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C2063B" w14:textId="77777777" w:rsidR="00C42607" w:rsidRPr="00AD309E" w:rsidRDefault="00C42607" w:rsidP="001A30C2">
      <w:pPr>
        <w:pStyle w:val="Titre"/>
        <w:rPr>
          <w:rFonts w:cs="Arial"/>
          <w:caps w:val="0"/>
          <w:color w:val="003B5C"/>
          <w:sz w:val="42"/>
          <w:szCs w:val="42"/>
          <w:lang w:val="fr-FR"/>
        </w:rPr>
      </w:pPr>
    </w:p>
    <w:p w14:paraId="2DFA3E85" w14:textId="0ACE75A9" w:rsidR="006A63BB" w:rsidRPr="006A63BB" w:rsidRDefault="001A30C2" w:rsidP="006A63BB">
      <w:pPr>
        <w:pStyle w:val="Titre"/>
        <w:spacing w:line="276" w:lineRule="auto"/>
        <w:ind w:right="851"/>
        <w:rPr>
          <w:rFonts w:cs="Arial"/>
          <w:caps w:val="0"/>
          <w:color w:val="003B5C"/>
          <w:sz w:val="42"/>
          <w:szCs w:val="42"/>
          <w:lang w:val="fr-FR"/>
        </w:rPr>
      </w:pPr>
      <w:r w:rsidRPr="00AD309E">
        <w:rPr>
          <w:rFonts w:cs="Arial"/>
          <w:caps w:val="0"/>
          <w:color w:val="003B5C"/>
          <w:sz w:val="42"/>
          <w:szCs w:val="42"/>
          <w:lang w:val="fr-FR"/>
        </w:rPr>
        <w:t xml:space="preserve">Sujet </w:t>
      </w:r>
      <w:r w:rsidR="00F77527" w:rsidRPr="00AD309E">
        <w:rPr>
          <w:rFonts w:cs="Arial"/>
          <w:caps w:val="0"/>
          <w:color w:val="003B5C"/>
          <w:sz w:val="42"/>
          <w:szCs w:val="42"/>
          <w:lang w:val="fr-FR"/>
        </w:rPr>
        <w:t>d’épreuve des Finales Nationales</w:t>
      </w:r>
      <w:r w:rsidR="002A339C">
        <w:rPr>
          <w:rFonts w:cs="Arial"/>
          <w:caps w:val="0"/>
          <w:color w:val="003B5C"/>
          <w:sz w:val="42"/>
          <w:szCs w:val="42"/>
          <w:lang w:val="fr-FR"/>
        </w:rPr>
        <w:t xml:space="preserve"> </w:t>
      </w:r>
      <w:r w:rsidR="006A63BB">
        <w:rPr>
          <w:rFonts w:cs="Arial"/>
          <w:caps w:val="0"/>
          <w:color w:val="003B5C"/>
          <w:sz w:val="42"/>
          <w:szCs w:val="42"/>
          <w:lang w:val="fr-FR"/>
        </w:rPr>
        <w:t xml:space="preserve">Phase </w:t>
      </w:r>
      <w:r w:rsidR="00343349">
        <w:rPr>
          <w:rFonts w:cs="Arial"/>
          <w:caps w:val="0"/>
          <w:color w:val="003B5C"/>
          <w:sz w:val="42"/>
          <w:szCs w:val="42"/>
          <w:lang w:val="fr-FR"/>
        </w:rPr>
        <w:t>2</w:t>
      </w:r>
      <w:r w:rsidR="006A63BB">
        <w:rPr>
          <w:rFonts w:cs="Arial"/>
          <w:caps w:val="0"/>
          <w:color w:val="003B5C"/>
          <w:sz w:val="42"/>
          <w:szCs w:val="42"/>
          <w:lang w:val="fr-FR"/>
        </w:rPr>
        <w:t xml:space="preserve"> </w:t>
      </w:r>
      <w:r w:rsidR="00F77527" w:rsidRPr="00AD309E">
        <w:rPr>
          <w:rFonts w:cs="Arial"/>
          <w:caps w:val="0"/>
          <w:color w:val="003B5C"/>
          <w:sz w:val="42"/>
          <w:szCs w:val="42"/>
          <w:lang w:val="fr-FR"/>
        </w:rPr>
        <w:t>de</w:t>
      </w:r>
      <w:r w:rsidR="003A1253">
        <w:rPr>
          <w:rFonts w:cs="Arial"/>
          <w:caps w:val="0"/>
          <w:color w:val="003B5C"/>
          <w:sz w:val="42"/>
          <w:szCs w:val="42"/>
          <w:lang w:val="fr-FR"/>
        </w:rPr>
        <w:t xml:space="preserve"> la</w:t>
      </w:r>
      <w:r w:rsidR="00F77527" w:rsidRPr="00AD309E">
        <w:rPr>
          <w:rFonts w:cs="Arial"/>
          <w:caps w:val="0"/>
          <w:color w:val="003B5C"/>
          <w:sz w:val="42"/>
          <w:szCs w:val="42"/>
          <w:lang w:val="fr-FR"/>
        </w:rPr>
        <w:t xml:space="preserve"> 4</w:t>
      </w:r>
      <w:r w:rsidR="00B336EB" w:rsidRPr="00AD309E">
        <w:rPr>
          <w:rFonts w:cs="Arial"/>
          <w:caps w:val="0"/>
          <w:color w:val="003B5C"/>
          <w:sz w:val="42"/>
          <w:szCs w:val="42"/>
          <w:lang w:val="fr-FR"/>
        </w:rPr>
        <w:t>6</w:t>
      </w:r>
      <w:r w:rsidR="00F77527" w:rsidRPr="00AD309E">
        <w:rPr>
          <w:rFonts w:cs="Arial"/>
          <w:caps w:val="0"/>
          <w:color w:val="003B5C"/>
          <w:sz w:val="42"/>
          <w:szCs w:val="42"/>
          <w:vertAlign w:val="superscript"/>
          <w:lang w:val="fr-FR"/>
        </w:rPr>
        <w:t>e</w:t>
      </w:r>
      <w:r w:rsidR="00F77527" w:rsidRPr="00AD309E">
        <w:rPr>
          <w:rFonts w:cs="Arial"/>
          <w:caps w:val="0"/>
          <w:color w:val="003B5C"/>
          <w:sz w:val="42"/>
          <w:szCs w:val="42"/>
          <w:lang w:val="fr-FR"/>
        </w:rPr>
        <w:t xml:space="preserve"> </w:t>
      </w:r>
      <w:r w:rsidR="00E35A46">
        <w:rPr>
          <w:rFonts w:cs="Arial"/>
          <w:caps w:val="0"/>
          <w:color w:val="003B5C"/>
          <w:sz w:val="42"/>
          <w:szCs w:val="42"/>
          <w:lang w:val="fr-FR"/>
        </w:rPr>
        <w:t>Compétition</w:t>
      </w:r>
      <w:r w:rsidR="00E35A46">
        <w:rPr>
          <w:rFonts w:cs="Arial"/>
          <w:caps w:val="0"/>
          <w:color w:val="003B5C"/>
          <w:sz w:val="42"/>
          <w:szCs w:val="42"/>
          <w:lang w:val="fr-FR"/>
        </w:rPr>
        <w:t xml:space="preserve"> </w:t>
      </w:r>
      <w:r w:rsidR="003A1253">
        <w:rPr>
          <w:rFonts w:cs="Arial"/>
          <w:caps w:val="0"/>
          <w:color w:val="003B5C"/>
          <w:sz w:val="42"/>
          <w:szCs w:val="42"/>
          <w:lang w:val="fr-FR"/>
        </w:rPr>
        <w:t xml:space="preserve">WorldSkills </w:t>
      </w:r>
    </w:p>
    <w:p w14:paraId="6CBB39C3" w14:textId="77777777" w:rsidR="001A30C2" w:rsidRPr="00E35A46" w:rsidRDefault="001A30C2" w:rsidP="001A30C2">
      <w:pPr>
        <w:pStyle w:val="Titre"/>
        <w:rPr>
          <w:rFonts w:cs="Arial"/>
          <w:caps w:val="0"/>
          <w:color w:val="003B5C"/>
          <w:sz w:val="72"/>
          <w:szCs w:val="108"/>
          <w:lang w:val="fr-FR"/>
        </w:rPr>
      </w:pPr>
      <w:r w:rsidRPr="00E35A46">
        <w:rPr>
          <w:rFonts w:cs="Arial"/>
          <w:color w:val="003B5C"/>
          <w:sz w:val="72"/>
          <w:szCs w:val="108"/>
          <w:lang w:val="fr-FR"/>
        </w:rPr>
        <w:t>MÉTIER</w:t>
      </w:r>
      <w:r w:rsidRPr="00E35A46">
        <w:rPr>
          <w:rFonts w:cs="Arial"/>
          <w:caps w:val="0"/>
          <w:color w:val="003B5C"/>
          <w:sz w:val="72"/>
          <w:szCs w:val="108"/>
          <w:lang w:val="fr-FR"/>
        </w:rPr>
        <w:t xml:space="preserve"> </w:t>
      </w:r>
      <w:r w:rsidR="009F0CC6" w:rsidRPr="00E35A46">
        <w:rPr>
          <w:rFonts w:cs="Arial"/>
          <w:caps w:val="0"/>
          <w:color w:val="003B5C"/>
          <w:sz w:val="72"/>
          <w:szCs w:val="108"/>
          <w:lang w:val="fr-FR"/>
        </w:rPr>
        <w:t>N</w:t>
      </w:r>
      <w:r w:rsidRPr="00E35A46">
        <w:rPr>
          <w:rFonts w:cs="Arial"/>
          <w:caps w:val="0"/>
          <w:color w:val="003B5C"/>
          <w:sz w:val="72"/>
          <w:szCs w:val="108"/>
          <w:lang w:val="fr-FR"/>
        </w:rPr>
        <w:t>°</w:t>
      </w:r>
      <w:r w:rsidR="00C2027F" w:rsidRPr="00E35A46">
        <w:rPr>
          <w:rFonts w:cs="Arial"/>
          <w:caps w:val="0"/>
          <w:color w:val="003B5C"/>
          <w:sz w:val="72"/>
          <w:szCs w:val="108"/>
          <w:lang w:val="fr-FR"/>
        </w:rPr>
        <w:t>05</w:t>
      </w:r>
    </w:p>
    <w:p w14:paraId="65A3D9BC" w14:textId="77777777" w:rsidR="001A30C2" w:rsidRPr="00E35A46" w:rsidRDefault="00C2027F" w:rsidP="001A30C2">
      <w:pPr>
        <w:pStyle w:val="Titre"/>
        <w:rPr>
          <w:rFonts w:cs="Arial"/>
          <w:color w:val="003B5C"/>
          <w:sz w:val="72"/>
          <w:szCs w:val="108"/>
          <w:lang w:val="fr-FR"/>
        </w:rPr>
      </w:pPr>
      <w:r w:rsidRPr="00E35A46">
        <w:rPr>
          <w:rFonts w:cs="Arial"/>
          <w:color w:val="003B5C"/>
          <w:sz w:val="72"/>
          <w:szCs w:val="108"/>
          <w:lang w:val="fr-FR"/>
        </w:rPr>
        <w:t>DAO – Dessin industriel</w:t>
      </w:r>
    </w:p>
    <w:p w14:paraId="59E4F0B7" w14:textId="77777777" w:rsidR="001A30C2" w:rsidRPr="00C779E3" w:rsidRDefault="001A30C2" w:rsidP="00C2027F"/>
    <w:p w14:paraId="3EF37A24" w14:textId="77777777" w:rsidR="001A30C2" w:rsidRPr="00C779E3" w:rsidRDefault="001A30C2" w:rsidP="00C2027F"/>
    <w:p w14:paraId="1DA192DE" w14:textId="77777777" w:rsidR="001A30C2" w:rsidRDefault="001A30C2" w:rsidP="00C2027F"/>
    <w:p w14:paraId="5A8C15AE" w14:textId="77777777" w:rsidR="00360608" w:rsidRDefault="00360608" w:rsidP="00C2027F"/>
    <w:p w14:paraId="4B28958B" w14:textId="77777777" w:rsidR="00360608" w:rsidRDefault="00360608" w:rsidP="00C2027F"/>
    <w:p w14:paraId="6EFDCD76" w14:textId="77777777" w:rsidR="00360608" w:rsidRPr="00C779E3" w:rsidRDefault="00360608" w:rsidP="00C2027F"/>
    <w:p w14:paraId="19C00B26" w14:textId="77777777" w:rsidR="001A30C2" w:rsidRPr="00C779E3" w:rsidRDefault="001A30C2" w:rsidP="00C2027F"/>
    <w:p w14:paraId="77787E34" w14:textId="77777777" w:rsidR="001A30C2" w:rsidRPr="00C779E3" w:rsidRDefault="001A30C2" w:rsidP="00C2027F"/>
    <w:p w14:paraId="648E8314" w14:textId="77777777" w:rsidR="001A30C2" w:rsidRPr="00C779E3" w:rsidRDefault="001A30C2" w:rsidP="00C2027F"/>
    <w:p w14:paraId="4A478F93" w14:textId="77777777" w:rsidR="001A30C2" w:rsidRPr="00C779E3" w:rsidRDefault="001A30C2" w:rsidP="001A30C2">
      <w:pPr>
        <w:rPr>
          <w:rFonts w:cs="Arial"/>
          <w:sz w:val="28"/>
          <w:szCs w:val="28"/>
        </w:rPr>
      </w:pPr>
      <w:r w:rsidRPr="00C779E3">
        <w:rPr>
          <w:rFonts w:cs="Arial"/>
          <w:sz w:val="28"/>
          <w:szCs w:val="28"/>
        </w:rPr>
        <w:t xml:space="preserve">Soumis par : </w:t>
      </w:r>
    </w:p>
    <w:p w14:paraId="365BD72A" w14:textId="77777777" w:rsidR="002F56FB" w:rsidRPr="00E35A46" w:rsidRDefault="00C2027F" w:rsidP="002F56FB">
      <w:pPr>
        <w:rPr>
          <w:rFonts w:cs="Arial"/>
          <w:sz w:val="28"/>
          <w:szCs w:val="28"/>
          <w:lang w:val="en-GB"/>
        </w:rPr>
      </w:pPr>
      <w:r w:rsidRPr="00E35A46">
        <w:rPr>
          <w:rFonts w:cs="Arial"/>
          <w:sz w:val="28"/>
          <w:szCs w:val="28"/>
          <w:lang w:val="en-GB"/>
        </w:rPr>
        <w:t>Philippe JEANNEROD</w:t>
      </w:r>
      <w:r w:rsidR="007855C5" w:rsidRPr="00E35A46">
        <w:rPr>
          <w:rFonts w:cs="Arial"/>
          <w:sz w:val="28"/>
          <w:szCs w:val="28"/>
          <w:lang w:val="en-GB"/>
        </w:rPr>
        <w:t>, Expert WorldSkills France</w:t>
      </w:r>
    </w:p>
    <w:p w14:paraId="7C5A3B26" w14:textId="77777777" w:rsidR="001A30C2" w:rsidRPr="0075237A" w:rsidRDefault="001A30C2" w:rsidP="00C2027F">
      <w:pPr>
        <w:rPr>
          <w:lang w:val="en-GB"/>
        </w:rPr>
      </w:pPr>
    </w:p>
    <w:p w14:paraId="2C9C194A" w14:textId="77777777" w:rsidR="00C2027F" w:rsidRPr="0075237A" w:rsidRDefault="00C2027F" w:rsidP="00C2027F">
      <w:pPr>
        <w:rPr>
          <w:lang w:val="en-GB"/>
        </w:rPr>
      </w:pPr>
    </w:p>
    <w:p w14:paraId="7B8308B7" w14:textId="77777777" w:rsidR="00C2027F" w:rsidRPr="0075237A" w:rsidRDefault="00C2027F" w:rsidP="00C2027F">
      <w:pPr>
        <w:rPr>
          <w:lang w:val="en-GB"/>
        </w:rPr>
      </w:pPr>
    </w:p>
    <w:p w14:paraId="6CF256B4" w14:textId="77777777" w:rsidR="009812F0" w:rsidRPr="0075237A" w:rsidRDefault="009812F0" w:rsidP="00C2027F">
      <w:pPr>
        <w:rPr>
          <w:lang w:val="en-GB"/>
        </w:rPr>
        <w:sectPr w:rsidR="009812F0" w:rsidRPr="0075237A" w:rsidSect="009812F0">
          <w:headerReference w:type="default" r:id="rId8"/>
          <w:footerReference w:type="default" r:id="rId9"/>
          <w:footerReference w:type="first" r:id="rId10"/>
          <w:pgSz w:w="11907" w:h="16839" w:code="9"/>
          <w:pgMar w:top="1276" w:right="850" w:bottom="1276" w:left="1134" w:header="454" w:footer="206" w:gutter="0"/>
          <w:cols w:space="708"/>
          <w:docGrid w:linePitch="360"/>
        </w:sectPr>
      </w:pPr>
    </w:p>
    <w:p w14:paraId="27F52BE8" w14:textId="77777777" w:rsidR="00C2229A" w:rsidRPr="0075237A" w:rsidRDefault="00C2229A" w:rsidP="00C2229A">
      <w:pPr>
        <w:rPr>
          <w:lang w:val="en-GB"/>
        </w:rPr>
      </w:pPr>
    </w:p>
    <w:p w14:paraId="03A22825" w14:textId="77777777" w:rsidR="009812F0" w:rsidRPr="0075237A" w:rsidRDefault="009812F0" w:rsidP="00C2229A">
      <w:pPr>
        <w:rPr>
          <w:lang w:val="en-GB"/>
        </w:rPr>
      </w:pPr>
    </w:p>
    <w:p w14:paraId="7EEAC424" w14:textId="77777777" w:rsidR="009812F0" w:rsidRPr="0075237A" w:rsidRDefault="009812F0" w:rsidP="00C2229A">
      <w:pPr>
        <w:rPr>
          <w:lang w:val="en-GB"/>
        </w:rPr>
      </w:pPr>
    </w:p>
    <w:p w14:paraId="0F739BD5" w14:textId="77777777" w:rsidR="00C2229A" w:rsidRPr="0075237A" w:rsidRDefault="00C2229A" w:rsidP="00F41FE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en-GB"/>
        </w:rPr>
      </w:pPr>
    </w:p>
    <w:p w14:paraId="612DEC81" w14:textId="0E822EB9" w:rsidR="001A30C2" w:rsidRPr="0075237A" w:rsidRDefault="00A46638" w:rsidP="00F41FE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en-GB"/>
        </w:rPr>
      </w:pPr>
      <w:r w:rsidRPr="0075237A">
        <w:rPr>
          <w:rFonts w:cs="Arial"/>
          <w:caps w:val="0"/>
          <w:color w:val="003B5C"/>
          <w:sz w:val="42"/>
          <w:szCs w:val="42"/>
          <w:lang w:val="en-GB"/>
        </w:rPr>
        <w:t xml:space="preserve">MODULE </w:t>
      </w:r>
      <w:r w:rsidR="00B60EE7">
        <w:rPr>
          <w:rFonts w:cs="Arial"/>
          <w:caps w:val="0"/>
          <w:color w:val="003B5C"/>
          <w:sz w:val="42"/>
          <w:szCs w:val="42"/>
          <w:lang w:val="en-GB"/>
        </w:rPr>
        <w:t>2</w:t>
      </w:r>
      <w:r w:rsidR="00A8654B" w:rsidRPr="0075237A">
        <w:rPr>
          <w:color w:val="auto"/>
          <w:sz w:val="36"/>
          <w:szCs w:val="32"/>
          <w:lang w:val="en-GB"/>
        </w:rPr>
        <w:br/>
      </w:r>
      <w:r w:rsidR="00B60EE7">
        <w:rPr>
          <w:color w:val="auto"/>
          <w:sz w:val="36"/>
          <w:szCs w:val="32"/>
          <w:lang w:val="en-GB"/>
        </w:rPr>
        <w:t>INGENIERIE INVERSE</w:t>
      </w:r>
    </w:p>
    <w:p w14:paraId="39D6FE8F" w14:textId="77777777" w:rsidR="00F41FEF" w:rsidRPr="0075237A" w:rsidRDefault="00F41FEF" w:rsidP="00F41FE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en-GB"/>
        </w:rPr>
      </w:pPr>
    </w:p>
    <w:p w14:paraId="07F08ACB" w14:textId="77777777" w:rsidR="00A46638" w:rsidRPr="0075237A" w:rsidRDefault="00A46638" w:rsidP="004172BF">
      <w:pPr>
        <w:rPr>
          <w:lang w:val="en-GB"/>
        </w:rPr>
      </w:pPr>
    </w:p>
    <w:p w14:paraId="3209553B" w14:textId="77777777" w:rsidR="004172BF" w:rsidRPr="0075237A" w:rsidRDefault="004172BF" w:rsidP="004172BF">
      <w:pPr>
        <w:rPr>
          <w:lang w:val="en-GB"/>
        </w:rPr>
      </w:pPr>
    </w:p>
    <w:p w14:paraId="2B1776DA" w14:textId="77777777" w:rsidR="004172BF" w:rsidRPr="0075237A" w:rsidRDefault="004172BF" w:rsidP="004172BF">
      <w:pPr>
        <w:rPr>
          <w:lang w:val="en-GB"/>
        </w:rPr>
      </w:pPr>
    </w:p>
    <w:p w14:paraId="3E37486F" w14:textId="77777777" w:rsidR="004172BF" w:rsidRPr="0075237A" w:rsidRDefault="004172BF" w:rsidP="004172BF">
      <w:pPr>
        <w:rPr>
          <w:lang w:val="en-GB"/>
        </w:rPr>
      </w:pPr>
    </w:p>
    <w:p w14:paraId="69E2AFDA" w14:textId="77777777" w:rsidR="00F41FEF" w:rsidRPr="0075237A" w:rsidRDefault="00F41FEF" w:rsidP="00C2027F">
      <w:pPr>
        <w:rPr>
          <w:lang w:val="en-GB"/>
        </w:rPr>
      </w:pPr>
    </w:p>
    <w:p w14:paraId="38811CC1" w14:textId="77777777" w:rsidR="00D0186A" w:rsidRDefault="00AF095A" w:rsidP="00AF095A">
      <w:pPr>
        <w:rPr>
          <w:b/>
          <w:sz w:val="32"/>
        </w:rPr>
      </w:pPr>
      <w:bookmarkStart w:id="0" w:name="_Toc60882171"/>
      <w:bookmarkStart w:id="1" w:name="_Toc60887857"/>
      <w:r w:rsidRPr="00553508">
        <w:rPr>
          <w:b/>
          <w:sz w:val="32"/>
        </w:rPr>
        <w:t>TABLE DES MATIERES</w:t>
      </w:r>
      <w:bookmarkEnd w:id="0"/>
      <w:bookmarkEnd w:id="1"/>
    </w:p>
    <w:p w14:paraId="1F87CE02" w14:textId="4FBFBC2F" w:rsidR="00E25D66" w:rsidRDefault="00ED62CF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r>
        <w:rPr>
          <w:b w:val="0"/>
          <w:caps w:val="0"/>
          <w:lang w:val="nl-NL"/>
        </w:rPr>
        <w:fldChar w:fldCharType="begin"/>
      </w:r>
      <w:r>
        <w:rPr>
          <w:b w:val="0"/>
          <w:caps w:val="0"/>
          <w:lang w:val="nl-NL"/>
        </w:rPr>
        <w:instrText xml:space="preserve"> </w:instrText>
      </w:r>
      <w:r w:rsidR="00040C4E">
        <w:rPr>
          <w:b w:val="0"/>
          <w:caps w:val="0"/>
          <w:lang w:val="nl-NL"/>
        </w:rPr>
        <w:instrText>TOC</w:instrText>
      </w:r>
      <w:r>
        <w:rPr>
          <w:b w:val="0"/>
          <w:caps w:val="0"/>
          <w:lang w:val="nl-NL"/>
        </w:rPr>
        <w:instrText xml:space="preserve"> \o "1-1" \h \z \u </w:instrText>
      </w:r>
      <w:r>
        <w:rPr>
          <w:b w:val="0"/>
          <w:caps w:val="0"/>
          <w:lang w:val="nl-NL"/>
        </w:rPr>
        <w:fldChar w:fldCharType="separate"/>
      </w:r>
      <w:hyperlink w:anchor="_Toc92402534" w:history="1">
        <w:r w:rsidR="00E25D66" w:rsidRPr="004E3ED9">
          <w:rPr>
            <w:rStyle w:val="Lienhypertexte"/>
            <w:noProof/>
          </w:rPr>
          <w:t>1</w:t>
        </w:r>
        <w:r w:rsidR="00E25D66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="00E25D66" w:rsidRPr="004E3ED9">
          <w:rPr>
            <w:rStyle w:val="Lienhypertexte"/>
            <w:noProof/>
          </w:rPr>
          <w:t>MISE EN SITUATION</w:t>
        </w:r>
        <w:r w:rsidR="00E25D66">
          <w:rPr>
            <w:noProof/>
            <w:webHidden/>
          </w:rPr>
          <w:tab/>
        </w:r>
        <w:r w:rsidR="00E25D66">
          <w:rPr>
            <w:noProof/>
            <w:webHidden/>
          </w:rPr>
          <w:fldChar w:fldCharType="begin"/>
        </w:r>
        <w:r w:rsidR="00E25D66">
          <w:rPr>
            <w:noProof/>
            <w:webHidden/>
          </w:rPr>
          <w:instrText xml:space="preserve"> PAGEREF _Toc92402534 \h </w:instrText>
        </w:r>
        <w:r w:rsidR="00E25D66">
          <w:rPr>
            <w:noProof/>
            <w:webHidden/>
          </w:rPr>
        </w:r>
        <w:r w:rsidR="00E25D66">
          <w:rPr>
            <w:noProof/>
            <w:webHidden/>
          </w:rPr>
          <w:fldChar w:fldCharType="separate"/>
        </w:r>
        <w:r w:rsidR="00E25D66">
          <w:rPr>
            <w:noProof/>
            <w:webHidden/>
          </w:rPr>
          <w:t>3</w:t>
        </w:r>
        <w:r w:rsidR="00E25D66">
          <w:rPr>
            <w:noProof/>
            <w:webHidden/>
          </w:rPr>
          <w:fldChar w:fldCharType="end"/>
        </w:r>
      </w:hyperlink>
    </w:p>
    <w:p w14:paraId="37F6EC62" w14:textId="1DFEE29C" w:rsidR="00E25D66" w:rsidRDefault="00E25D66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hyperlink w:anchor="_Toc92402535" w:history="1">
        <w:r w:rsidRPr="004E3ED9">
          <w:rPr>
            <w:rStyle w:val="Lienhypertexte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Pr="004E3ED9">
          <w:rPr>
            <w:rStyle w:val="Lienhypertexte"/>
            <w:noProof/>
          </w:rPr>
          <w:t>DONNEES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_Toc92402535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6D73449" w14:textId="62DFDC47" w:rsidR="00E25D66" w:rsidRDefault="00E25D66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hyperlink w:anchor="_Toc92402536" w:history="1">
        <w:r w:rsidRPr="004E3ED9">
          <w:rPr>
            <w:rStyle w:val="Lienhypertexte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Pr="004E3ED9">
          <w:rPr>
            <w:rStyle w:val="Lienhypertexte"/>
            <w:noProof/>
          </w:rPr>
          <w:t>NOMENCLATURE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_Toc92402536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8FD8F56" w14:textId="2569A24D" w:rsidR="00E25D66" w:rsidRDefault="00E25D66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hyperlink w:anchor="_Toc92402537" w:history="1">
        <w:r w:rsidRPr="004E3ED9">
          <w:rPr>
            <w:rStyle w:val="Lienhypertexte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Pr="004E3ED9">
          <w:rPr>
            <w:rStyle w:val="Lienhypertexte"/>
            <w:noProof/>
          </w:rPr>
          <w:t>TRAVAIL DEMANDE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_Toc92402537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270C6A3" w14:textId="06ED22C6" w:rsidR="00E25D66" w:rsidRDefault="00E25D66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hyperlink w:anchor="_Toc92402538" w:history="1">
        <w:r w:rsidRPr="004E3ED9">
          <w:rPr>
            <w:rStyle w:val="Lienhypertexte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Pr="004E3ED9">
          <w:rPr>
            <w:rStyle w:val="Lienhypertexte"/>
            <w:noProof/>
          </w:rPr>
          <w:t>Planning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_Toc92402538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B812061" w14:textId="7C7FB07B" w:rsidR="00E25D66" w:rsidRDefault="00E25D66">
      <w:pPr>
        <w:pStyle w:val="TM1"/>
        <w:tabs>
          <w:tab w:val="left" w:pos="440"/>
          <w:tab w:val="right" w:leader="dot" w:pos="9629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  <w:lang w:eastAsia="fr-FR"/>
        </w:rPr>
      </w:pPr>
      <w:hyperlink w:anchor="_Toc92402539" w:history="1">
        <w:r w:rsidRPr="004E3ED9">
          <w:rPr>
            <w:rStyle w:val="Lienhypertexte"/>
            <w:noProof/>
          </w:rPr>
          <w:t>6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  <w:lang w:eastAsia="fr-FR"/>
          </w:rPr>
          <w:tab/>
        </w:r>
        <w:r w:rsidRPr="004E3ED9">
          <w:rPr>
            <w:rStyle w:val="Lienhypertexte"/>
            <w:noProof/>
          </w:rPr>
          <w:t>BAR</w:t>
        </w:r>
        <w:r w:rsidRPr="004E3ED9">
          <w:rPr>
            <w:rStyle w:val="Lienhypertexte"/>
            <w:rFonts w:cs="Arial"/>
            <w:noProof/>
          </w:rPr>
          <w:t>È</w:t>
        </w:r>
        <w:r w:rsidRPr="004E3ED9">
          <w:rPr>
            <w:rStyle w:val="Lienhypertexte"/>
            <w:noProof/>
          </w:rPr>
          <w:t>ME DE CORRECTION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_Toc92402539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14D7B4D" w14:textId="73C3CF73" w:rsidR="00417FC3" w:rsidRDefault="00ED62CF" w:rsidP="00417FC3">
      <w:pPr>
        <w:rPr>
          <w:lang w:val="nl-NL"/>
        </w:rPr>
      </w:pPr>
      <w:r>
        <w:rPr>
          <w:lang w:val="nl-NL"/>
        </w:rPr>
        <w:fldChar w:fldCharType="end"/>
      </w:r>
    </w:p>
    <w:p w14:paraId="54800759" w14:textId="77777777" w:rsidR="00F17BCC" w:rsidRDefault="00F17BCC" w:rsidP="00417FC3">
      <w:pPr>
        <w:rPr>
          <w:lang w:val="nl-NL"/>
        </w:rPr>
      </w:pPr>
    </w:p>
    <w:p w14:paraId="4EA6BB05" w14:textId="77777777" w:rsidR="00F17BCC" w:rsidRDefault="00F17BCC" w:rsidP="00417FC3">
      <w:pPr>
        <w:rPr>
          <w:lang w:val="nl-NL"/>
        </w:rPr>
      </w:pPr>
    </w:p>
    <w:p w14:paraId="6D6198EA" w14:textId="77777777" w:rsidR="00F11D09" w:rsidRDefault="00F11D09" w:rsidP="00417FC3">
      <w:pPr>
        <w:rPr>
          <w:lang w:val="nl-NL"/>
        </w:rPr>
      </w:pPr>
    </w:p>
    <w:p w14:paraId="54342AA3" w14:textId="77777777" w:rsidR="004172BF" w:rsidRDefault="004172BF" w:rsidP="00417FC3">
      <w:pPr>
        <w:rPr>
          <w:lang w:val="nl-NL"/>
        </w:rPr>
      </w:pPr>
    </w:p>
    <w:p w14:paraId="7054A320" w14:textId="77777777" w:rsidR="004172BF" w:rsidRDefault="004172BF" w:rsidP="00417FC3">
      <w:pPr>
        <w:rPr>
          <w:lang w:val="nl-NL"/>
        </w:rPr>
      </w:pPr>
    </w:p>
    <w:tbl>
      <w:tblPr>
        <w:tblW w:w="10173" w:type="dxa"/>
        <w:tblBorders>
          <w:top w:val="single" w:sz="4" w:space="0" w:color="A6192E"/>
          <w:left w:val="single" w:sz="4" w:space="0" w:color="A6192E"/>
          <w:bottom w:val="single" w:sz="4" w:space="0" w:color="A6192E"/>
          <w:right w:val="single" w:sz="4" w:space="0" w:color="A6192E"/>
          <w:insideH w:val="single" w:sz="4" w:space="0" w:color="A6192E"/>
          <w:insideV w:val="single" w:sz="4" w:space="0" w:color="A6192E"/>
        </w:tblBorders>
        <w:shd w:val="clear" w:color="auto" w:fill="A6192E"/>
        <w:tblLook w:val="04A0" w:firstRow="1" w:lastRow="0" w:firstColumn="1" w:lastColumn="0" w:noHBand="0" w:noVBand="1"/>
      </w:tblPr>
      <w:tblGrid>
        <w:gridCol w:w="3794"/>
        <w:gridCol w:w="6379"/>
      </w:tblGrid>
      <w:tr w:rsidR="00AF095A" w:rsidRPr="00A10E3D" w14:paraId="2D339F41" w14:textId="77777777" w:rsidTr="004172BF">
        <w:trPr>
          <w:trHeight w:val="567"/>
        </w:trPr>
        <w:tc>
          <w:tcPr>
            <w:tcW w:w="379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7A0302C0" w14:textId="77777777" w:rsidR="00AF095A" w:rsidRPr="00A10E3D" w:rsidRDefault="00F41FEF" w:rsidP="006A53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FFFFFF"/>
                <w:szCs w:val="20"/>
              </w:rPr>
            </w:pPr>
            <w:r>
              <w:br w:type="page"/>
            </w:r>
            <w:r w:rsidR="00AF095A" w:rsidRPr="00A10E3D">
              <w:rPr>
                <w:rFonts w:cs="Arial"/>
                <w:b/>
                <w:color w:val="FFFFFF"/>
                <w:szCs w:val="20"/>
              </w:rPr>
              <w:t>DUREE TOTALE DE L’ÉPREUVE :</w:t>
            </w:r>
          </w:p>
        </w:tc>
        <w:tc>
          <w:tcPr>
            <w:tcW w:w="6379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608D70F7" w14:textId="42BD792E" w:rsidR="00AF095A" w:rsidRPr="004172BF" w:rsidRDefault="00C2027F" w:rsidP="006A539E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00"/>
                <w:szCs w:val="20"/>
              </w:rPr>
            </w:pPr>
            <w:r w:rsidRPr="002E4D1F">
              <w:rPr>
                <w:rFonts w:cs="Arial"/>
                <w:b/>
                <w:color w:val="000000"/>
                <w:sz w:val="32"/>
                <w:szCs w:val="20"/>
              </w:rPr>
              <w:t>0</w:t>
            </w:r>
            <w:r w:rsidR="003C37A9">
              <w:rPr>
                <w:rFonts w:cs="Arial"/>
                <w:b/>
                <w:color w:val="000000"/>
                <w:sz w:val="32"/>
                <w:szCs w:val="20"/>
              </w:rPr>
              <w:t>3</w:t>
            </w:r>
            <w:r w:rsidR="00AF095A" w:rsidRPr="002E4D1F">
              <w:rPr>
                <w:rFonts w:cs="Arial"/>
                <w:b/>
                <w:color w:val="000000"/>
                <w:sz w:val="32"/>
                <w:szCs w:val="20"/>
              </w:rPr>
              <w:t xml:space="preserve"> heures</w:t>
            </w:r>
            <w:r w:rsidRPr="002E4D1F">
              <w:rPr>
                <w:rFonts w:cs="Arial"/>
                <w:b/>
                <w:color w:val="000000"/>
                <w:sz w:val="32"/>
                <w:szCs w:val="20"/>
              </w:rPr>
              <w:t xml:space="preserve"> </w:t>
            </w:r>
            <w:r w:rsidR="003C37A9">
              <w:rPr>
                <w:rFonts w:cs="Arial"/>
                <w:b/>
                <w:color w:val="000000"/>
                <w:sz w:val="32"/>
                <w:szCs w:val="20"/>
              </w:rPr>
              <w:t>45</w:t>
            </w:r>
          </w:p>
        </w:tc>
      </w:tr>
    </w:tbl>
    <w:p w14:paraId="30714D31" w14:textId="77777777" w:rsidR="00AF095A" w:rsidRDefault="00AF095A" w:rsidP="00AF095A">
      <w:pPr>
        <w:rPr>
          <w:lang w:eastAsia="fr-FR"/>
        </w:rPr>
      </w:pPr>
    </w:p>
    <w:p w14:paraId="05AB1CB5" w14:textId="77777777" w:rsidR="00F17BCC" w:rsidRDefault="00F17BCC" w:rsidP="00AF095A">
      <w:pPr>
        <w:rPr>
          <w:lang w:eastAsia="fr-FR"/>
        </w:rPr>
      </w:pPr>
    </w:p>
    <w:p w14:paraId="1078FF4F" w14:textId="77777777" w:rsidR="00F17BCC" w:rsidRPr="00AF095A" w:rsidRDefault="00F17BCC" w:rsidP="00AF095A">
      <w:pPr>
        <w:rPr>
          <w:lang w:eastAsia="fr-FR"/>
        </w:rPr>
      </w:pPr>
    </w:p>
    <w:tbl>
      <w:tblPr>
        <w:tblW w:w="10173" w:type="dxa"/>
        <w:tblBorders>
          <w:top w:val="single" w:sz="4" w:space="0" w:color="A6192E"/>
          <w:left w:val="single" w:sz="4" w:space="0" w:color="A6192E"/>
          <w:bottom w:val="single" w:sz="4" w:space="0" w:color="A6192E"/>
          <w:right w:val="single" w:sz="4" w:space="0" w:color="A6192E"/>
          <w:insideH w:val="single" w:sz="4" w:space="0" w:color="A6192E"/>
          <w:insideV w:val="single" w:sz="4" w:space="0" w:color="A6192E"/>
        </w:tblBorders>
        <w:shd w:val="clear" w:color="auto" w:fill="A6192E"/>
        <w:tblLook w:val="04A0" w:firstRow="1" w:lastRow="0" w:firstColumn="1" w:lastColumn="0" w:noHBand="0" w:noVBand="1"/>
      </w:tblPr>
      <w:tblGrid>
        <w:gridCol w:w="3794"/>
        <w:gridCol w:w="6379"/>
      </w:tblGrid>
      <w:tr w:rsidR="00D65F78" w:rsidRPr="00343349" w14:paraId="54DD9FF4" w14:textId="77777777" w:rsidTr="004172BF">
        <w:trPr>
          <w:trHeight w:val="567"/>
        </w:trPr>
        <w:tc>
          <w:tcPr>
            <w:tcW w:w="379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0CE72BFB" w14:textId="77777777" w:rsidR="00D65F78" w:rsidRPr="004F16FE" w:rsidRDefault="00D65F78" w:rsidP="00644CDC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FFFFFF"/>
                <w:szCs w:val="20"/>
              </w:rPr>
            </w:pPr>
            <w:r w:rsidRPr="004F16FE">
              <w:rPr>
                <w:rFonts w:cs="Arial"/>
                <w:b/>
                <w:color w:val="FFFFFF"/>
                <w:szCs w:val="20"/>
              </w:rPr>
              <w:t>DIFFUSION DU SUJET :</w:t>
            </w:r>
          </w:p>
        </w:tc>
        <w:tc>
          <w:tcPr>
            <w:tcW w:w="6379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1B8EEB17" w14:textId="77777777" w:rsidR="00E176F2" w:rsidRPr="004172BF" w:rsidRDefault="00E176F2" w:rsidP="00644CDC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00"/>
                <w:szCs w:val="20"/>
              </w:rPr>
            </w:pPr>
            <w:r w:rsidRPr="004172BF">
              <w:rPr>
                <w:rFonts w:cs="Arial"/>
                <w:b/>
                <w:color w:val="000000"/>
                <w:szCs w:val="20"/>
              </w:rPr>
              <w:t>Découvert le jour de la compétition</w:t>
            </w:r>
          </w:p>
        </w:tc>
      </w:tr>
    </w:tbl>
    <w:p w14:paraId="554E423C" w14:textId="77777777" w:rsidR="004172BF" w:rsidRDefault="004172BF" w:rsidP="00F41FEF"/>
    <w:p w14:paraId="7D6DCE3D" w14:textId="77777777" w:rsidR="00964E19" w:rsidRDefault="00964E19" w:rsidP="00964E19"/>
    <w:p w14:paraId="364FD588" w14:textId="3A0C1AD2" w:rsidR="004172BF" w:rsidRPr="004172BF" w:rsidRDefault="004172BF" w:rsidP="004172B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fr-FR"/>
        </w:rPr>
      </w:pPr>
      <w:r>
        <w:rPr>
          <w:lang w:val="fr-FR"/>
        </w:rPr>
        <w:br w:type="page"/>
      </w:r>
    </w:p>
    <w:p w14:paraId="7D36B50E" w14:textId="77777777" w:rsidR="00964E19" w:rsidRPr="00964E19" w:rsidRDefault="00964E19" w:rsidP="00964E19"/>
    <w:p w14:paraId="6CFE8DB2" w14:textId="77777777" w:rsidR="00964E19" w:rsidRDefault="00964E19" w:rsidP="004172B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fr-FR"/>
        </w:rPr>
      </w:pPr>
    </w:p>
    <w:p w14:paraId="2FBFA52A" w14:textId="36CCE1C8" w:rsidR="004172BF" w:rsidRDefault="00B60EE7" w:rsidP="004172B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fr-FR"/>
        </w:rPr>
      </w:pPr>
      <w:r>
        <w:rPr>
          <w:color w:val="auto"/>
          <w:sz w:val="36"/>
          <w:szCs w:val="32"/>
          <w:lang w:val="fr-FR"/>
        </w:rPr>
        <w:t>POTENCE A SERTIR</w:t>
      </w:r>
    </w:p>
    <w:p w14:paraId="662FFF2B" w14:textId="38F684DB" w:rsidR="004172BF" w:rsidRPr="004172BF" w:rsidRDefault="004172BF" w:rsidP="004172BF">
      <w:pPr>
        <w:pStyle w:val="Titre"/>
        <w:pBdr>
          <w:top w:val="single" w:sz="18" w:space="0" w:color="auto"/>
          <w:left w:val="single" w:sz="18" w:space="4" w:color="auto"/>
          <w:bottom w:val="single" w:sz="18" w:space="1" w:color="auto"/>
          <w:right w:val="single" w:sz="18" w:space="4" w:color="auto"/>
        </w:pBdr>
        <w:spacing w:line="240" w:lineRule="auto"/>
        <w:jc w:val="center"/>
        <w:rPr>
          <w:color w:val="auto"/>
          <w:sz w:val="36"/>
          <w:szCs w:val="32"/>
          <w:lang w:val="fr-FR"/>
        </w:rPr>
      </w:pPr>
    </w:p>
    <w:p w14:paraId="5A5CF654" w14:textId="7845DC9B" w:rsidR="00F64BDD" w:rsidRDefault="00F51852" w:rsidP="00D133AD">
      <w:pPr>
        <w:pStyle w:val="Titre1"/>
      </w:pPr>
      <w:bookmarkStart w:id="2" w:name="_Toc92402534"/>
      <w:r>
        <w:t>MISE EN SITUATION</w:t>
      </w:r>
      <w:bookmarkEnd w:id="2"/>
    </w:p>
    <w:p w14:paraId="78AE4B51" w14:textId="30F5FA9B" w:rsidR="00C757E8" w:rsidRDefault="00295E45" w:rsidP="007F5CF4">
      <w:r>
        <w:t>La potence à sertir</w:t>
      </w:r>
      <w:r w:rsidR="00550950">
        <w:t xml:space="preserve"> est un appareil utilisé </w:t>
      </w:r>
      <w:r>
        <w:t xml:space="preserve">par les horlogers pour </w:t>
      </w:r>
      <w:r w:rsidR="00313DF6">
        <w:t>chasser</w:t>
      </w:r>
      <w:r>
        <w:t xml:space="preserve"> les verres des montres</w:t>
      </w:r>
      <w:r w:rsidR="006D348B">
        <w:t>.</w:t>
      </w:r>
      <w:r w:rsidR="00292A10">
        <w:t xml:space="preserve"> </w:t>
      </w:r>
    </w:p>
    <w:p w14:paraId="679BDCC8" w14:textId="77777777" w:rsidR="00C757E8" w:rsidRDefault="00C757E8" w:rsidP="007F5CF4"/>
    <w:p w14:paraId="0E967460" w14:textId="7E2F5E66" w:rsidR="00C757E8" w:rsidRDefault="00C757E8" w:rsidP="007F5CF4">
      <w:r>
        <w:rPr>
          <w:noProof/>
        </w:rPr>
        <mc:AlternateContent>
          <mc:Choice Requires="wpc">
            <w:drawing>
              <wp:inline distT="0" distB="0" distL="0" distR="0" wp14:anchorId="40274991" wp14:editId="04F453D8">
                <wp:extent cx="6032500" cy="5539563"/>
                <wp:effectExtent l="0" t="0" r="6350" b="4445"/>
                <wp:docPr id="1" name="Zone de dessi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6" name="Image 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50800"/>
                            <a:ext cx="2847487" cy="23390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018937" y="50800"/>
                            <a:ext cx="3013563" cy="2901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30840" y="2952767"/>
                            <a:ext cx="1666967" cy="1412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213715" y="3703379"/>
                            <a:ext cx="1656518" cy="16319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009868" y="3451152"/>
                            <a:ext cx="1869393" cy="1631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Zone de texte 30"/>
                        <wps:cNvSpPr txBox="1"/>
                        <wps:spPr>
                          <a:xfrm>
                            <a:off x="130840" y="2748457"/>
                            <a:ext cx="1888177" cy="279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63C47A" w14:textId="78C86042" w:rsidR="00230E1E" w:rsidRPr="00230E1E" w:rsidRDefault="00230E1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230E1E">
                                <w:rPr>
                                  <w:sz w:val="18"/>
                                  <w:szCs w:val="18"/>
                                </w:rPr>
                                <w:t>Pose d’un verre sur une lunette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Zone de texte 30"/>
                        <wps:cNvSpPr txBox="1"/>
                        <wps:spPr>
                          <a:xfrm>
                            <a:off x="2019017" y="3255171"/>
                            <a:ext cx="2048494" cy="279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839902" w14:textId="72D2AB63" w:rsidR="00230E1E" w:rsidRDefault="00230E1E" w:rsidP="00230E1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Pose d’un verre sur une boite seule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Zone de texte 30"/>
                        <wps:cNvSpPr txBox="1"/>
                        <wps:spPr>
                          <a:xfrm>
                            <a:off x="4213715" y="3481052"/>
                            <a:ext cx="1818785" cy="2787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52A22E" w14:textId="4F442961" w:rsidR="00230E1E" w:rsidRDefault="00230E1E" w:rsidP="00230E1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Pose d’un verre sur une montre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0274991" id="Zone de dessin 1" o:spid="_x0000_s1026" editas="canvas" style="width:475pt;height:436.2pt;mso-position-horizontal-relative:char;mso-position-vertical-relative:line" coordsize="60325,553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0325;height:55391;visibility:visible;mso-wrap-style:square" filled="t">
                  <v:fill o:detectmouseclick="t"/>
                  <v:path o:connecttype="none"/>
                </v:shape>
                <v:shape id="Image 16" o:spid="_x0000_s1028" type="#_x0000_t75" style="position:absolute;left:571;top:508;width:28475;height:23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">
                  <v:imagedata r:id="rId16" o:title=""/>
                </v:shape>
                <v:shape id="Image 15" o:spid="_x0000_s1029" type="#_x0000_t75" style="position:absolute;left:30189;top:508;width:30136;height:29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">
                  <v:imagedata r:id="rId17" o:title=""/>
                </v:shape>
                <v:shape id="Image 17" o:spid="_x0000_s1030" type="#_x0000_t75" style="position:absolute;left:1308;top:29527;width:16670;height:14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">
                  <v:imagedata r:id="rId18" o:title=""/>
                </v:shape>
                <v:shape id="Image 19" o:spid="_x0000_s1031" type="#_x0000_t75" style="position:absolute;left:42137;top:37033;width:16565;height:16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">
                  <v:imagedata r:id="rId19" o:title=""/>
                </v:shape>
                <v:shape id="Image 21" o:spid="_x0000_s1032" type="#_x0000_t75" style="position:absolute;left:20098;top:34511;width:18694;height:16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">
                  <v:imagedata r:id="rId2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30" o:spid="_x0000_s1033" type="#_x0000_t202" style="position:absolute;left:1308;top:27484;width:18882;height:27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<v:textbox>
                    <w:txbxContent>
                      <w:p w14:paraId="1B63C47A" w14:textId="78C86042" w:rsidR="00230E1E" w:rsidRPr="00230E1E" w:rsidRDefault="00230E1E">
                        <w:pPr>
                          <w:rPr>
                            <w:sz w:val="18"/>
                            <w:szCs w:val="18"/>
                          </w:rPr>
                        </w:pPr>
                        <w:r w:rsidRPr="00230E1E">
                          <w:rPr>
                            <w:sz w:val="18"/>
                            <w:szCs w:val="18"/>
                          </w:rPr>
                          <w:t>Pose d’un verre sur une lunette</w:t>
                        </w:r>
                      </w:p>
                    </w:txbxContent>
                  </v:textbox>
                </v:shape>
                <v:shape id="Zone de texte 30" o:spid="_x0000_s1034" type="#_x0000_t202" style="position:absolute;left:20190;top:32551;width:20485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<v:textbox>
                    <w:txbxContent>
                      <w:p w14:paraId="73839902" w14:textId="72D2AB63" w:rsidR="00230E1E" w:rsidRDefault="00230E1E" w:rsidP="00230E1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Pose d’un verre sur une boite seule</w:t>
                        </w:r>
                      </w:p>
                    </w:txbxContent>
                  </v:textbox>
                </v:shape>
                <v:shape id="Zone de texte 30" o:spid="_x0000_s1035" type="#_x0000_t202" style="position:absolute;left:42137;top:34810;width:18188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<v:textbox>
                    <w:txbxContent>
                      <w:p w14:paraId="5352A22E" w14:textId="4F442961" w:rsidR="00230E1E" w:rsidRDefault="00230E1E" w:rsidP="00230E1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Pose d’un verre sur une montre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519862" w14:textId="73B8B688" w:rsidR="006F1B6A" w:rsidRDefault="006F1B6A" w:rsidP="006F1B6A">
      <w:r>
        <w:t xml:space="preserve">La documentation technique du fabricant est « vieillissante ». Il vous est demandé de la mettre à jour en </w:t>
      </w:r>
      <w:r w:rsidR="00B1175C">
        <w:t>créant</w:t>
      </w:r>
      <w:r>
        <w:t xml:space="preserve"> : </w:t>
      </w:r>
    </w:p>
    <w:p w14:paraId="464FB3E1" w14:textId="6EBDA3DA" w:rsidR="006F1B6A" w:rsidRDefault="006F1B6A" w:rsidP="006F1B6A">
      <w:pPr>
        <w:pStyle w:val="Paragraphedeliste"/>
        <w:numPr>
          <w:ilvl w:val="0"/>
          <w:numId w:val="44"/>
        </w:numPr>
      </w:pPr>
      <w:r>
        <w:t>Une image en rendu réaliste de belle qualité</w:t>
      </w:r>
      <w:r w:rsidR="003C37A9">
        <w:t>.</w:t>
      </w:r>
    </w:p>
    <w:p w14:paraId="0F840325" w14:textId="77777777" w:rsidR="00C757E8" w:rsidRDefault="00C757E8">
      <w:pPr>
        <w:jc w:val="left"/>
      </w:pPr>
      <w:r>
        <w:br w:type="page"/>
      </w:r>
    </w:p>
    <w:p w14:paraId="6D61F72B" w14:textId="77777777" w:rsidR="006F1B6A" w:rsidRDefault="006F1B6A" w:rsidP="006F1B6A">
      <w:pPr>
        <w:pStyle w:val="Titre1"/>
      </w:pPr>
      <w:bookmarkStart w:id="3" w:name="_Toc92402535"/>
      <w:r>
        <w:lastRenderedPageBreak/>
        <w:t>DONNEES</w:t>
      </w:r>
      <w:bookmarkEnd w:id="3"/>
    </w:p>
    <w:p w14:paraId="548C7ED9" w14:textId="77777777" w:rsidR="006F1B6A" w:rsidRDefault="006F1B6A" w:rsidP="007F5CF4">
      <w:pPr>
        <w:rPr>
          <w:noProof/>
        </w:rPr>
      </w:pPr>
      <w:r>
        <w:t>La potence</w:t>
      </w:r>
      <w:r w:rsidR="00292A10">
        <w:t xml:space="preserve"> est vendue avec tous ses accessoires. On donne ci-dessous un extrait de la documentation technique</w:t>
      </w:r>
      <w:r w:rsidR="00567CC5">
        <w:t> :</w:t>
      </w:r>
    </w:p>
    <w:p w14:paraId="55C3BEAE" w14:textId="731A571A" w:rsidR="007F5CF4" w:rsidRDefault="006F1B6A" w:rsidP="007F5CF4">
      <w:r>
        <w:rPr>
          <w:noProof/>
        </w:rPr>
        <mc:AlternateContent>
          <mc:Choice Requires="wpc">
            <w:drawing>
              <wp:inline distT="0" distB="0" distL="0" distR="0" wp14:anchorId="17DB3DD6" wp14:editId="484E0BE4">
                <wp:extent cx="6347460" cy="7612911"/>
                <wp:effectExtent l="0" t="0" r="0" b="0"/>
                <wp:docPr id="6" name="Zone de dessin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8" name="Image 18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7801" y="0"/>
                            <a:ext cx="3221990" cy="242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49300" y="1941733"/>
                            <a:ext cx="1577673" cy="2248453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100" y="5956503"/>
                            <a:ext cx="1222851" cy="15401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52210" y="2458043"/>
                            <a:ext cx="3077139" cy="2053482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2512" y="5956503"/>
                            <a:ext cx="1322542" cy="1525268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099" y="4288129"/>
                            <a:ext cx="2901481" cy="16095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52123" y="4590574"/>
                            <a:ext cx="3076965" cy="2890676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Image 5" descr="Une image contenant texte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099" y="68928"/>
                            <a:ext cx="2768107" cy="165471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D909D0D" id="Zone de dessin 6" o:spid="_x0000_s1026" editas="canvas" style="width:499.8pt;height:599.45pt;mso-position-horizontal-relative:char;mso-position-vertical-relative:line" coordsize="63474,761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">
                <v:shape id="_x0000_s1027" type="#_x0000_t75" style="position:absolute;width:63474;height:76123;visibility:visible;mso-wrap-style:square">
                  <v:fill o:detectmouseclick="t"/>
                  <v:path o:connecttype="none"/>
                </v:shape>
                <v:shape id="Image 18" o:spid="_x0000_s1028" type="#_x0000_t75" style="position:absolute;left:27178;width:32219;height:24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">
                  <v:imagedata r:id="rId29" o:title=""/>
                </v:shape>
                <v:shape id="Image 22" o:spid="_x0000_s1029" type="#_x0000_t75" style="position:absolute;left:7493;top:19417;width:15776;height:22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" stroked="t" strokecolor="black [3213]" strokeweight=".25pt">
                  <v:imagedata r:id="rId30" o:title=""/>
                  <v:path arrowok="t"/>
                </v:shape>
                <v:shape id="Image 27" o:spid="_x0000_s1030" type="#_x0000_t75" style="position:absolute;left:911;top:59565;width:12228;height:15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" stroked="t" strokecolor="black [3213]" strokeweight=".5pt">
                  <v:imagedata r:id="rId31" o:title=""/>
                  <v:path arrowok="t"/>
                </v:shape>
                <v:shape id="Image 28" o:spid="_x0000_s1031" type="#_x0000_t75" style="position:absolute;left:31522;top:24580;width:30771;height:20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" stroked="t" strokecolor="black [3213]" strokeweight=".5pt">
                  <v:imagedata r:id="rId32" o:title=""/>
                  <v:path arrowok="t"/>
                </v:shape>
                <v:shape id="Image 29" o:spid="_x0000_s1032" type="#_x0000_t75" style="position:absolute;left:16625;top:59565;width:13225;height:15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" stroked="t" strokecolor="black [3213]" strokeweight=".5pt">
                  <v:imagedata r:id="rId33" o:title=""/>
                  <v:path arrowok="t"/>
                </v:shape>
                <v:shape id="Image 25" o:spid="_x0000_s1033" type="#_x0000_t75" style="position:absolute;left:910;top:42881;width:29015;height:16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" stroked="t" strokecolor="black [3213]" strokeweight=".5pt">
                  <v:imagedata r:id="rId34" o:title=""/>
                  <v:path arrowok="t"/>
                </v:shape>
                <v:shape id="Image 26" o:spid="_x0000_s1034" type="#_x0000_t75" style="position:absolute;left:31521;top:45905;width:30769;height:28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" stroked="t" strokecolor="black [3213]" strokeweight=".5pt">
                  <v:imagedata r:id="rId35" o:title=""/>
                  <v:path arrowok="t"/>
                </v:shape>
                <v:shape id="Image 5" o:spid="_x0000_s1035" type="#_x0000_t75" alt="Une image contenant texte&#10;&#10;Description générée automatiquement" style="position:absolute;left:910;top:689;width:27682;height:16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">
                  <v:imagedata r:id="rId36" o:title="Une image contenant texte&#10;&#10;Description générée automatiquement"/>
                </v:shape>
                <w10:anchorlock/>
              </v:group>
            </w:pict>
          </mc:Fallback>
        </mc:AlternateContent>
      </w:r>
    </w:p>
    <w:p w14:paraId="56630FB4" w14:textId="77777777" w:rsidR="006F1B6A" w:rsidRDefault="006F1B6A" w:rsidP="006F1B6A"/>
    <w:p w14:paraId="15108E35" w14:textId="3EEAC00D" w:rsidR="006F5365" w:rsidRDefault="006F1B6A" w:rsidP="006F1B6A">
      <w:r>
        <w:t>Vous avez également à disposition une potence seule No 5500.</w:t>
      </w:r>
      <w:r w:rsidR="006F5365">
        <w:br w:type="page"/>
      </w:r>
    </w:p>
    <w:p w14:paraId="28CF6C4F" w14:textId="387AED97" w:rsidR="00313DF6" w:rsidRDefault="00313DF6" w:rsidP="001E72CF">
      <w:pPr>
        <w:pStyle w:val="Titre1"/>
      </w:pPr>
      <w:bookmarkStart w:id="4" w:name="_Toc92402536"/>
      <w:r>
        <w:lastRenderedPageBreak/>
        <w:t>NOMENCLATURE</w:t>
      </w:r>
      <w:bookmarkEnd w:id="4"/>
    </w:p>
    <w:p w14:paraId="5EF979FE" w14:textId="3AE2CD81" w:rsidR="00313DF6" w:rsidRPr="00313DF6" w:rsidRDefault="00161C63" w:rsidP="00313DF6">
      <w:r>
        <w:rPr>
          <w:noProof/>
        </w:rPr>
        <mc:AlternateContent>
          <mc:Choice Requires="wpc">
            <w:drawing>
              <wp:inline distT="0" distB="0" distL="0" distR="0" wp14:anchorId="29F2A96D" wp14:editId="2649DE8D">
                <wp:extent cx="5958840" cy="3235960"/>
                <wp:effectExtent l="0" t="0" r="3810" b="2540"/>
                <wp:docPr id="2" name="Zone de dessi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" name="Image 3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5999" y="15763"/>
                            <a:ext cx="2932874" cy="3200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Légende : flèche courbée 4"/>
                        <wps:cNvSpPr/>
                        <wps:spPr>
                          <a:xfrm>
                            <a:off x="2969213" y="1816162"/>
                            <a:ext cx="1035803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92145"/>
                              <a:gd name="adj6" fmla="val -90047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4D549C" w14:textId="29250522" w:rsidR="00161C63" w:rsidRPr="00D0233D" w:rsidRDefault="00161C63" w:rsidP="00D0233D">
                              <w:pPr>
                                <w:jc w:val="left"/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>01-</w:t>
                              </w:r>
                              <w:r w:rsidR="00046521"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>Corps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Légende : flèche courbée 7"/>
                        <wps:cNvSpPr/>
                        <wps:spPr>
                          <a:xfrm>
                            <a:off x="2968773" y="81070"/>
                            <a:ext cx="1036800" cy="2916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47249"/>
                              <a:gd name="adj6" fmla="val -24246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0641B21" w14:textId="0CB590E3" w:rsidR="00D0233D" w:rsidRPr="00D0233D" w:rsidRDefault="00D0233D" w:rsidP="00D0233D">
                              <w:pPr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>04-Levier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Légende : flèche courbée 8"/>
                        <wps:cNvSpPr/>
                        <wps:spPr>
                          <a:xfrm>
                            <a:off x="2968313" y="426170"/>
                            <a:ext cx="1036143" cy="2916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223388"/>
                              <a:gd name="adj6" fmla="val -184729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26BC33" w14:textId="760D497E" w:rsidR="00D0233D" w:rsidRPr="00D0233D" w:rsidRDefault="00D0233D" w:rsidP="00D0233D">
                              <w:pPr>
                                <w:jc w:val="left"/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05-Poussoir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Légende : flèche courbée 9"/>
                        <wps:cNvSpPr/>
                        <wps:spPr>
                          <a:xfrm>
                            <a:off x="2968993" y="779570"/>
                            <a:ext cx="1035463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55978"/>
                              <a:gd name="adj6" fmla="val -180899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25A1B96" w14:textId="6E2F7244" w:rsidR="00D0233D" w:rsidRPr="00D0233D" w:rsidRDefault="00D0233D" w:rsidP="00D0233D">
                              <w:pPr>
                                <w:jc w:val="left"/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06-Ressort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Légende : flèche courbée 10"/>
                        <wps:cNvSpPr/>
                        <wps:spPr>
                          <a:xfrm>
                            <a:off x="2968652" y="1461220"/>
                            <a:ext cx="1036800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79891"/>
                              <a:gd name="adj6" fmla="val -180008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373466B" w14:textId="2182EB3B" w:rsidR="00D0233D" w:rsidRPr="00D0233D" w:rsidRDefault="00D0233D" w:rsidP="00D0233D">
                              <w:pPr>
                                <w:jc w:val="left"/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</w:t>
                              </w:r>
                              <w:r w:rsidR="003C25A6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8</w:t>
                              </w:r>
                              <w:r w:rsidRPr="00D0233D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-Circlips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Légende : flèche courbée 11"/>
                        <wps:cNvSpPr/>
                        <wps:spPr>
                          <a:xfrm>
                            <a:off x="2969213" y="2161035"/>
                            <a:ext cx="1035803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80513"/>
                              <a:gd name="adj6" fmla="val -181211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C1ABDF0" w14:textId="5F2E2D34" w:rsidR="00D0233D" w:rsidRPr="00D0233D" w:rsidRDefault="00D0233D" w:rsidP="00D0233D">
                              <w:pPr>
                                <w:jc w:val="left"/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0233D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02-Support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Légende : flèche courbée 12"/>
                        <wps:cNvSpPr/>
                        <wps:spPr>
                          <a:xfrm>
                            <a:off x="2969213" y="2513460"/>
                            <a:ext cx="1035536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53804"/>
                              <a:gd name="adj6" fmla="val -205274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A5AFE9F" w14:textId="2E68E866" w:rsidR="00D0233D" w:rsidRDefault="00D0233D" w:rsidP="00D0233D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03-Vis de blocage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Légende : flèche courbée 14"/>
                        <wps:cNvSpPr/>
                        <wps:spPr>
                          <a:xfrm>
                            <a:off x="2968993" y="1122470"/>
                            <a:ext cx="1035463" cy="29210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84239"/>
                              <a:gd name="adj6" fmla="val -230497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4894CA" w14:textId="4E96FFEE" w:rsidR="00D0233D" w:rsidRDefault="00D0233D" w:rsidP="00D0233D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0</w:t>
                              </w:r>
                              <w:r w:rsidR="003C25A6"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7</w:t>
                              </w: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-Goupille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Zone de texte 39"/>
                        <wps:cNvSpPr txBox="1"/>
                        <wps:spPr>
                          <a:xfrm>
                            <a:off x="4004866" y="81070"/>
                            <a:ext cx="1752980" cy="2901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E43FD19" w14:textId="398E2556" w:rsidR="006F5365" w:rsidRPr="006F5365" w:rsidRDefault="006F5365">
                              <w:pPr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 xml:space="preserve">Matériau : </w:t>
                              </w:r>
                              <w:r w:rsidRPr="006F5365"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>Fonte</w:t>
                              </w:r>
                              <w:r w:rsidR="00354C7A">
                                <w:rPr>
                                  <w:i/>
                                  <w:iCs/>
                                  <w:color w:val="000000" w:themeColor="text1"/>
                                  <w:sz w:val="16"/>
                                  <w:szCs w:val="16"/>
                                </w:rPr>
                                <w:t xml:space="preserve"> moulée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Zone de texte 39"/>
                        <wps:cNvSpPr txBox="1"/>
                        <wps:spPr>
                          <a:xfrm>
                            <a:off x="4005159" y="426170"/>
                            <a:ext cx="1752687" cy="291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8D48F4" w14:textId="00E2343F" w:rsidR="00354C7A" w:rsidRDefault="00354C7A" w:rsidP="00354C7A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Matériau : Acier inoxydable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Zone de texte 39"/>
                        <wps:cNvSpPr txBox="1"/>
                        <wps:spPr>
                          <a:xfrm>
                            <a:off x="4004456" y="779570"/>
                            <a:ext cx="1750805" cy="291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CFF3CF" w14:textId="670E66F5" w:rsidR="00354C7A" w:rsidRDefault="00354C7A" w:rsidP="00354C7A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Matériau : Acier au carbone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Zone de texte 39"/>
                        <wps:cNvSpPr txBox="1"/>
                        <wps:spPr>
                          <a:xfrm>
                            <a:off x="4004621" y="1123105"/>
                            <a:ext cx="1752546" cy="291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6306029" w14:textId="1D59D933" w:rsidR="00354C7A" w:rsidRDefault="00354C7A" w:rsidP="00354C7A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Référence : ISO 8734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Zone de texte 39"/>
                        <wps:cNvSpPr txBox="1"/>
                        <wps:spPr>
                          <a:xfrm>
                            <a:off x="4005356" y="1461220"/>
                            <a:ext cx="1752254" cy="291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0FC46B" w14:textId="45108BC9" w:rsidR="00354C7A" w:rsidRDefault="00D37F21" w:rsidP="00354C7A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A montage radial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Zone de texte 39"/>
                        <wps:cNvSpPr txBox="1"/>
                        <wps:spPr>
                          <a:xfrm>
                            <a:off x="4005620" y="2513332"/>
                            <a:ext cx="1752226" cy="291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F5BB35" w14:textId="77777777" w:rsidR="00D37F21" w:rsidRDefault="00D37F21" w:rsidP="00D37F21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Matériau : Acier inoxydable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Zone de texte 39"/>
                        <wps:cNvSpPr txBox="1"/>
                        <wps:spPr>
                          <a:xfrm>
                            <a:off x="4005008" y="2161670"/>
                            <a:ext cx="1750933" cy="2914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A96330" w14:textId="77777777" w:rsidR="00D37F21" w:rsidRDefault="00D37F21" w:rsidP="00D37F21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Matériau : Acier inoxydable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Zone de texte 39"/>
                        <wps:cNvSpPr txBox="1"/>
                        <wps:spPr>
                          <a:xfrm>
                            <a:off x="4005913" y="1818067"/>
                            <a:ext cx="1751933" cy="291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B1920A1" w14:textId="77777777" w:rsidR="00D37F21" w:rsidRDefault="00D37F21" w:rsidP="00D37F21">
                              <w:pP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00000"/>
                                  <w:sz w:val="16"/>
                                  <w:szCs w:val="16"/>
                                </w:rPr>
                                <w:t>Matériau : Fonte moulée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9F2A96D" id="Zone de dessin 2" o:spid="_x0000_s1036" editas="canvas" style="width:469.2pt;height:254.8pt;mso-position-horizontal-relative:char;mso-position-vertical-relative:line" coordsize="59588,32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">
                <v:shape id="_x0000_s1037" type="#_x0000_t75" style="position:absolute;width:59588;height:32359;visibility:visible;mso-wrap-style:square" filled="t">
                  <v:fill o:detectmouseclick="t"/>
                  <v:path o:connecttype="none"/>
                </v:shape>
                <v:shape id="Image 3" o:spid="_x0000_s1038" type="#_x0000_t75" style="position:absolute;left:359;top:157;width:29329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">
                  <v:imagedata r:id="rId38" o:title=""/>
                </v:shape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Légende : flèche courbée 4" o:spid="_x0000_s1039" type="#_x0000_t48" style="position:absolute;left:29692;top:18161;width:10358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" adj="-19450,19903" filled="f" strokecolor="black [3213]" strokeweight=".5pt">
                  <v:stroke startarrow="open"/>
                  <v:textbox>
                    <w:txbxContent>
                      <w:p w14:paraId="1C4D549C" w14:textId="29250522" w:rsidR="00161C63" w:rsidRPr="00D0233D" w:rsidRDefault="00161C63" w:rsidP="00D0233D">
                        <w:pPr>
                          <w:jc w:val="left"/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>01-</w:t>
                        </w:r>
                        <w:r w:rsidR="00046521"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>Corps</w:t>
                        </w:r>
                      </w:p>
                    </w:txbxContent>
                  </v:textbox>
                  <o:callout v:ext="edit" minusy="t"/>
                </v:shape>
                <v:shape id="Légende : flèche courbée 7" o:spid="_x0000_s1040" type="#_x0000_t48" style="position:absolute;left:29687;top:810;width:10368;height:29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" adj="-5237,10206" filled="f" strokecolor="black [3213]" strokeweight=".5pt">
                  <v:stroke startarrow="open"/>
                  <v:textbox>
                    <w:txbxContent>
                      <w:p w14:paraId="70641B21" w14:textId="0CB590E3" w:rsidR="00D0233D" w:rsidRPr="00D0233D" w:rsidRDefault="00D0233D" w:rsidP="00D0233D">
                        <w:pPr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>04-Levier</w:t>
                        </w:r>
                      </w:p>
                    </w:txbxContent>
                  </v:textbox>
                  <o:callout v:ext="edit" minusy="t"/>
                </v:shape>
                <v:shape id="Légende : flèche courbée 8" o:spid="_x0000_s1041" type="#_x0000_t48" style="position:absolute;left:29683;top:4261;width:10361;height:29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" adj="-39901,48252" filled="f" strokecolor="black [3213]" strokeweight=".5pt">
                  <v:stroke startarrow="open"/>
                  <v:textbox>
                    <w:txbxContent>
                      <w:p w14:paraId="4526BC33" w14:textId="760D497E" w:rsidR="00D0233D" w:rsidRPr="00D0233D" w:rsidRDefault="00D0233D" w:rsidP="00D0233D">
                        <w:pPr>
                          <w:jc w:val="left"/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05-Poussoir</w:t>
                        </w:r>
                      </w:p>
                    </w:txbxContent>
                  </v:textbox>
                  <o:callout v:ext="edit" minusy="t"/>
                </v:shape>
                <v:shape id="Légende : flèche courbée 9" o:spid="_x0000_s1042" type="#_x0000_t48" style="position:absolute;left:29689;top:7795;width:10355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" adj="-39074,33691" filled="f" strokecolor="black [3213]" strokeweight=".5pt">
                  <v:stroke startarrow="open"/>
                  <v:textbox>
                    <w:txbxContent>
                      <w:p w14:paraId="525A1B96" w14:textId="6E2F7244" w:rsidR="00D0233D" w:rsidRPr="00D0233D" w:rsidRDefault="00D0233D" w:rsidP="00D0233D">
                        <w:pPr>
                          <w:jc w:val="left"/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06-Ressort</w:t>
                        </w:r>
                      </w:p>
                    </w:txbxContent>
                  </v:textbox>
                  <o:callout v:ext="edit" minusy="t"/>
                </v:shape>
                <v:shape id="Légende : flèche courbée 10" o:spid="_x0000_s1043" type="#_x0000_t48" style="position:absolute;left:29686;top:14612;width:10368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" adj="-38882,38856" filled="f" strokecolor="black [3213]" strokeweight=".5pt">
                  <v:stroke startarrow="open"/>
                  <v:textbox>
                    <w:txbxContent>
                      <w:p w14:paraId="4373466B" w14:textId="2182EB3B" w:rsidR="00D0233D" w:rsidRPr="00D0233D" w:rsidRDefault="00D0233D" w:rsidP="00D0233D">
                        <w:pPr>
                          <w:jc w:val="left"/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</w:t>
                        </w:r>
                        <w:r w:rsidR="003C25A6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8</w:t>
                        </w:r>
                        <w:r w:rsidRPr="00D0233D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-Circlips</w:t>
                        </w:r>
                      </w:p>
                    </w:txbxContent>
                  </v:textbox>
                  <o:callout v:ext="edit" minusy="t"/>
                </v:shape>
                <v:shape id="Légende : flèche courbée 11" o:spid="_x0000_s1044" type="#_x0000_t48" style="position:absolute;left:29692;top:21610;width:10358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" adj="-39142,17391" filled="f" strokecolor="black [3213]" strokeweight=".5pt">
                  <v:stroke startarrow="open"/>
                  <v:textbox>
                    <w:txbxContent>
                      <w:p w14:paraId="6C1ABDF0" w14:textId="5F2E2D34" w:rsidR="00D0233D" w:rsidRPr="00D0233D" w:rsidRDefault="00D0233D" w:rsidP="00D0233D">
                        <w:pPr>
                          <w:jc w:val="left"/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 w:rsidRPr="00D0233D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02-Support</w:t>
                        </w:r>
                      </w:p>
                    </w:txbxContent>
                  </v:textbox>
                  <o:callout v:ext="edit" minusy="t"/>
                </v:shape>
                <v:shape id="Légende : flèche courbée 12" o:spid="_x0000_s1045" type="#_x0000_t48" style="position:absolute;left:29692;top:25134;width:10355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" adj="-44339,33222" filled="f" strokecolor="black [3213]" strokeweight=".5pt">
                  <v:stroke startarrow="open"/>
                  <v:textbox>
                    <w:txbxContent>
                      <w:p w14:paraId="5A5AFE9F" w14:textId="2E68E866" w:rsidR="00D0233D" w:rsidRDefault="00D0233D" w:rsidP="00D0233D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03-Vis de blocage</w:t>
                        </w:r>
                      </w:p>
                    </w:txbxContent>
                  </v:textbox>
                  <o:callout v:ext="edit" minusy="t"/>
                </v:shape>
                <v:shape id="Légende : flèche courbée 14" o:spid="_x0000_s1046" type="#_x0000_t48" style="position:absolute;left:29689;top:11224;width:10355;height:29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" adj="-49787,18196" filled="f" strokecolor="black [3213]" strokeweight=".5pt">
                  <v:stroke startarrow="open"/>
                  <v:textbox>
                    <w:txbxContent>
                      <w:p w14:paraId="604894CA" w14:textId="4E96FFEE" w:rsidR="00D0233D" w:rsidRDefault="00D0233D" w:rsidP="00D0233D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0</w:t>
                        </w:r>
                        <w:r w:rsidR="003C25A6"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7</w:t>
                        </w: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-Goupille</w:t>
                        </w:r>
                      </w:p>
                    </w:txbxContent>
                  </v:textbox>
                  <o:callout v:ext="edit" minusy="t"/>
                </v:shape>
                <v:shape id="Zone de texte 39" o:spid="_x0000_s1047" type="#_x0000_t202" style="position:absolute;left:40048;top:810;width:17530;height:29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" filled="f" strokecolor="black [3213]" strokeweight=".5pt">
                  <v:stroke endarrow="open"/>
                  <v:textbox>
                    <w:txbxContent>
                      <w:p w14:paraId="6E43FD19" w14:textId="398E2556" w:rsidR="006F5365" w:rsidRPr="006F5365" w:rsidRDefault="006F5365">
                        <w:pPr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 xml:space="preserve">Matériau : </w:t>
                        </w:r>
                        <w:r w:rsidRPr="006F5365"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>Fonte</w:t>
                        </w:r>
                        <w:r w:rsidR="00354C7A">
                          <w:rPr>
                            <w:i/>
                            <w:iCs/>
                            <w:color w:val="000000" w:themeColor="text1"/>
                            <w:sz w:val="16"/>
                            <w:szCs w:val="16"/>
                          </w:rPr>
                          <w:t xml:space="preserve"> moulée</w:t>
                        </w:r>
                      </w:p>
                    </w:txbxContent>
                  </v:textbox>
                </v:shape>
                <v:shape id="Zone de texte 39" o:spid="_x0000_s1048" type="#_x0000_t202" style="position:absolute;left:40051;top:4261;width:17527;height:29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" filled="f" strokecolor="black [3213]" strokeweight=".5pt">
                  <v:stroke endarrow="open"/>
                  <v:textbox>
                    <w:txbxContent>
                      <w:p w14:paraId="678D48F4" w14:textId="00E2343F" w:rsidR="00354C7A" w:rsidRDefault="00354C7A" w:rsidP="00354C7A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Matériau : Acier inoxydable</w:t>
                        </w:r>
                      </w:p>
                    </w:txbxContent>
                  </v:textbox>
                </v:shape>
                <v:shape id="Zone de texte 39" o:spid="_x0000_s1049" type="#_x0000_t202" style="position:absolute;left:40044;top:7795;width:17508;height:2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" filled="f" strokecolor="black [3213]" strokeweight=".5pt">
                  <v:stroke endarrow="open"/>
                  <v:textbox>
                    <w:txbxContent>
                      <w:p w14:paraId="42CFF3CF" w14:textId="670E66F5" w:rsidR="00354C7A" w:rsidRDefault="00354C7A" w:rsidP="00354C7A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Matériau : Acier au carbone</w:t>
                        </w:r>
                      </w:p>
                    </w:txbxContent>
                  </v:textbox>
                </v:shape>
                <v:shape id="Zone de texte 39" o:spid="_x0000_s1050" type="#_x0000_t202" style="position:absolute;left:40046;top:11231;width:17525;height:2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" filled="f" strokecolor="black [3213]" strokeweight=".5pt">
                  <v:stroke endarrow="open"/>
                  <v:textbox>
                    <w:txbxContent>
                      <w:p w14:paraId="46306029" w14:textId="1D59D933" w:rsidR="00354C7A" w:rsidRDefault="00354C7A" w:rsidP="00354C7A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Référence : ISO 8734</w:t>
                        </w:r>
                      </w:p>
                    </w:txbxContent>
                  </v:textbox>
                </v:shape>
                <v:shape id="Zone de texte 39" o:spid="_x0000_s1051" type="#_x0000_t202" style="position:absolute;left:40053;top:14612;width:17523;height:2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" filled="f" strokecolor="black [3213]" strokeweight=".5pt">
                  <v:stroke endarrow="open"/>
                  <v:textbox>
                    <w:txbxContent>
                      <w:p w14:paraId="3A0FC46B" w14:textId="45108BC9" w:rsidR="00354C7A" w:rsidRDefault="00D37F21" w:rsidP="00354C7A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A montage radial</w:t>
                        </w:r>
                      </w:p>
                    </w:txbxContent>
                  </v:textbox>
                </v:shape>
                <v:shape id="Zone de texte 39" o:spid="_x0000_s1052" type="#_x0000_t202" style="position:absolute;left:40056;top:25133;width:17522;height:2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" filled="f" strokecolor="black [3213]" strokeweight=".5pt">
                  <v:stroke endarrow="open"/>
                  <v:textbox>
                    <w:txbxContent>
                      <w:p w14:paraId="3CF5BB35" w14:textId="77777777" w:rsidR="00D37F21" w:rsidRDefault="00D37F21" w:rsidP="00D37F21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Matériau : Acier inoxydable</w:t>
                        </w:r>
                      </w:p>
                    </w:txbxContent>
                  </v:textbox>
                </v:shape>
                <v:shape id="Zone de texte 39" o:spid="_x0000_s1053" type="#_x0000_t202" style="position:absolute;left:40050;top:21616;width:17509;height:2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" filled="f" strokecolor="black [3213]" strokeweight=".5pt">
                  <v:stroke endarrow="open"/>
                  <v:textbox>
                    <w:txbxContent>
                      <w:p w14:paraId="35A96330" w14:textId="77777777" w:rsidR="00D37F21" w:rsidRDefault="00D37F21" w:rsidP="00D37F21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Matériau : Acier inoxydable</w:t>
                        </w:r>
                      </w:p>
                    </w:txbxContent>
                  </v:textbox>
                </v:shape>
                <v:shape id="Zone de texte 39" o:spid="_x0000_s1054" type="#_x0000_t202" style="position:absolute;left:40059;top:18180;width:17519;height:29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" filled="f" strokecolor="black [3213]" strokeweight=".5pt">
                  <v:stroke endarrow="open"/>
                  <v:textbox>
                    <w:txbxContent>
                      <w:p w14:paraId="5B1920A1" w14:textId="77777777" w:rsidR="00D37F21" w:rsidRDefault="00D37F21" w:rsidP="00D37F21">
                        <w:pP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color w:val="000000"/>
                            <w:sz w:val="16"/>
                            <w:szCs w:val="16"/>
                          </w:rPr>
                          <w:t>Matériau : Fonte moulée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9E85A10" w14:textId="2C4687AB" w:rsidR="00F51852" w:rsidRDefault="00560FD5" w:rsidP="001E72CF">
      <w:pPr>
        <w:pStyle w:val="Titre1"/>
      </w:pPr>
      <w:bookmarkStart w:id="5" w:name="_Toc92402537"/>
      <w:r>
        <w:t>TRAVAIL DEMANDE</w:t>
      </w:r>
      <w:bookmarkEnd w:id="5"/>
    </w:p>
    <w:p w14:paraId="7568C008" w14:textId="77777777" w:rsidR="00313DF6" w:rsidRDefault="00313DF6" w:rsidP="00CB4910">
      <w:pPr>
        <w:pStyle w:val="Titre2"/>
      </w:pPr>
      <w:r w:rsidRPr="00CB4910">
        <w:t>prise</w:t>
      </w:r>
      <w:r>
        <w:t xml:space="preserve"> de notes</w:t>
      </w:r>
    </w:p>
    <w:p w14:paraId="4E9BE612" w14:textId="77777777" w:rsidR="00313DF6" w:rsidRDefault="00313DF6" w:rsidP="00313DF6">
      <w:r w:rsidRPr="00F96D5E">
        <w:rPr>
          <w:b/>
          <w:color w:val="FF0000"/>
        </w:rPr>
        <w:t>ATTENTION :</w:t>
      </w:r>
      <w:r w:rsidRPr="00F96D5E">
        <w:rPr>
          <w:b/>
          <w:bCs/>
          <w:color w:val="FF0000"/>
        </w:rPr>
        <w:t xml:space="preserve"> </w:t>
      </w:r>
      <w:r>
        <w:rPr>
          <w:b/>
          <w:bCs/>
        </w:rPr>
        <w:tab/>
      </w:r>
      <w:r w:rsidRPr="00F96D5E">
        <w:t>D</w:t>
      </w:r>
      <w:r w:rsidRPr="00BA571C">
        <w:t xml:space="preserve">urée limitée à </w:t>
      </w:r>
      <w:r>
        <w:t>30 minutes</w:t>
      </w:r>
      <w:r w:rsidRPr="00BA571C">
        <w:t xml:space="preserve"> sans prise en main du poste informatique. </w:t>
      </w:r>
    </w:p>
    <w:p w14:paraId="4DD6216C" w14:textId="4BDA0DF4" w:rsidR="00313DF6" w:rsidRDefault="00313DF6" w:rsidP="00313DF6">
      <w:r>
        <w:tab/>
      </w:r>
      <w:r>
        <w:tab/>
      </w:r>
      <w:r>
        <w:tab/>
      </w:r>
      <w:r w:rsidR="00161C63">
        <w:t>La potence</w:t>
      </w:r>
      <w:r w:rsidRPr="00BA571C">
        <w:t xml:space="preserve"> est retiré</w:t>
      </w:r>
      <w:r w:rsidR="00161C63">
        <w:t>e</w:t>
      </w:r>
      <w:r w:rsidRPr="00BA571C">
        <w:t xml:space="preserve"> au bout de 1h</w:t>
      </w:r>
      <w:r w:rsidR="00161C63">
        <w:t>0</w:t>
      </w:r>
      <w:r>
        <w:t>0</w:t>
      </w:r>
      <w:r w:rsidRPr="00BA571C">
        <w:t>.</w:t>
      </w:r>
    </w:p>
    <w:p w14:paraId="2ACD00C1" w14:textId="77777777" w:rsidR="00313DF6" w:rsidRDefault="00313DF6" w:rsidP="00313DF6"/>
    <w:p w14:paraId="15A2C1C2" w14:textId="058A8F88" w:rsidR="00313DF6" w:rsidRDefault="00313DF6" w:rsidP="00313DF6">
      <w:pPr>
        <w:rPr>
          <w:bCs/>
        </w:rPr>
      </w:pPr>
      <w:r w:rsidRPr="00BA571C">
        <w:t xml:space="preserve">À partir de </w:t>
      </w:r>
      <w:r w:rsidR="00161C63">
        <w:t>la potence</w:t>
      </w:r>
      <w:r>
        <w:t xml:space="preserve">, </w:t>
      </w:r>
      <w:r w:rsidRPr="00BA571C">
        <w:t xml:space="preserve">et avec les instruments de mesure usuels </w:t>
      </w:r>
      <w:r>
        <w:t>de votre caisse à outils</w:t>
      </w:r>
      <w:r w:rsidRPr="00BA571C">
        <w:rPr>
          <w:bCs/>
        </w:rPr>
        <w:t>,</w:t>
      </w:r>
      <w:r w:rsidRPr="00BA571C">
        <w:rPr>
          <w:b/>
          <w:bCs/>
        </w:rPr>
        <w:t xml:space="preserve"> </w:t>
      </w:r>
      <w:r>
        <w:rPr>
          <w:b/>
          <w:bCs/>
        </w:rPr>
        <w:t xml:space="preserve">EFFECTUER </w:t>
      </w:r>
      <w:r w:rsidRPr="00F96D5E">
        <w:t xml:space="preserve">un relevé des </w:t>
      </w:r>
      <w:r w:rsidR="00DB707D">
        <w:t>indications</w:t>
      </w:r>
      <w:r w:rsidRPr="00F96D5E">
        <w:t xml:space="preserve"> nécessaires à la modélisation des</w:t>
      </w:r>
      <w:r w:rsidRPr="00F96D5E">
        <w:rPr>
          <w:bCs/>
        </w:rPr>
        <w:t xml:space="preserve"> différentes pièces con</w:t>
      </w:r>
      <w:r w:rsidRPr="00BA571C">
        <w:rPr>
          <w:bCs/>
        </w:rPr>
        <w:t>stituant ce mécanisme.</w:t>
      </w:r>
    </w:p>
    <w:p w14:paraId="546BF393" w14:textId="77777777" w:rsidR="00313DF6" w:rsidRPr="00BA571C" w:rsidRDefault="00313DF6" w:rsidP="00313DF6">
      <w:pPr>
        <w:rPr>
          <w:bCs/>
        </w:rPr>
      </w:pPr>
      <w:r>
        <w:rPr>
          <w:bCs/>
        </w:rPr>
        <w:t>Cette partie « Prise de notes » n’est pas évaluée.</w:t>
      </w:r>
    </w:p>
    <w:p w14:paraId="4C6C2E03" w14:textId="77777777" w:rsidR="00313DF6" w:rsidRDefault="00313DF6" w:rsidP="00313DF6"/>
    <w:p w14:paraId="22FCF907" w14:textId="77777777" w:rsidR="00594106" w:rsidRDefault="00594106" w:rsidP="00560FD5"/>
    <w:p w14:paraId="46026C88" w14:textId="5AE5EEDB" w:rsidR="001E72CF" w:rsidRDefault="00550950" w:rsidP="00CB4910">
      <w:pPr>
        <w:pStyle w:val="Titre2"/>
      </w:pPr>
      <w:r>
        <w:t xml:space="preserve">MODELISATION </w:t>
      </w:r>
      <w:r w:rsidR="00964E19">
        <w:t>DE LA POTENCE</w:t>
      </w:r>
      <w:r w:rsidR="00773A19">
        <w:t xml:space="preserve"> N° 5500</w:t>
      </w:r>
    </w:p>
    <w:p w14:paraId="41943493" w14:textId="4BA70F2E" w:rsidR="00161C63" w:rsidRDefault="00161C63" w:rsidP="00161C63">
      <w:r>
        <w:t xml:space="preserve">A partir de vos prises de notes, </w:t>
      </w:r>
      <w:r w:rsidRPr="00F96D5E">
        <w:rPr>
          <w:b/>
          <w:bCs/>
        </w:rPr>
        <w:t>MODELISER</w:t>
      </w:r>
      <w:r>
        <w:t xml:space="preserve"> toutes les pièces de la potence</w:t>
      </w:r>
      <w:r w:rsidR="00773A19">
        <w:t xml:space="preserve"> N° 5500</w:t>
      </w:r>
      <w:r>
        <w:t>.</w:t>
      </w:r>
    </w:p>
    <w:p w14:paraId="01A85033" w14:textId="77777777" w:rsidR="005D3D82" w:rsidRPr="005D3D82" w:rsidRDefault="005D3D82" w:rsidP="00161C63"/>
    <w:p w14:paraId="56815D5C" w14:textId="248AF366" w:rsidR="00161C63" w:rsidRDefault="00161C63" w:rsidP="00161C63">
      <w:r w:rsidRPr="00654356">
        <w:rPr>
          <w:b/>
          <w:bCs/>
        </w:rPr>
        <w:t>AFFECTER</w:t>
      </w:r>
      <w:r>
        <w:t xml:space="preserve"> les matériaux à toutes les pièces.</w:t>
      </w:r>
    </w:p>
    <w:p w14:paraId="33C0E22E" w14:textId="77777777" w:rsidR="005D3D82" w:rsidRPr="005D3D82" w:rsidRDefault="005D3D82" w:rsidP="00161C63">
      <w:pPr>
        <w:rPr>
          <w:rFonts w:cs="Arial"/>
          <w:szCs w:val="24"/>
        </w:rPr>
      </w:pPr>
    </w:p>
    <w:p w14:paraId="3A983C56" w14:textId="31195439" w:rsidR="00161C63" w:rsidRPr="00D36D4D" w:rsidRDefault="00161C63" w:rsidP="00161C63">
      <w:pPr>
        <w:rPr>
          <w:rFonts w:cs="Arial"/>
          <w:szCs w:val="24"/>
        </w:rPr>
      </w:pPr>
      <w:r w:rsidRPr="00D36D4D">
        <w:rPr>
          <w:rFonts w:cs="Arial"/>
          <w:b/>
          <w:bCs/>
          <w:szCs w:val="24"/>
        </w:rPr>
        <w:t>SAUVEGARDER</w:t>
      </w:r>
      <w:r w:rsidRPr="00D36D4D">
        <w:rPr>
          <w:rFonts w:cs="Arial"/>
          <w:szCs w:val="24"/>
        </w:rPr>
        <w:t xml:space="preserve"> vos fichiers </w:t>
      </w:r>
      <w:r w:rsidR="00DB707D">
        <w:rPr>
          <w:rFonts w:cs="Arial"/>
          <w:szCs w:val="24"/>
        </w:rPr>
        <w:t xml:space="preserve">de pièces </w:t>
      </w:r>
      <w:r w:rsidRPr="00D36D4D">
        <w:rPr>
          <w:rFonts w:cs="Arial"/>
          <w:szCs w:val="24"/>
        </w:rPr>
        <w:t xml:space="preserve">sous les noms </w:t>
      </w:r>
      <w:r w:rsidRPr="00D36D4D">
        <w:rPr>
          <w:rFonts w:cs="Arial"/>
          <w:b/>
          <w:szCs w:val="24"/>
        </w:rPr>
        <w:t>« </w:t>
      </w:r>
      <w:r>
        <w:rPr>
          <w:rFonts w:cs="Arial"/>
          <w:b/>
          <w:szCs w:val="24"/>
        </w:rPr>
        <w:t xml:space="preserve">N° de pièce-Nom de la </w:t>
      </w:r>
      <w:proofErr w:type="spellStart"/>
      <w:r>
        <w:rPr>
          <w:rFonts w:cs="Arial"/>
          <w:b/>
          <w:szCs w:val="24"/>
        </w:rPr>
        <w:t>pièce</w:t>
      </w:r>
      <w:r w:rsidRPr="00D36D4D">
        <w:rPr>
          <w:rFonts w:cs="Arial"/>
          <w:b/>
          <w:bCs/>
          <w:szCs w:val="24"/>
        </w:rPr>
        <w:t>_xxxxx.ipt</w:t>
      </w:r>
      <w:proofErr w:type="spellEnd"/>
      <w:r w:rsidRPr="00D36D4D">
        <w:rPr>
          <w:rFonts w:cs="Arial"/>
          <w:b/>
          <w:bCs/>
          <w:szCs w:val="24"/>
        </w:rPr>
        <w:t xml:space="preserve"> » </w:t>
      </w:r>
      <w:r w:rsidRPr="00D36D4D">
        <w:rPr>
          <w:rFonts w:cs="Arial"/>
          <w:szCs w:val="24"/>
        </w:rPr>
        <w:t xml:space="preserve">dans le dossier </w:t>
      </w:r>
      <w:r w:rsidRPr="00D36D4D">
        <w:rPr>
          <w:rFonts w:cs="Arial"/>
          <w:b/>
          <w:szCs w:val="24"/>
        </w:rPr>
        <w:t>« </w:t>
      </w:r>
      <w:r w:rsidR="006F1B6A" w:rsidRPr="006F1B6A">
        <w:rPr>
          <w:rFonts w:cs="Arial"/>
          <w:b/>
          <w:bCs/>
          <w:szCs w:val="24"/>
        </w:rPr>
        <w:t>C:\WorldSkills2022\</w:t>
      </w:r>
      <w:r w:rsidRPr="00D36D4D">
        <w:rPr>
          <w:rFonts w:cs="Arial"/>
          <w:b/>
          <w:szCs w:val="24"/>
        </w:rPr>
        <w:t>M</w:t>
      </w:r>
      <w:r>
        <w:rPr>
          <w:rFonts w:cs="Arial"/>
          <w:b/>
          <w:szCs w:val="24"/>
        </w:rPr>
        <w:t>2</w:t>
      </w:r>
      <w:r w:rsidRPr="00D36D4D">
        <w:rPr>
          <w:rFonts w:cs="Arial"/>
          <w:b/>
          <w:bCs/>
          <w:szCs w:val="24"/>
        </w:rPr>
        <w:t>_xxxxx »</w:t>
      </w:r>
      <w:r w:rsidRPr="00D36D4D">
        <w:rPr>
          <w:rFonts w:cs="Arial"/>
          <w:szCs w:val="24"/>
        </w:rPr>
        <w:t xml:space="preserve"> (</w:t>
      </w:r>
      <w:proofErr w:type="spellStart"/>
      <w:r w:rsidRPr="00D36D4D">
        <w:rPr>
          <w:rFonts w:cs="Arial"/>
          <w:szCs w:val="24"/>
        </w:rPr>
        <w:t>xxxxx</w:t>
      </w:r>
      <w:proofErr w:type="spellEnd"/>
      <w:r w:rsidRPr="00D36D4D">
        <w:rPr>
          <w:rFonts w:cs="Arial"/>
          <w:szCs w:val="24"/>
        </w:rPr>
        <w:t xml:space="preserve"> étant les 5 premières lettres de votre NOM).</w:t>
      </w:r>
    </w:p>
    <w:p w14:paraId="105A8298" w14:textId="77777777" w:rsidR="001E72CF" w:rsidRPr="001E72CF" w:rsidRDefault="001E72CF" w:rsidP="001E72CF"/>
    <w:p w14:paraId="0DDA3113" w14:textId="2758315E" w:rsidR="001C3B21" w:rsidRDefault="008C5CC0" w:rsidP="001C3B21">
      <w:r w:rsidRPr="008C5CC0">
        <w:rPr>
          <w:b/>
          <w:bCs/>
        </w:rPr>
        <w:t>MODELISER</w:t>
      </w:r>
      <w:r>
        <w:t xml:space="preserve"> l’assemblage</w:t>
      </w:r>
      <w:r w:rsidR="00161C63">
        <w:t xml:space="preserve"> de la potence</w:t>
      </w:r>
      <w:r w:rsidR="003C25A6">
        <w:t>.</w:t>
      </w:r>
    </w:p>
    <w:p w14:paraId="04C6923E" w14:textId="77777777" w:rsidR="005D3D82" w:rsidRPr="005D3D82" w:rsidRDefault="005D3D82" w:rsidP="00161C63">
      <w:pPr>
        <w:rPr>
          <w:rFonts w:cs="Arial"/>
          <w:szCs w:val="24"/>
        </w:rPr>
      </w:pPr>
    </w:p>
    <w:p w14:paraId="447757D9" w14:textId="09B1CB07" w:rsidR="00161C63" w:rsidRPr="00D36D4D" w:rsidRDefault="00161C63" w:rsidP="00161C63">
      <w:pPr>
        <w:rPr>
          <w:rFonts w:cs="Arial"/>
          <w:szCs w:val="24"/>
        </w:rPr>
      </w:pPr>
      <w:r w:rsidRPr="00D36D4D">
        <w:rPr>
          <w:rFonts w:cs="Arial"/>
          <w:b/>
          <w:bCs/>
          <w:szCs w:val="24"/>
        </w:rPr>
        <w:t>SAUVEGARDER</w:t>
      </w:r>
      <w:r w:rsidRPr="00D36D4D">
        <w:rPr>
          <w:rFonts w:cs="Arial"/>
          <w:szCs w:val="24"/>
        </w:rPr>
        <w:t xml:space="preserve"> vo</w:t>
      </w:r>
      <w:r>
        <w:rPr>
          <w:rFonts w:cs="Arial"/>
          <w:szCs w:val="24"/>
        </w:rPr>
        <w:t>tre</w:t>
      </w:r>
      <w:r w:rsidRPr="00D36D4D">
        <w:rPr>
          <w:rFonts w:cs="Arial"/>
          <w:szCs w:val="24"/>
        </w:rPr>
        <w:t xml:space="preserve"> fichier</w:t>
      </w:r>
      <w:r>
        <w:rPr>
          <w:rFonts w:cs="Arial"/>
          <w:szCs w:val="24"/>
        </w:rPr>
        <w:t xml:space="preserve"> </w:t>
      </w:r>
      <w:r w:rsidR="00DB707D">
        <w:rPr>
          <w:rFonts w:cs="Arial"/>
          <w:szCs w:val="24"/>
        </w:rPr>
        <w:t xml:space="preserve">d’assemblage </w:t>
      </w:r>
      <w:r w:rsidRPr="00D36D4D">
        <w:rPr>
          <w:rFonts w:cs="Arial"/>
          <w:szCs w:val="24"/>
        </w:rPr>
        <w:t xml:space="preserve">sous les noms </w:t>
      </w:r>
      <w:r w:rsidRPr="00D36D4D">
        <w:rPr>
          <w:rFonts w:cs="Arial"/>
          <w:b/>
          <w:szCs w:val="24"/>
        </w:rPr>
        <w:t>« </w:t>
      </w:r>
      <w:r w:rsidR="00662D7F">
        <w:rPr>
          <w:rFonts w:cs="Arial"/>
          <w:b/>
          <w:szCs w:val="24"/>
        </w:rPr>
        <w:t>5500</w:t>
      </w:r>
      <w:r w:rsidRPr="00D36D4D">
        <w:rPr>
          <w:rFonts w:cs="Arial"/>
          <w:b/>
          <w:bCs/>
          <w:szCs w:val="24"/>
        </w:rPr>
        <w:t>_xxxxx.i</w:t>
      </w:r>
      <w:r w:rsidR="003C25A6">
        <w:rPr>
          <w:rFonts w:cs="Arial"/>
          <w:b/>
          <w:bCs/>
          <w:szCs w:val="24"/>
        </w:rPr>
        <w:t>am</w:t>
      </w:r>
      <w:r w:rsidRPr="00D36D4D">
        <w:rPr>
          <w:rFonts w:cs="Arial"/>
          <w:b/>
          <w:bCs/>
          <w:szCs w:val="24"/>
        </w:rPr>
        <w:t xml:space="preserve"> » </w:t>
      </w:r>
      <w:r w:rsidRPr="00D36D4D">
        <w:rPr>
          <w:rFonts w:cs="Arial"/>
          <w:szCs w:val="24"/>
        </w:rPr>
        <w:t xml:space="preserve">dans le dossier </w:t>
      </w:r>
      <w:r w:rsidR="003C25A6" w:rsidRPr="00D36D4D">
        <w:rPr>
          <w:rFonts w:cs="Arial"/>
          <w:b/>
          <w:szCs w:val="24"/>
        </w:rPr>
        <w:t>« </w:t>
      </w:r>
      <w:r w:rsidR="003C25A6" w:rsidRPr="006F1B6A">
        <w:rPr>
          <w:rFonts w:cs="Arial"/>
          <w:b/>
          <w:bCs/>
          <w:szCs w:val="24"/>
        </w:rPr>
        <w:t>C:\WorldSkills2022\</w:t>
      </w:r>
      <w:r w:rsidRPr="00D36D4D">
        <w:rPr>
          <w:rFonts w:cs="Arial"/>
          <w:b/>
          <w:szCs w:val="24"/>
        </w:rPr>
        <w:t>M</w:t>
      </w:r>
      <w:r>
        <w:rPr>
          <w:rFonts w:cs="Arial"/>
          <w:b/>
          <w:szCs w:val="24"/>
        </w:rPr>
        <w:t>2</w:t>
      </w:r>
      <w:r w:rsidRPr="00D36D4D">
        <w:rPr>
          <w:rFonts w:cs="Arial"/>
          <w:b/>
          <w:bCs/>
          <w:szCs w:val="24"/>
        </w:rPr>
        <w:t>_xxxxx »</w:t>
      </w:r>
      <w:r w:rsidRPr="00D36D4D">
        <w:rPr>
          <w:rFonts w:cs="Arial"/>
          <w:szCs w:val="24"/>
        </w:rPr>
        <w:t xml:space="preserve"> (</w:t>
      </w:r>
      <w:proofErr w:type="spellStart"/>
      <w:r w:rsidRPr="00D36D4D">
        <w:rPr>
          <w:rFonts w:cs="Arial"/>
          <w:szCs w:val="24"/>
        </w:rPr>
        <w:t>xxxxx</w:t>
      </w:r>
      <w:proofErr w:type="spellEnd"/>
      <w:r w:rsidRPr="00D36D4D">
        <w:rPr>
          <w:rFonts w:cs="Arial"/>
          <w:szCs w:val="24"/>
        </w:rPr>
        <w:t xml:space="preserve"> étant les 5 premières lettres de votre NOM</w:t>
      </w:r>
      <w:r w:rsidR="003C25A6">
        <w:rPr>
          <w:rFonts w:cs="Arial"/>
          <w:szCs w:val="24"/>
        </w:rPr>
        <w:t>).</w:t>
      </w:r>
    </w:p>
    <w:p w14:paraId="72F5380D" w14:textId="641047C2" w:rsidR="003C25A6" w:rsidRDefault="003C25A6">
      <w:pPr>
        <w:jc w:val="left"/>
      </w:pPr>
      <w:r>
        <w:br w:type="page"/>
      </w:r>
    </w:p>
    <w:p w14:paraId="56F7B5AF" w14:textId="000D85B8" w:rsidR="008871AE" w:rsidRDefault="003C25A6" w:rsidP="00CB4910">
      <w:pPr>
        <w:pStyle w:val="Titre2"/>
      </w:pPr>
      <w:r>
        <w:lastRenderedPageBreak/>
        <w:t xml:space="preserve">Modélisation de la potence complète </w:t>
      </w:r>
      <w:r w:rsidR="00773A19">
        <w:t>N° 7006</w:t>
      </w:r>
    </w:p>
    <w:p w14:paraId="5902EB72" w14:textId="17A95288" w:rsidR="003C25A6" w:rsidRDefault="003C25A6" w:rsidP="003C25A6">
      <w:r w:rsidRPr="008C5CC0">
        <w:rPr>
          <w:b/>
          <w:bCs/>
        </w:rPr>
        <w:t>MODELISER</w:t>
      </w:r>
      <w:r>
        <w:t xml:space="preserve"> l’assemblage de la potence complète </w:t>
      </w:r>
      <w:r w:rsidR="00773A19">
        <w:t xml:space="preserve">N° 7006 </w:t>
      </w:r>
      <w:r>
        <w:t xml:space="preserve">avec </w:t>
      </w:r>
      <w:r w:rsidR="00662D7F">
        <w:t xml:space="preserve">tous </w:t>
      </w:r>
      <w:r>
        <w:t>ses accessoires sur le socle en bois</w:t>
      </w:r>
      <w:r w:rsidR="00662D7F">
        <w:t xml:space="preserve"> en respectant l’implantation donnée sur l’image page 4</w:t>
      </w:r>
      <w:r>
        <w:t>.</w:t>
      </w:r>
    </w:p>
    <w:p w14:paraId="2D71BE67" w14:textId="77777777" w:rsidR="005D3D82" w:rsidRDefault="005D3D82" w:rsidP="00CC3E3A">
      <w:pPr>
        <w:rPr>
          <w:rFonts w:cs="Arial"/>
          <w:b/>
          <w:bCs/>
          <w:szCs w:val="24"/>
        </w:rPr>
      </w:pPr>
    </w:p>
    <w:p w14:paraId="60A592B0" w14:textId="16CC0F40" w:rsidR="003C25A6" w:rsidRPr="005D3D82" w:rsidRDefault="003C25A6" w:rsidP="00CC3E3A">
      <w:pPr>
        <w:rPr>
          <w:rFonts w:cs="Arial"/>
          <w:szCs w:val="24"/>
        </w:rPr>
      </w:pPr>
      <w:r w:rsidRPr="00D36D4D">
        <w:rPr>
          <w:rFonts w:cs="Arial"/>
          <w:b/>
          <w:bCs/>
          <w:szCs w:val="24"/>
        </w:rPr>
        <w:t>SAUVEGARDER</w:t>
      </w:r>
      <w:r w:rsidRPr="00D36D4D">
        <w:rPr>
          <w:rFonts w:cs="Arial"/>
          <w:szCs w:val="24"/>
        </w:rPr>
        <w:t xml:space="preserve"> vo</w:t>
      </w:r>
      <w:r>
        <w:rPr>
          <w:rFonts w:cs="Arial"/>
          <w:szCs w:val="24"/>
        </w:rPr>
        <w:t>tre</w:t>
      </w:r>
      <w:r w:rsidRPr="00D36D4D">
        <w:rPr>
          <w:rFonts w:cs="Arial"/>
          <w:szCs w:val="24"/>
        </w:rPr>
        <w:t xml:space="preserve"> fichier</w:t>
      </w:r>
      <w:r>
        <w:rPr>
          <w:rFonts w:cs="Arial"/>
          <w:szCs w:val="24"/>
        </w:rPr>
        <w:t xml:space="preserve"> d’assemblage </w:t>
      </w:r>
      <w:r w:rsidRPr="00D36D4D">
        <w:rPr>
          <w:rFonts w:cs="Arial"/>
          <w:szCs w:val="24"/>
        </w:rPr>
        <w:t xml:space="preserve">sous les noms </w:t>
      </w:r>
      <w:r w:rsidRPr="00D36D4D">
        <w:rPr>
          <w:rFonts w:cs="Arial"/>
          <w:b/>
          <w:szCs w:val="24"/>
        </w:rPr>
        <w:t>« </w:t>
      </w:r>
      <w:r w:rsidR="00662D7F">
        <w:rPr>
          <w:rFonts w:cs="Arial"/>
          <w:b/>
          <w:szCs w:val="24"/>
        </w:rPr>
        <w:t>7006</w:t>
      </w:r>
      <w:r w:rsidRPr="00D36D4D">
        <w:rPr>
          <w:rFonts w:cs="Arial"/>
          <w:b/>
          <w:bCs/>
          <w:szCs w:val="24"/>
        </w:rPr>
        <w:t>_xxxxx.i</w:t>
      </w:r>
      <w:r w:rsidR="00B1175C">
        <w:rPr>
          <w:rFonts w:cs="Arial"/>
          <w:b/>
          <w:bCs/>
          <w:szCs w:val="24"/>
        </w:rPr>
        <w:t>am</w:t>
      </w:r>
      <w:r w:rsidRPr="00D36D4D">
        <w:rPr>
          <w:rFonts w:cs="Arial"/>
          <w:b/>
          <w:bCs/>
          <w:szCs w:val="24"/>
        </w:rPr>
        <w:t xml:space="preserve"> » </w:t>
      </w:r>
      <w:r w:rsidRPr="00D36D4D">
        <w:rPr>
          <w:rFonts w:cs="Arial"/>
          <w:szCs w:val="24"/>
        </w:rPr>
        <w:t xml:space="preserve">dans le dossier </w:t>
      </w:r>
      <w:r w:rsidRPr="00D36D4D">
        <w:rPr>
          <w:rFonts w:cs="Arial"/>
          <w:b/>
          <w:szCs w:val="24"/>
        </w:rPr>
        <w:t>« </w:t>
      </w:r>
      <w:r w:rsidRPr="006F1B6A">
        <w:rPr>
          <w:rFonts w:cs="Arial"/>
          <w:b/>
          <w:bCs/>
          <w:szCs w:val="24"/>
        </w:rPr>
        <w:t>C:\WorldSkills2022\</w:t>
      </w:r>
      <w:r w:rsidRPr="00D36D4D">
        <w:rPr>
          <w:rFonts w:cs="Arial"/>
          <w:b/>
          <w:szCs w:val="24"/>
        </w:rPr>
        <w:t>M</w:t>
      </w:r>
      <w:r>
        <w:rPr>
          <w:rFonts w:cs="Arial"/>
          <w:b/>
          <w:szCs w:val="24"/>
        </w:rPr>
        <w:t>2</w:t>
      </w:r>
      <w:r w:rsidRPr="00D36D4D">
        <w:rPr>
          <w:rFonts w:cs="Arial"/>
          <w:b/>
          <w:bCs/>
          <w:szCs w:val="24"/>
        </w:rPr>
        <w:t>_xxxxx »</w:t>
      </w:r>
      <w:r w:rsidRPr="00D36D4D">
        <w:rPr>
          <w:rFonts w:cs="Arial"/>
          <w:szCs w:val="24"/>
        </w:rPr>
        <w:t xml:space="preserve"> (</w:t>
      </w:r>
      <w:proofErr w:type="spellStart"/>
      <w:r w:rsidRPr="00D36D4D">
        <w:rPr>
          <w:rFonts w:cs="Arial"/>
          <w:szCs w:val="24"/>
        </w:rPr>
        <w:t>xxxxx</w:t>
      </w:r>
      <w:proofErr w:type="spellEnd"/>
      <w:r w:rsidRPr="00D36D4D">
        <w:rPr>
          <w:rFonts w:cs="Arial"/>
          <w:szCs w:val="24"/>
        </w:rPr>
        <w:t xml:space="preserve"> étant les 5 premières lettres de votre NOM</w:t>
      </w:r>
      <w:r>
        <w:rPr>
          <w:rFonts w:cs="Arial"/>
          <w:szCs w:val="24"/>
        </w:rPr>
        <w:t>).</w:t>
      </w:r>
    </w:p>
    <w:p w14:paraId="42168856" w14:textId="332B7F7B" w:rsidR="003C25A6" w:rsidRDefault="003C25A6" w:rsidP="00CC3E3A"/>
    <w:p w14:paraId="26C6592B" w14:textId="77777777" w:rsidR="00B1175C" w:rsidRDefault="00B1175C" w:rsidP="00CC3E3A"/>
    <w:p w14:paraId="6F45D7D0" w14:textId="77777777" w:rsidR="003C25A6" w:rsidRDefault="003C25A6" w:rsidP="00CC3E3A"/>
    <w:p w14:paraId="497B6571" w14:textId="57452713" w:rsidR="006B5E4C" w:rsidRDefault="00964E19" w:rsidP="00CB4910">
      <w:pPr>
        <w:pStyle w:val="Titre2"/>
      </w:pPr>
      <w:r>
        <w:t>RENDU REALISTE</w:t>
      </w:r>
    </w:p>
    <w:p w14:paraId="06E7B2E4" w14:textId="1B9EC777" w:rsidR="00DB707D" w:rsidRDefault="00DB707D" w:rsidP="00DB707D">
      <w:r w:rsidRPr="0047637C">
        <w:rPr>
          <w:b/>
          <w:bCs/>
        </w:rPr>
        <w:t>EFFECTUER</w:t>
      </w:r>
      <w:r>
        <w:t xml:space="preserve"> un rendu réaliste de présentation de </w:t>
      </w:r>
      <w:r w:rsidR="00F111FF" w:rsidRPr="00F111FF">
        <w:t xml:space="preserve">la </w:t>
      </w:r>
      <w:r w:rsidR="00F111FF" w:rsidRPr="00662D7F">
        <w:t>potence complète avec tous ses accessoires</w:t>
      </w:r>
      <w:r w:rsidR="00F111FF">
        <w:t>, en prenant en compte</w:t>
      </w:r>
      <w:r>
        <w:t xml:space="preserve"> les indications suivantes :</w:t>
      </w:r>
    </w:p>
    <w:p w14:paraId="01C687B5" w14:textId="75C971FB" w:rsidR="00DB707D" w:rsidRPr="00E24BC4" w:rsidRDefault="00DB707D" w:rsidP="00DB707D">
      <w:pPr>
        <w:pStyle w:val="Paragraphedeliste"/>
        <w:numPr>
          <w:ilvl w:val="0"/>
          <w:numId w:val="45"/>
        </w:numPr>
      </w:pPr>
      <w:r w:rsidRPr="00E24BC4">
        <w:t xml:space="preserve">Format JPG </w:t>
      </w:r>
      <w:r>
        <w:t>-</w:t>
      </w:r>
      <w:r w:rsidRPr="00E24BC4">
        <w:t xml:space="preserve"> 1280 x 1024</w:t>
      </w:r>
      <w:r>
        <w:t>,</w:t>
      </w:r>
      <w:r w:rsidR="00FD5853">
        <w:t xml:space="preserve"> arrière-plan blanc</w:t>
      </w:r>
    </w:p>
    <w:p w14:paraId="3850EB0B" w14:textId="5F4A5303" w:rsidR="00DB707D" w:rsidRDefault="00F111FF" w:rsidP="00DB707D">
      <w:pPr>
        <w:pStyle w:val="Paragraphedeliste"/>
        <w:numPr>
          <w:ilvl w:val="0"/>
          <w:numId w:val="45"/>
        </w:numPr>
      </w:pPr>
      <w:r>
        <w:t>Tous les accessoires sont présents sur la planche</w:t>
      </w:r>
      <w:r w:rsidR="00662D7F">
        <w:t xml:space="preserve"> selon l’implantation donnée page 4</w:t>
      </w:r>
      <w:r w:rsidR="00DB707D">
        <w:t>,</w:t>
      </w:r>
      <w:r w:rsidR="00AB4033">
        <w:t xml:space="preserve"> et sont visibles distinctement,</w:t>
      </w:r>
    </w:p>
    <w:p w14:paraId="1355D8FF" w14:textId="09AFD79C" w:rsidR="00DB707D" w:rsidRPr="00E24BC4" w:rsidRDefault="00DB707D" w:rsidP="00DB707D">
      <w:pPr>
        <w:pStyle w:val="Paragraphedeliste"/>
        <w:numPr>
          <w:ilvl w:val="0"/>
          <w:numId w:val="45"/>
        </w:numPr>
      </w:pPr>
      <w:r>
        <w:t>Présence du logo WorldSkills France dans l’image</w:t>
      </w:r>
      <w:r w:rsidR="00654D2B">
        <w:t xml:space="preserve"> (fichiers fournis)</w:t>
      </w:r>
      <w:r>
        <w:t>.</w:t>
      </w:r>
    </w:p>
    <w:p w14:paraId="5F726A81" w14:textId="77777777" w:rsidR="00DB707D" w:rsidRDefault="00DB707D" w:rsidP="00DB707D"/>
    <w:p w14:paraId="3C845266" w14:textId="18A79232" w:rsidR="00DB707D" w:rsidRPr="005D3D82" w:rsidRDefault="00DB707D" w:rsidP="00DB707D">
      <w:pPr>
        <w:rPr>
          <w:rFonts w:cs="Arial"/>
          <w:szCs w:val="24"/>
        </w:rPr>
      </w:pPr>
      <w:r w:rsidRPr="00D36D4D">
        <w:rPr>
          <w:rFonts w:cs="Arial"/>
          <w:b/>
          <w:bCs/>
          <w:szCs w:val="24"/>
        </w:rPr>
        <w:t>SAUVEGARDER</w:t>
      </w:r>
      <w:r w:rsidRPr="00D36D4D">
        <w:rPr>
          <w:rFonts w:cs="Arial"/>
          <w:szCs w:val="24"/>
        </w:rPr>
        <w:t xml:space="preserve"> vo</w:t>
      </w:r>
      <w:r>
        <w:rPr>
          <w:rFonts w:cs="Arial"/>
          <w:szCs w:val="24"/>
        </w:rPr>
        <w:t>tre</w:t>
      </w:r>
      <w:r w:rsidRPr="00D36D4D">
        <w:rPr>
          <w:rFonts w:cs="Arial"/>
          <w:szCs w:val="24"/>
        </w:rPr>
        <w:t xml:space="preserve"> fichier sous le nom </w:t>
      </w:r>
      <w:r w:rsidRPr="00D36D4D">
        <w:rPr>
          <w:rFonts w:cs="Arial"/>
          <w:b/>
          <w:szCs w:val="24"/>
        </w:rPr>
        <w:t>« </w:t>
      </w:r>
      <w:r w:rsidR="00662D7F">
        <w:rPr>
          <w:rFonts w:cs="Arial"/>
          <w:b/>
          <w:szCs w:val="24"/>
        </w:rPr>
        <w:t>7006</w:t>
      </w:r>
      <w:r w:rsidRPr="00D36D4D">
        <w:rPr>
          <w:rFonts w:cs="Arial"/>
          <w:b/>
          <w:bCs/>
          <w:szCs w:val="24"/>
        </w:rPr>
        <w:t>_xxxxx.</w:t>
      </w:r>
      <w:r>
        <w:rPr>
          <w:rFonts w:cs="Arial"/>
          <w:b/>
          <w:bCs/>
          <w:szCs w:val="24"/>
        </w:rPr>
        <w:t>jpg</w:t>
      </w:r>
      <w:r w:rsidRPr="00D36D4D">
        <w:rPr>
          <w:rFonts w:cs="Arial"/>
          <w:b/>
          <w:bCs/>
          <w:szCs w:val="24"/>
        </w:rPr>
        <w:t xml:space="preserve"> » </w:t>
      </w:r>
      <w:r w:rsidRPr="00D36D4D">
        <w:rPr>
          <w:rFonts w:cs="Arial"/>
          <w:szCs w:val="24"/>
        </w:rPr>
        <w:t xml:space="preserve">dans le dossier </w:t>
      </w:r>
      <w:r w:rsidR="00662D7F" w:rsidRPr="00D36D4D">
        <w:rPr>
          <w:rFonts w:cs="Arial"/>
          <w:b/>
          <w:szCs w:val="24"/>
        </w:rPr>
        <w:t>« </w:t>
      </w:r>
      <w:r w:rsidR="00662D7F" w:rsidRPr="006F1B6A">
        <w:rPr>
          <w:rFonts w:cs="Arial"/>
          <w:b/>
          <w:bCs/>
          <w:szCs w:val="24"/>
        </w:rPr>
        <w:t>C:\WorldSkills2022\</w:t>
      </w:r>
      <w:r w:rsidRPr="00D36D4D">
        <w:rPr>
          <w:rFonts w:cs="Arial"/>
          <w:b/>
          <w:szCs w:val="24"/>
        </w:rPr>
        <w:t>M</w:t>
      </w:r>
      <w:r>
        <w:rPr>
          <w:rFonts w:cs="Arial"/>
          <w:b/>
          <w:szCs w:val="24"/>
        </w:rPr>
        <w:t>2</w:t>
      </w:r>
      <w:r w:rsidRPr="00D36D4D">
        <w:rPr>
          <w:rFonts w:cs="Arial"/>
          <w:b/>
          <w:bCs/>
          <w:szCs w:val="24"/>
        </w:rPr>
        <w:t>_xxxxx »</w:t>
      </w:r>
      <w:r w:rsidRPr="00D36D4D">
        <w:rPr>
          <w:rFonts w:cs="Arial"/>
          <w:szCs w:val="24"/>
        </w:rPr>
        <w:t xml:space="preserve"> (</w:t>
      </w:r>
      <w:proofErr w:type="spellStart"/>
      <w:r w:rsidRPr="00D36D4D">
        <w:rPr>
          <w:rFonts w:cs="Arial"/>
          <w:szCs w:val="24"/>
        </w:rPr>
        <w:t>xxxxx</w:t>
      </w:r>
      <w:proofErr w:type="spellEnd"/>
      <w:r w:rsidRPr="00D36D4D">
        <w:rPr>
          <w:rFonts w:cs="Arial"/>
          <w:szCs w:val="24"/>
        </w:rPr>
        <w:t xml:space="preserve"> étant les 5 premières lettres de votre NOM</w:t>
      </w:r>
      <w:r w:rsidR="00662D7F">
        <w:rPr>
          <w:rFonts w:cs="Arial"/>
          <w:szCs w:val="24"/>
        </w:rPr>
        <w:t>)</w:t>
      </w:r>
      <w:r w:rsidRPr="00D36D4D">
        <w:rPr>
          <w:rFonts w:cs="Arial"/>
          <w:szCs w:val="24"/>
        </w:rPr>
        <w:t>.</w:t>
      </w:r>
    </w:p>
    <w:p w14:paraId="7C4B2632" w14:textId="537DD3B1" w:rsidR="000161E7" w:rsidRDefault="000161E7" w:rsidP="000161E7">
      <w:pPr>
        <w:rPr>
          <w:rFonts w:cs="Arial"/>
          <w:szCs w:val="24"/>
        </w:rPr>
      </w:pPr>
    </w:p>
    <w:p w14:paraId="1D2F1B00" w14:textId="77777777" w:rsidR="00B1175C" w:rsidRPr="00662D7F" w:rsidRDefault="00B1175C" w:rsidP="000161E7">
      <w:pPr>
        <w:rPr>
          <w:rFonts w:cs="Arial"/>
          <w:szCs w:val="24"/>
        </w:rPr>
      </w:pPr>
    </w:p>
    <w:p w14:paraId="201FF84A" w14:textId="00DE66CE" w:rsidR="000161E7" w:rsidRDefault="000161E7" w:rsidP="000161E7"/>
    <w:p w14:paraId="10FE4384" w14:textId="08522EA0" w:rsidR="00FC6636" w:rsidRDefault="00FC6636" w:rsidP="008D7DCF">
      <w:pPr>
        <w:pStyle w:val="Titre1"/>
        <w:tabs>
          <w:tab w:val="num" w:pos="851"/>
        </w:tabs>
      </w:pPr>
      <w:bookmarkStart w:id="6" w:name="_Toc434330077"/>
      <w:bookmarkStart w:id="7" w:name="_Toc92402538"/>
      <w:r>
        <w:t>Planning</w:t>
      </w:r>
      <w:bookmarkEnd w:id="7"/>
      <w:r>
        <w:t xml:space="preserve"> </w:t>
      </w:r>
    </w:p>
    <w:p w14:paraId="53B5DE19" w14:textId="77777777" w:rsidR="003C0A5A" w:rsidRPr="004F16FE" w:rsidRDefault="003C0A5A" w:rsidP="00FC6636">
      <w:pPr>
        <w:pStyle w:val="Tramecouleur-Accent31"/>
        <w:ind w:left="0"/>
        <w:rPr>
          <w:rFonts w:cs="Arial"/>
          <w:b/>
          <w:szCs w:val="20"/>
        </w:rPr>
      </w:pPr>
    </w:p>
    <w:tbl>
      <w:tblPr>
        <w:tblW w:w="9668" w:type="dxa"/>
        <w:jc w:val="center"/>
        <w:tblBorders>
          <w:top w:val="single" w:sz="4" w:space="0" w:color="62B5E5"/>
          <w:left w:val="single" w:sz="4" w:space="0" w:color="62B5E5"/>
          <w:bottom w:val="single" w:sz="4" w:space="0" w:color="62B5E5"/>
          <w:right w:val="single" w:sz="4" w:space="0" w:color="62B5E5"/>
          <w:insideH w:val="single" w:sz="4" w:space="0" w:color="62B5E5"/>
          <w:insideV w:val="single" w:sz="4" w:space="0" w:color="62B5E5"/>
        </w:tblBorders>
        <w:tblLook w:val="01E0" w:firstRow="1" w:lastRow="1" w:firstColumn="1" w:lastColumn="1" w:noHBand="0" w:noVBand="0"/>
      </w:tblPr>
      <w:tblGrid>
        <w:gridCol w:w="1291"/>
        <w:gridCol w:w="1398"/>
        <w:gridCol w:w="1430"/>
        <w:gridCol w:w="4118"/>
        <w:gridCol w:w="1431"/>
      </w:tblGrid>
      <w:tr w:rsidR="00713804" w:rsidRPr="004F16FE" w14:paraId="2CABB01F" w14:textId="77777777" w:rsidTr="001F5660">
        <w:trPr>
          <w:cantSplit/>
          <w:trHeight w:val="283"/>
          <w:jc w:val="center"/>
        </w:trPr>
        <w:tc>
          <w:tcPr>
            <w:tcW w:w="1291" w:type="dxa"/>
            <w:vMerge w:val="restart"/>
            <w:tcBorders>
              <w:top w:val="single" w:sz="4" w:space="0" w:color="003B5C"/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03164CB6" w14:textId="7CBD11C0" w:rsidR="00713804" w:rsidRPr="00713804" w:rsidRDefault="00713804" w:rsidP="006F25D6">
            <w:pPr>
              <w:ind w:right="113"/>
              <w:jc w:val="center"/>
              <w:rPr>
                <w:rFonts w:cs="Arial"/>
                <w:b/>
                <w:color w:val="FFFFFF"/>
                <w:sz w:val="28"/>
                <w:szCs w:val="18"/>
              </w:rPr>
            </w:pPr>
            <w:r w:rsidRPr="00713804">
              <w:rPr>
                <w:rFonts w:cs="Arial"/>
                <w:b/>
                <w:color w:val="FFFFFF"/>
                <w:sz w:val="28"/>
                <w:szCs w:val="18"/>
              </w:rPr>
              <w:t xml:space="preserve">Jour 1 : </w:t>
            </w:r>
            <w:r w:rsidRPr="00713804">
              <w:rPr>
                <w:rFonts w:cs="Arial"/>
                <w:b/>
                <w:color w:val="FFFFFF"/>
                <w:sz w:val="24"/>
                <w:szCs w:val="16"/>
              </w:rPr>
              <w:t>M2</w:t>
            </w:r>
          </w:p>
          <w:p w14:paraId="09899D9D" w14:textId="207FF799" w:rsidR="00713804" w:rsidRPr="00713804" w:rsidRDefault="00713804" w:rsidP="00B168A1">
            <w:pPr>
              <w:ind w:left="113" w:right="113"/>
              <w:jc w:val="center"/>
              <w:rPr>
                <w:rFonts w:cs="Arial"/>
                <w:color w:val="FFFFFF"/>
              </w:rPr>
            </w:pPr>
            <w:r w:rsidRPr="00713804">
              <w:rPr>
                <w:rFonts w:cs="Arial"/>
                <w:color w:val="FFFFFF"/>
                <w:szCs w:val="18"/>
              </w:rPr>
              <w:t>Jeudi 13/01/2022</w:t>
            </w: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7F704C0D" w14:textId="77777777" w:rsidR="00713804" w:rsidRPr="00713804" w:rsidRDefault="00713804" w:rsidP="00644CDC">
            <w:pPr>
              <w:jc w:val="center"/>
              <w:rPr>
                <w:rFonts w:cs="Arial"/>
                <w:b/>
                <w:color w:val="FFFFFF"/>
                <w:szCs w:val="18"/>
              </w:rPr>
            </w:pPr>
            <w:r w:rsidRPr="00713804">
              <w:rPr>
                <w:rFonts w:cs="Arial"/>
                <w:b/>
                <w:color w:val="FFFFFF"/>
                <w:szCs w:val="18"/>
              </w:rPr>
              <w:t>DÉBUT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12229284" w14:textId="77777777" w:rsidR="00713804" w:rsidRPr="00713804" w:rsidRDefault="00713804" w:rsidP="00644CDC">
            <w:pPr>
              <w:jc w:val="center"/>
              <w:rPr>
                <w:rFonts w:cs="Arial"/>
                <w:b/>
                <w:color w:val="FFFFFF"/>
                <w:szCs w:val="18"/>
              </w:rPr>
            </w:pPr>
            <w:r w:rsidRPr="00713804">
              <w:rPr>
                <w:rFonts w:cs="Arial"/>
                <w:b/>
                <w:color w:val="FFFFFF"/>
                <w:szCs w:val="18"/>
              </w:rPr>
              <w:t>FIN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535B89A0" w14:textId="77777777" w:rsidR="00713804" w:rsidRPr="00713804" w:rsidRDefault="00713804" w:rsidP="00644CDC">
            <w:pPr>
              <w:rPr>
                <w:rFonts w:cs="Arial"/>
                <w:b/>
                <w:color w:val="FFFFFF"/>
                <w:szCs w:val="18"/>
              </w:rPr>
            </w:pPr>
            <w:r w:rsidRPr="00713804">
              <w:rPr>
                <w:rFonts w:cs="Arial"/>
                <w:b/>
                <w:color w:val="FFFFFF"/>
                <w:szCs w:val="18"/>
              </w:rPr>
              <w:t>TÂCHES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79BB9763" w14:textId="77777777" w:rsidR="00713804" w:rsidRPr="004F16FE" w:rsidRDefault="00713804" w:rsidP="00644CDC">
            <w:pPr>
              <w:jc w:val="center"/>
              <w:rPr>
                <w:rFonts w:cs="Arial"/>
                <w:b/>
                <w:color w:val="FFFFFF"/>
                <w:szCs w:val="18"/>
              </w:rPr>
            </w:pPr>
            <w:r w:rsidRPr="00713804">
              <w:rPr>
                <w:rFonts w:cs="Arial"/>
                <w:b/>
                <w:color w:val="FFFFFF"/>
                <w:szCs w:val="18"/>
              </w:rPr>
              <w:t>TOTAL</w:t>
            </w:r>
          </w:p>
        </w:tc>
      </w:tr>
      <w:tr w:rsidR="00713804" w:rsidRPr="004F16FE" w14:paraId="65250630" w14:textId="77777777" w:rsidTr="00E4474A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5190522D" w14:textId="77777777" w:rsidR="00713804" w:rsidRPr="004F16FE" w:rsidRDefault="00713804" w:rsidP="00644CDC">
            <w:pPr>
              <w:ind w:left="113" w:right="113"/>
              <w:jc w:val="center"/>
              <w:rPr>
                <w:rFonts w:cs="Arial"/>
                <w:color w:val="FFFFFF"/>
              </w:rPr>
            </w:pPr>
          </w:p>
        </w:tc>
        <w:tc>
          <w:tcPr>
            <w:tcW w:w="2828" w:type="dxa"/>
            <w:gridSpan w:val="2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227C507E" w14:textId="3E0D34B5" w:rsidR="00713804" w:rsidRPr="004F16FE" w:rsidRDefault="00713804" w:rsidP="00644CD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3C37A9">
              <w:rPr>
                <w:rFonts w:cs="Arial"/>
              </w:rPr>
              <w:t>3</w:t>
            </w:r>
            <w:r w:rsidRPr="004F16FE">
              <w:rPr>
                <w:rFonts w:cs="Arial"/>
              </w:rPr>
              <w:t>h</w:t>
            </w:r>
            <w:r w:rsidR="003C37A9">
              <w:rPr>
                <w:rFonts w:cs="Arial"/>
              </w:rPr>
              <w:t>0</w:t>
            </w:r>
            <w:r w:rsidRPr="004F16FE">
              <w:rPr>
                <w:rFonts w:cs="Arial"/>
              </w:rPr>
              <w:t>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1628C8D8" w14:textId="77777777" w:rsidR="00713804" w:rsidRPr="004F16FE" w:rsidRDefault="00713804" w:rsidP="00644CDC">
            <w:pPr>
              <w:rPr>
                <w:rFonts w:cs="Arial"/>
              </w:rPr>
            </w:pPr>
            <w:r w:rsidRPr="004F16FE">
              <w:rPr>
                <w:rFonts w:cs="Arial"/>
              </w:rPr>
              <w:t>Arrivée des candidats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3B5C"/>
            </w:tcBorders>
            <w:shd w:val="clear" w:color="auto" w:fill="BFBFBF" w:themeFill="background1" w:themeFillShade="BF"/>
            <w:vAlign w:val="center"/>
          </w:tcPr>
          <w:p w14:paraId="35ADBC7E" w14:textId="77777777" w:rsidR="00713804" w:rsidRPr="004F16FE" w:rsidRDefault="00713804" w:rsidP="00644CDC">
            <w:pPr>
              <w:jc w:val="center"/>
              <w:rPr>
                <w:rFonts w:cs="Arial"/>
              </w:rPr>
            </w:pPr>
          </w:p>
        </w:tc>
      </w:tr>
      <w:tr w:rsidR="00713804" w:rsidRPr="004F16FE" w14:paraId="10A713A5" w14:textId="77777777" w:rsidTr="001F5660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586B462A" w14:textId="77777777" w:rsidR="00713804" w:rsidRPr="004F16FE" w:rsidRDefault="00713804" w:rsidP="00644CDC">
            <w:pPr>
              <w:ind w:left="113" w:right="113"/>
              <w:jc w:val="center"/>
              <w:rPr>
                <w:rFonts w:cs="Arial"/>
                <w:color w:val="FFFFFF"/>
              </w:rPr>
            </w:pP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266F9439" w14:textId="38315412" w:rsidR="00713804" w:rsidRPr="004F16FE" w:rsidRDefault="00713804" w:rsidP="00644CD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3C37A9">
              <w:rPr>
                <w:rFonts w:cs="Arial"/>
              </w:rPr>
              <w:t>3</w:t>
            </w:r>
            <w:r w:rsidRPr="004F16FE">
              <w:rPr>
                <w:rFonts w:cs="Arial"/>
              </w:rPr>
              <w:t>h</w:t>
            </w:r>
            <w:r w:rsidR="003C37A9">
              <w:rPr>
                <w:rFonts w:cs="Arial"/>
              </w:rPr>
              <w:t>15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219615D1" w14:textId="21CF5830" w:rsidR="00713804" w:rsidRPr="004F16FE" w:rsidRDefault="00713804" w:rsidP="00644CD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3C37A9">
              <w:rPr>
                <w:rFonts w:cs="Arial"/>
              </w:rPr>
              <w:t>3</w:t>
            </w:r>
            <w:r w:rsidRPr="004F16FE">
              <w:rPr>
                <w:rFonts w:cs="Arial"/>
              </w:rPr>
              <w:t>h</w:t>
            </w:r>
            <w:r w:rsidR="003C37A9">
              <w:rPr>
                <w:rFonts w:cs="Arial"/>
              </w:rPr>
              <w:t>30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15CFB4DE" w14:textId="77777777" w:rsidR="00713804" w:rsidRPr="004F16FE" w:rsidRDefault="00713804" w:rsidP="00644CDC">
            <w:pPr>
              <w:rPr>
                <w:rFonts w:cs="Arial"/>
              </w:rPr>
            </w:pPr>
            <w:r>
              <w:rPr>
                <w:rFonts w:cs="Arial"/>
              </w:rPr>
              <w:t>Consignes de l’Expert et é</w:t>
            </w:r>
            <w:r w:rsidRPr="004F16FE">
              <w:rPr>
                <w:rFonts w:cs="Arial"/>
              </w:rPr>
              <w:t>tude du sujet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5C5A5621" w14:textId="7E883F77" w:rsidR="00713804" w:rsidRPr="004F16FE" w:rsidRDefault="00713804" w:rsidP="00644CD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</w:t>
            </w:r>
            <w:r w:rsidRPr="000A35AF">
              <w:rPr>
                <w:rFonts w:cs="Arial"/>
              </w:rPr>
              <w:t>h</w:t>
            </w:r>
            <w:r>
              <w:rPr>
                <w:rFonts w:cs="Arial"/>
              </w:rPr>
              <w:t>15</w:t>
            </w:r>
          </w:p>
        </w:tc>
      </w:tr>
      <w:tr w:rsidR="00713804" w:rsidRPr="004F16FE" w14:paraId="0AE19230" w14:textId="77777777" w:rsidTr="001F5660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74A96ABE" w14:textId="77777777" w:rsidR="00713804" w:rsidRPr="004F16FE" w:rsidRDefault="00713804" w:rsidP="005D3D82">
            <w:pPr>
              <w:ind w:left="113" w:right="113"/>
              <w:jc w:val="center"/>
              <w:rPr>
                <w:rFonts w:cs="Arial"/>
                <w:color w:val="FFFFFF"/>
              </w:rPr>
            </w:pP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270F802" w14:textId="5B058B6F" w:rsidR="00713804" w:rsidRPr="00CD4E13" w:rsidRDefault="003C37A9" w:rsidP="005D3D82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13h30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62E7174D" w14:textId="607FBC87" w:rsidR="00713804" w:rsidRPr="00CD4E13" w:rsidRDefault="003C37A9" w:rsidP="005D3D82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13h40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3E561236" w14:textId="0C813ECA" w:rsidR="003C37A9" w:rsidRDefault="003C37A9" w:rsidP="005D3D82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 xml:space="preserve">Dialogue avec le coach </w:t>
            </w:r>
            <w:r w:rsidR="00754DDC">
              <w:rPr>
                <w:rFonts w:cs="Arial"/>
                <w:b/>
                <w:color w:val="003B5C"/>
              </w:rPr>
              <w:t>- Conseils</w:t>
            </w:r>
          </w:p>
          <w:p w14:paraId="5675D61D" w14:textId="58B60CC2" w:rsidR="00713804" w:rsidRPr="00CD4E13" w:rsidRDefault="003C37A9" w:rsidP="005D3D82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Pas de prise de note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1A3FB05" w14:textId="36819A91" w:rsidR="00713804" w:rsidRPr="00CD4E13" w:rsidRDefault="003C37A9" w:rsidP="005D3D82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0h10</w:t>
            </w:r>
          </w:p>
        </w:tc>
      </w:tr>
      <w:tr w:rsidR="003C37A9" w:rsidRPr="004F16FE" w14:paraId="456142B9" w14:textId="77777777" w:rsidTr="001F5660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76FAFD0D" w14:textId="77777777" w:rsidR="003C37A9" w:rsidRPr="004F16FE" w:rsidRDefault="003C37A9" w:rsidP="003C37A9">
            <w:pPr>
              <w:ind w:left="113" w:right="113"/>
              <w:jc w:val="center"/>
              <w:rPr>
                <w:rFonts w:cs="Arial"/>
                <w:color w:val="FFFFFF"/>
              </w:rPr>
            </w:pP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5CAD94F" w14:textId="27ED5ADF" w:rsidR="003C37A9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13</w:t>
            </w:r>
            <w:r w:rsidRPr="00085E11">
              <w:rPr>
                <w:rFonts w:cs="Arial"/>
                <w:b/>
                <w:color w:val="003B5C"/>
              </w:rPr>
              <w:t>h</w:t>
            </w:r>
            <w:r w:rsidR="00754DDC">
              <w:rPr>
                <w:rFonts w:cs="Arial"/>
                <w:b/>
                <w:color w:val="003B5C"/>
              </w:rPr>
              <w:t>4</w:t>
            </w:r>
            <w:r>
              <w:rPr>
                <w:rFonts w:cs="Arial"/>
                <w:b/>
                <w:color w:val="003B5C"/>
              </w:rPr>
              <w:t>0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1FF6060" w14:textId="50E41244" w:rsidR="003C37A9" w:rsidRPr="00085E11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 w:rsidRPr="00085E11">
              <w:rPr>
                <w:rFonts w:cs="Arial"/>
                <w:b/>
                <w:color w:val="003B5C"/>
              </w:rPr>
              <w:t>1</w:t>
            </w:r>
            <w:r>
              <w:rPr>
                <w:rFonts w:cs="Arial"/>
                <w:b/>
                <w:color w:val="003B5C"/>
              </w:rPr>
              <w:t>4</w:t>
            </w:r>
            <w:r w:rsidRPr="00085E11">
              <w:rPr>
                <w:rFonts w:cs="Arial"/>
                <w:b/>
                <w:color w:val="003B5C"/>
              </w:rPr>
              <w:t>h</w:t>
            </w:r>
            <w:r w:rsidR="00F46F6A">
              <w:rPr>
                <w:rFonts w:cs="Arial"/>
                <w:b/>
                <w:color w:val="003B5C"/>
              </w:rPr>
              <w:t>0</w:t>
            </w:r>
            <w:r>
              <w:rPr>
                <w:rFonts w:cs="Arial"/>
                <w:b/>
                <w:color w:val="003B5C"/>
              </w:rPr>
              <w:t>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4321CF95" w14:textId="77777777" w:rsidR="003C37A9" w:rsidRDefault="003C37A9" w:rsidP="003C37A9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Module 2</w:t>
            </w:r>
          </w:p>
          <w:p w14:paraId="5D2110F3" w14:textId="03256DEF" w:rsidR="003C37A9" w:rsidRDefault="003C37A9" w:rsidP="003C37A9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Prise de notes sans ordinateur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58941E75" w14:textId="2274414F" w:rsidR="003C37A9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0h</w:t>
            </w:r>
            <w:r w:rsidR="00F46F6A">
              <w:rPr>
                <w:rFonts w:cs="Arial"/>
                <w:b/>
                <w:color w:val="003B5C"/>
              </w:rPr>
              <w:t>2</w:t>
            </w:r>
            <w:r>
              <w:rPr>
                <w:rFonts w:cs="Arial"/>
                <w:b/>
                <w:color w:val="003B5C"/>
              </w:rPr>
              <w:t>0</w:t>
            </w:r>
          </w:p>
        </w:tc>
      </w:tr>
      <w:tr w:rsidR="003C37A9" w:rsidRPr="004F16FE" w14:paraId="76D6C872" w14:textId="77777777" w:rsidTr="001F5660">
        <w:trPr>
          <w:cantSplit/>
          <w:trHeight w:val="284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textDirection w:val="btLr"/>
            <w:vAlign w:val="center"/>
          </w:tcPr>
          <w:p w14:paraId="0AB1E4BA" w14:textId="77777777" w:rsidR="003C37A9" w:rsidRPr="004F16FE" w:rsidRDefault="003C37A9" w:rsidP="003C37A9">
            <w:pPr>
              <w:ind w:left="113" w:right="113"/>
              <w:jc w:val="center"/>
              <w:rPr>
                <w:rFonts w:cs="Arial"/>
                <w:color w:val="FFFFFF"/>
              </w:rPr>
            </w:pP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right w:val="single" w:sz="4" w:space="0" w:color="000000" w:themeColor="text1"/>
            </w:tcBorders>
            <w:vAlign w:val="center"/>
          </w:tcPr>
          <w:p w14:paraId="65A075C4" w14:textId="338305B3" w:rsidR="003C37A9" w:rsidRPr="004F16FE" w:rsidRDefault="003C37A9" w:rsidP="003C37A9">
            <w:pPr>
              <w:jc w:val="center"/>
              <w:rPr>
                <w:rFonts w:cs="Arial"/>
              </w:rPr>
            </w:pPr>
            <w:r w:rsidRPr="00085E11">
              <w:rPr>
                <w:rFonts w:cs="Arial"/>
                <w:b/>
                <w:color w:val="003B5C"/>
              </w:rPr>
              <w:t>1</w:t>
            </w:r>
            <w:r>
              <w:rPr>
                <w:rFonts w:cs="Arial"/>
                <w:b/>
                <w:color w:val="003B5C"/>
              </w:rPr>
              <w:t>4</w:t>
            </w:r>
            <w:r w:rsidRPr="00085E11">
              <w:rPr>
                <w:rFonts w:cs="Arial"/>
                <w:b/>
                <w:color w:val="003B5C"/>
              </w:rPr>
              <w:t>h</w:t>
            </w:r>
            <w:r w:rsidR="00F46F6A">
              <w:rPr>
                <w:rFonts w:cs="Arial"/>
                <w:b/>
                <w:color w:val="003B5C"/>
              </w:rPr>
              <w:t>0</w:t>
            </w:r>
            <w:r>
              <w:rPr>
                <w:rFonts w:cs="Arial"/>
                <w:b/>
                <w:color w:val="003B5C"/>
              </w:rPr>
              <w:t>0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2DF9E" w14:textId="2E5AF665" w:rsidR="003C37A9" w:rsidRPr="00CD4E13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 w:rsidRPr="00085E11">
              <w:rPr>
                <w:rFonts w:cs="Arial"/>
                <w:b/>
                <w:color w:val="003B5C"/>
              </w:rPr>
              <w:t>1</w:t>
            </w:r>
            <w:r>
              <w:rPr>
                <w:rFonts w:cs="Arial"/>
                <w:b/>
                <w:color w:val="003B5C"/>
              </w:rPr>
              <w:t>4</w:t>
            </w:r>
            <w:r w:rsidRPr="00085E11">
              <w:rPr>
                <w:rFonts w:cs="Arial"/>
                <w:b/>
                <w:color w:val="003B5C"/>
              </w:rPr>
              <w:t>h</w:t>
            </w:r>
            <w:r>
              <w:rPr>
                <w:rFonts w:cs="Arial"/>
                <w:b/>
                <w:color w:val="003B5C"/>
              </w:rPr>
              <w:t>30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998D9" w14:textId="090EED87" w:rsidR="003C37A9" w:rsidRPr="00CD4E13" w:rsidRDefault="003C37A9" w:rsidP="003C37A9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Prise de notes + Ordinateur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99E9C" w14:textId="41EF137F" w:rsidR="003C37A9" w:rsidRPr="00CD4E13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0</w:t>
            </w:r>
            <w:r w:rsidRPr="00DC312F">
              <w:rPr>
                <w:rFonts w:cs="Arial"/>
                <w:b/>
                <w:color w:val="003B5C"/>
              </w:rPr>
              <w:t>h</w:t>
            </w:r>
            <w:r w:rsidR="00F46F6A">
              <w:rPr>
                <w:rFonts w:cs="Arial"/>
                <w:b/>
                <w:color w:val="003B5C"/>
              </w:rPr>
              <w:t>3</w:t>
            </w:r>
            <w:r>
              <w:rPr>
                <w:rFonts w:cs="Arial"/>
                <w:b/>
                <w:color w:val="003B5C"/>
              </w:rPr>
              <w:t>0</w:t>
            </w:r>
          </w:p>
        </w:tc>
      </w:tr>
      <w:tr w:rsidR="003C37A9" w:rsidRPr="004F16FE" w14:paraId="037C6368" w14:textId="77777777" w:rsidTr="00E4474A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111146B0" w14:textId="7C5EFAAB" w:rsidR="003C37A9" w:rsidRPr="008D7DCF" w:rsidRDefault="003C37A9" w:rsidP="003C37A9">
            <w:pPr>
              <w:jc w:val="center"/>
              <w:rPr>
                <w:rFonts w:cs="Arial"/>
                <w:b/>
                <w:bCs/>
                <w:color w:val="FFFFFF"/>
              </w:rPr>
            </w:pPr>
          </w:p>
        </w:tc>
        <w:tc>
          <w:tcPr>
            <w:tcW w:w="2828" w:type="dxa"/>
            <w:gridSpan w:val="2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2686CF5F" w14:textId="7E1E045D" w:rsidR="003C37A9" w:rsidRPr="00FC7A11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 w:rsidRPr="00085E11">
              <w:rPr>
                <w:rFonts w:cs="Arial"/>
                <w:b/>
                <w:color w:val="003B5C"/>
              </w:rPr>
              <w:t>1</w:t>
            </w:r>
            <w:r>
              <w:rPr>
                <w:rFonts w:cs="Arial"/>
                <w:b/>
                <w:color w:val="003B5C"/>
              </w:rPr>
              <w:t>4</w:t>
            </w:r>
            <w:r w:rsidRPr="00085E11">
              <w:rPr>
                <w:rFonts w:cs="Arial"/>
                <w:b/>
                <w:color w:val="003B5C"/>
              </w:rPr>
              <w:t>h</w:t>
            </w:r>
            <w:r>
              <w:rPr>
                <w:rFonts w:cs="Arial"/>
                <w:b/>
                <w:color w:val="003B5C"/>
              </w:rPr>
              <w:t>30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1CCE3592" w14:textId="6803A0C5" w:rsidR="003C37A9" w:rsidRPr="00FC7A11" w:rsidRDefault="003C37A9" w:rsidP="003C37A9">
            <w:pPr>
              <w:rPr>
                <w:rFonts w:cs="Arial"/>
                <w:b/>
                <w:color w:val="003B5C"/>
              </w:rPr>
            </w:pPr>
            <w:r w:rsidRPr="00C358E3">
              <w:rPr>
                <w:rFonts w:cs="Arial"/>
                <w:b/>
                <w:color w:val="003B5C"/>
              </w:rPr>
              <w:t xml:space="preserve">Retrait </w:t>
            </w:r>
            <w:r>
              <w:rPr>
                <w:rFonts w:cs="Arial"/>
                <w:b/>
                <w:color w:val="003B5C"/>
              </w:rPr>
              <w:t>de la potence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BFBFBF" w:themeFill="background1" w:themeFillShade="BF"/>
          </w:tcPr>
          <w:p w14:paraId="2DE9F583" w14:textId="26DFEEED" w:rsidR="003C37A9" w:rsidRPr="004F16FE" w:rsidRDefault="003C37A9" w:rsidP="003C37A9">
            <w:pPr>
              <w:jc w:val="center"/>
              <w:rPr>
                <w:rFonts w:cs="Arial"/>
              </w:rPr>
            </w:pPr>
          </w:p>
        </w:tc>
      </w:tr>
      <w:tr w:rsidR="003C37A9" w:rsidRPr="004F16FE" w14:paraId="5248A9F0" w14:textId="77777777" w:rsidTr="001F5660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348E39AE" w14:textId="77777777" w:rsidR="003C37A9" w:rsidRPr="008D7DCF" w:rsidRDefault="003C37A9" w:rsidP="003C37A9">
            <w:pPr>
              <w:jc w:val="center"/>
              <w:rPr>
                <w:rFonts w:cs="Arial"/>
                <w:b/>
                <w:bCs/>
                <w:color w:val="FFFFFF"/>
              </w:rPr>
            </w:pPr>
          </w:p>
        </w:tc>
        <w:tc>
          <w:tcPr>
            <w:tcW w:w="139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4F47A845" w14:textId="3779BBFD" w:rsidR="003C37A9" w:rsidRPr="004F16FE" w:rsidRDefault="003C37A9" w:rsidP="003C37A9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color w:val="003B5C"/>
              </w:rPr>
              <w:t>14h30</w:t>
            </w:r>
          </w:p>
        </w:tc>
        <w:tc>
          <w:tcPr>
            <w:tcW w:w="1430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0B0F33AA" w14:textId="59881EA0" w:rsidR="003C37A9" w:rsidRPr="004F16FE" w:rsidRDefault="003C37A9" w:rsidP="003C37A9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color w:val="003B5C"/>
              </w:rPr>
              <w:t>17h15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613DB701" w14:textId="57D3FB5C" w:rsidR="003C37A9" w:rsidRPr="00754DDC" w:rsidRDefault="003C37A9" w:rsidP="003C37A9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Suite du Module 2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17A28EB0" w14:textId="4665299A" w:rsidR="003C37A9" w:rsidRPr="008D7DCF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2</w:t>
            </w:r>
            <w:r w:rsidRPr="00CD4E13">
              <w:rPr>
                <w:rFonts w:cs="Arial"/>
                <w:b/>
                <w:color w:val="003B5C"/>
              </w:rPr>
              <w:t>h</w:t>
            </w:r>
            <w:r>
              <w:rPr>
                <w:rFonts w:cs="Arial"/>
                <w:b/>
                <w:color w:val="003B5C"/>
              </w:rPr>
              <w:t>45</w:t>
            </w:r>
          </w:p>
        </w:tc>
      </w:tr>
      <w:tr w:rsidR="003C37A9" w:rsidRPr="004F16FE" w14:paraId="77B144EC" w14:textId="77777777" w:rsidTr="00E4474A">
        <w:trPr>
          <w:cantSplit/>
          <w:trHeight w:val="283"/>
          <w:jc w:val="center"/>
        </w:trPr>
        <w:tc>
          <w:tcPr>
            <w:tcW w:w="1291" w:type="dxa"/>
            <w:vMerge/>
            <w:tcBorders>
              <w:left w:val="single" w:sz="4" w:space="0" w:color="003B5C"/>
              <w:bottom w:val="single" w:sz="4" w:space="0" w:color="auto"/>
              <w:right w:val="single" w:sz="4" w:space="0" w:color="003B5C"/>
            </w:tcBorders>
            <w:shd w:val="clear" w:color="auto" w:fill="003B5C"/>
            <w:vAlign w:val="center"/>
          </w:tcPr>
          <w:p w14:paraId="588FD80F" w14:textId="77777777" w:rsidR="003C37A9" w:rsidRPr="008D7DCF" w:rsidRDefault="003C37A9" w:rsidP="003C37A9">
            <w:pPr>
              <w:jc w:val="center"/>
              <w:rPr>
                <w:rFonts w:cs="Arial"/>
                <w:b/>
                <w:bCs/>
                <w:color w:val="FFFFFF"/>
              </w:rPr>
            </w:pPr>
          </w:p>
        </w:tc>
        <w:tc>
          <w:tcPr>
            <w:tcW w:w="2828" w:type="dxa"/>
            <w:gridSpan w:val="2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1236A419" w14:textId="5AD87B01" w:rsidR="003C37A9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17h15</w:t>
            </w:r>
          </w:p>
        </w:tc>
        <w:tc>
          <w:tcPr>
            <w:tcW w:w="4118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vAlign w:val="center"/>
          </w:tcPr>
          <w:p w14:paraId="55421937" w14:textId="07B66580" w:rsidR="003C37A9" w:rsidRDefault="003C37A9" w:rsidP="003C37A9">
            <w:pPr>
              <w:rPr>
                <w:rFonts w:cs="Arial"/>
                <w:b/>
                <w:color w:val="003B5C"/>
              </w:rPr>
            </w:pPr>
            <w:r>
              <w:rPr>
                <w:rFonts w:cs="Arial"/>
                <w:b/>
                <w:color w:val="003B5C"/>
              </w:rPr>
              <w:t>Fin du Module 2</w:t>
            </w:r>
          </w:p>
        </w:tc>
        <w:tc>
          <w:tcPr>
            <w:tcW w:w="1431" w:type="dxa"/>
            <w:tcBorders>
              <w:top w:val="single" w:sz="4" w:space="0" w:color="003B5C"/>
              <w:left w:val="single" w:sz="4" w:space="0" w:color="000000" w:themeColor="text1"/>
              <w:bottom w:val="single" w:sz="4" w:space="0" w:color="003B5C"/>
              <w:right w:val="single" w:sz="4" w:space="0" w:color="000000" w:themeColor="text1"/>
            </w:tcBorders>
            <w:shd w:val="clear" w:color="auto" w:fill="BFBFBF" w:themeFill="background1" w:themeFillShade="BF"/>
            <w:vAlign w:val="center"/>
          </w:tcPr>
          <w:p w14:paraId="63CE2D6B" w14:textId="77777777" w:rsidR="003C37A9" w:rsidRDefault="003C37A9" w:rsidP="003C37A9">
            <w:pPr>
              <w:jc w:val="center"/>
              <w:rPr>
                <w:rFonts w:cs="Arial"/>
                <w:b/>
                <w:color w:val="003B5C"/>
              </w:rPr>
            </w:pPr>
          </w:p>
        </w:tc>
      </w:tr>
      <w:bookmarkEnd w:id="6"/>
    </w:tbl>
    <w:p w14:paraId="16029F76" w14:textId="2F82F54F" w:rsidR="00065070" w:rsidRDefault="00065070" w:rsidP="00754DDC"/>
    <w:p w14:paraId="4E09A433" w14:textId="70BFBF33" w:rsidR="00754DDC" w:rsidRDefault="00754DDC">
      <w:pPr>
        <w:jc w:val="left"/>
      </w:pPr>
      <w:r>
        <w:br w:type="page"/>
      </w:r>
    </w:p>
    <w:p w14:paraId="071706AF" w14:textId="77777777" w:rsidR="00754DDC" w:rsidRDefault="00754DDC" w:rsidP="00754DDC"/>
    <w:p w14:paraId="7DAC293C" w14:textId="01547F4B" w:rsidR="00644CDC" w:rsidRPr="004F16FE" w:rsidRDefault="00644CDC" w:rsidP="00644CDC">
      <w:pPr>
        <w:pStyle w:val="Titre1"/>
      </w:pPr>
      <w:bookmarkStart w:id="8" w:name="_Toc307477169"/>
      <w:bookmarkStart w:id="9" w:name="_Toc434231933"/>
      <w:bookmarkStart w:id="10" w:name="_Toc92402539"/>
      <w:r w:rsidRPr="004F16FE">
        <w:t>BAR</w:t>
      </w:r>
      <w:r w:rsidR="002B037D">
        <w:rPr>
          <w:rFonts w:cs="Arial"/>
        </w:rPr>
        <w:t>È</w:t>
      </w:r>
      <w:r w:rsidRPr="004F16FE">
        <w:t>ME DE CORRECTION</w:t>
      </w:r>
      <w:bookmarkEnd w:id="8"/>
      <w:bookmarkEnd w:id="9"/>
      <w:bookmarkEnd w:id="10"/>
    </w:p>
    <w:tbl>
      <w:tblPr>
        <w:tblW w:w="9639" w:type="dxa"/>
        <w:tblInd w:w="70" w:type="dxa"/>
        <w:tblBorders>
          <w:top w:val="single" w:sz="4" w:space="0" w:color="62B5E5"/>
          <w:left w:val="single" w:sz="4" w:space="0" w:color="62B5E5"/>
          <w:bottom w:val="single" w:sz="4" w:space="0" w:color="62B5E5"/>
          <w:right w:val="single" w:sz="4" w:space="0" w:color="62B5E5"/>
          <w:insideH w:val="single" w:sz="4" w:space="0" w:color="62B5E5"/>
          <w:insideV w:val="single" w:sz="4" w:space="0" w:color="62B5E5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8"/>
        <w:gridCol w:w="850"/>
        <w:gridCol w:w="642"/>
        <w:gridCol w:w="5170"/>
        <w:gridCol w:w="1134"/>
        <w:gridCol w:w="925"/>
      </w:tblGrid>
      <w:tr w:rsidR="00F90BE7" w:rsidRPr="00313576" w14:paraId="5C910B70" w14:textId="77777777" w:rsidTr="003B03BC">
        <w:trPr>
          <w:trHeight w:val="1219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50B6EBEA" w14:textId="77777777" w:rsidR="00F90BE7" w:rsidRPr="00313576" w:rsidRDefault="00F90BE7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bookmarkStart w:id="11" w:name="_Hlk37400910"/>
            <w:r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Critère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  <w:hideMark/>
          </w:tcPr>
          <w:p w14:paraId="1485596F" w14:textId="77777777" w:rsidR="00F90BE7" w:rsidRPr="00313576" w:rsidRDefault="00F90BE7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Sous Critère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  <w:hideMark/>
          </w:tcPr>
          <w:p w14:paraId="5AC4C09A" w14:textId="77777777" w:rsidR="00F90BE7" w:rsidRPr="00313576" w:rsidRDefault="00F90BE7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Jour</w:t>
            </w: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491DC683" w14:textId="77777777" w:rsidR="00F90BE7" w:rsidRPr="00313576" w:rsidRDefault="00F90BE7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Intitulé du critère de notation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  <w:hideMark/>
          </w:tcPr>
          <w:p w14:paraId="16555F04" w14:textId="77777777" w:rsidR="00F90BE7" w:rsidRPr="00313576" w:rsidRDefault="008B5120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  <w:u w:val="single"/>
                <w:lang w:eastAsia="fr-FR"/>
              </w:rPr>
              <w:t>O</w:t>
            </w:r>
            <w:r w:rsidRPr="008B5120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bjectif</w:t>
            </w:r>
            <w:r w:rsidR="00F90BE7"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br/>
              <w:t>ou</w:t>
            </w:r>
            <w:r w:rsidR="00F90BE7"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br/>
            </w:r>
            <w:r w:rsidR="00F90BE7" w:rsidRPr="00313576">
              <w:rPr>
                <w:rFonts w:eastAsia="Times New Roman" w:cs="Arial"/>
                <w:b/>
                <w:bCs/>
                <w:sz w:val="20"/>
                <w:szCs w:val="20"/>
                <w:u w:val="single"/>
                <w:lang w:eastAsia="fr-FR"/>
              </w:rPr>
              <w:t>J</w:t>
            </w:r>
            <w:r w:rsidR="00F90BE7"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ugement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textDirection w:val="btLr"/>
            <w:vAlign w:val="center"/>
            <w:hideMark/>
          </w:tcPr>
          <w:p w14:paraId="642AE49B" w14:textId="77777777" w:rsidR="00F90BE7" w:rsidRPr="00313576" w:rsidRDefault="00F90BE7" w:rsidP="008F6A1A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313576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Barème</w:t>
            </w:r>
          </w:p>
        </w:tc>
      </w:tr>
      <w:tr w:rsidR="00313576" w:rsidRPr="004F16FE" w14:paraId="1DF7E11F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noWrap/>
            <w:vAlign w:val="center"/>
            <w:hideMark/>
          </w:tcPr>
          <w:p w14:paraId="4370AE90" w14:textId="16412F7B" w:rsidR="00313576" w:rsidRPr="004F16FE" w:rsidRDefault="00BB2152" w:rsidP="008F6A1A">
            <w:pPr>
              <w:jc w:val="center"/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</w:pPr>
            <w:r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  <w:t>B</w:t>
            </w:r>
          </w:p>
        </w:tc>
        <w:tc>
          <w:tcPr>
            <w:tcW w:w="8721" w:type="dxa"/>
            <w:gridSpan w:val="5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noWrap/>
            <w:vAlign w:val="center"/>
            <w:hideMark/>
          </w:tcPr>
          <w:p w14:paraId="54E5B336" w14:textId="77777777" w:rsidR="00313576" w:rsidRPr="004F16FE" w:rsidRDefault="00313576" w:rsidP="008F6A1A">
            <w:pPr>
              <w:jc w:val="center"/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</w:pPr>
            <w:r w:rsidRPr="004F16FE"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  <w:t> </w:t>
            </w:r>
          </w:p>
          <w:p w14:paraId="0B1903D9" w14:textId="001EE885" w:rsidR="00313576" w:rsidRPr="004F16FE" w:rsidRDefault="00BB2152" w:rsidP="008F6A1A">
            <w:pPr>
              <w:jc w:val="center"/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</w:pPr>
            <w:r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  <w:t>INGENIERIE INVERSE</w:t>
            </w:r>
          </w:p>
          <w:p w14:paraId="59B55E84" w14:textId="77777777" w:rsidR="00313576" w:rsidRPr="004F16FE" w:rsidRDefault="00313576" w:rsidP="008F6A1A">
            <w:pPr>
              <w:jc w:val="center"/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</w:pPr>
            <w:r w:rsidRPr="004F16FE">
              <w:rPr>
                <w:rFonts w:eastAsia="Times New Roman" w:cs="Arial"/>
                <w:b/>
                <w:bCs/>
                <w:color w:val="FFFFFF"/>
                <w:sz w:val="28"/>
                <w:szCs w:val="28"/>
                <w:lang w:eastAsia="fr-FR"/>
              </w:rPr>
              <w:t> </w:t>
            </w:r>
          </w:p>
        </w:tc>
      </w:tr>
      <w:tr w:rsidR="00D14544" w:rsidRPr="00F90BE7" w14:paraId="6C4E194D" w14:textId="77777777" w:rsidTr="00336D7D">
        <w:trPr>
          <w:trHeight w:val="284"/>
        </w:trPr>
        <w:tc>
          <w:tcPr>
            <w:tcW w:w="9639" w:type="dxa"/>
            <w:gridSpan w:val="6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49841CB5" w14:textId="77777777" w:rsidR="00D14544" w:rsidRPr="00336D7D" w:rsidRDefault="00D14544" w:rsidP="008F6A1A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</w:tr>
      <w:tr w:rsidR="00F90BE7" w:rsidRPr="00D14544" w14:paraId="010555EC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0B2D9F1B" w14:textId="22833A3E" w:rsidR="00F90BE7" w:rsidRPr="00D14544" w:rsidRDefault="00BB2152" w:rsidP="008F6A1A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lang w:eastAsia="fr-FR"/>
              </w:rPr>
              <w:t>B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703D734C" w14:textId="4C2E2D0D" w:rsidR="00531C93" w:rsidRPr="00D14544" w:rsidRDefault="0027156B" w:rsidP="008F6A1A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lang w:eastAsia="fr-FR"/>
              </w:rPr>
              <w:t>B1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07D1610" w14:textId="3AE02A79" w:rsidR="00F90BE7" w:rsidRPr="00D14544" w:rsidRDefault="00F30E3B" w:rsidP="008F6A1A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lang w:eastAsia="fr-FR"/>
              </w:rPr>
              <w:t>1</w:t>
            </w: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59C40335" w14:textId="6592C4EF" w:rsidR="00F90BE7" w:rsidRPr="00D14544" w:rsidRDefault="00F30E3B" w:rsidP="003B03BC">
            <w:pPr>
              <w:jc w:val="center"/>
              <w:rPr>
                <w:rFonts w:cs="Arial"/>
                <w:b/>
                <w:bCs/>
                <w:lang w:eastAsia="fr-FR"/>
              </w:rPr>
            </w:pPr>
            <w:r>
              <w:rPr>
                <w:rFonts w:cs="Arial"/>
                <w:b/>
                <w:bCs/>
                <w:lang w:eastAsia="fr-FR"/>
              </w:rPr>
              <w:t>Modélisation des pièces de la potence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4FBBE637" w14:textId="199B752E" w:rsidR="00F90BE7" w:rsidRPr="00D14544" w:rsidRDefault="009447DB" w:rsidP="008F6A1A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lang w:eastAsia="fr-FR"/>
              </w:rPr>
              <w:t>O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  <w:hideMark/>
          </w:tcPr>
          <w:p w14:paraId="767BA8BD" w14:textId="06383E4C" w:rsidR="00637C5B" w:rsidRPr="00D14544" w:rsidRDefault="00637C5B" w:rsidP="008F6A1A">
            <w:pPr>
              <w:jc w:val="center"/>
              <w:rPr>
                <w:b/>
                <w:bCs/>
                <w:lang w:eastAsia="fr-FR"/>
              </w:rPr>
            </w:pPr>
            <w:r>
              <w:rPr>
                <w:b/>
                <w:bCs/>
                <w:lang w:eastAsia="fr-FR"/>
              </w:rPr>
              <w:t>5</w:t>
            </w:r>
          </w:p>
        </w:tc>
      </w:tr>
      <w:tr w:rsidR="00A14FF0" w:rsidRPr="00313576" w14:paraId="552E545B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5AFA04C" w14:textId="77777777" w:rsidR="00A14FF0" w:rsidRPr="004F16FE" w:rsidRDefault="00A14FF0" w:rsidP="008F6A1A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DA550CA" w14:textId="77777777" w:rsidR="00A14FF0" w:rsidRDefault="00A14FF0" w:rsidP="008F6A1A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A1917CF" w14:textId="77777777" w:rsidR="00A14FF0" w:rsidRPr="004F16FE" w:rsidRDefault="00A14FF0" w:rsidP="008F6A1A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4FB327CB" w14:textId="3B85224D" w:rsidR="00A14FF0" w:rsidRPr="008478FE" w:rsidRDefault="00A14FF0" w:rsidP="003B03BC">
            <w:pPr>
              <w:jc w:val="center"/>
              <w:rPr>
                <w:rFonts w:cs="Arial"/>
                <w:sz w:val="18"/>
                <w:szCs w:val="18"/>
                <w:lang w:eastAsia="fr-FR"/>
              </w:rPr>
            </w:pP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70A72CC" w14:textId="2453BCF7" w:rsidR="00A14FF0" w:rsidRPr="004F16FE" w:rsidRDefault="00A14FF0" w:rsidP="008F6A1A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56E2C863" w14:textId="380148D4" w:rsidR="00A14FF0" w:rsidRPr="008478FE" w:rsidRDefault="00A14FF0" w:rsidP="005C0118">
            <w:pPr>
              <w:jc w:val="right"/>
              <w:rPr>
                <w:rFonts w:eastAsia="Times New Roman" w:cs="Arial"/>
                <w:sz w:val="18"/>
                <w:szCs w:val="18"/>
                <w:lang w:eastAsia="fr-FR"/>
              </w:rPr>
            </w:pPr>
          </w:p>
        </w:tc>
      </w:tr>
      <w:tr w:rsidR="003B03BC" w:rsidRPr="00637C5B" w14:paraId="12A5B837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6D671174" w14:textId="1F5E334B" w:rsidR="003B03BC" w:rsidRPr="004F16FE" w:rsidRDefault="00DF3F48" w:rsidP="003B03BC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  <w:r w:rsidRPr="00DF3F48">
              <w:rPr>
                <w:rFonts w:eastAsia="Times New Roman" w:cs="Arial"/>
                <w:b/>
                <w:bCs/>
                <w:lang w:eastAsia="fr-FR"/>
              </w:rPr>
              <w:t>B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6158CA6" w14:textId="3C0BEF60" w:rsidR="003B03BC" w:rsidRDefault="0027156B" w:rsidP="003B03BC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B2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3C17960" w14:textId="7937A994" w:rsidR="003B03BC" w:rsidRPr="004F16FE" w:rsidRDefault="003B03BC" w:rsidP="003B03BC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505A0CC6" w14:textId="67717C43" w:rsidR="003B03BC" w:rsidRPr="008478FE" w:rsidRDefault="003B03BC" w:rsidP="003B03BC">
            <w:pPr>
              <w:jc w:val="center"/>
              <w:rPr>
                <w:rFonts w:cs="Arial"/>
                <w:sz w:val="18"/>
                <w:szCs w:val="18"/>
                <w:lang w:eastAsia="fr-FR"/>
              </w:rPr>
            </w:pPr>
            <w:r w:rsidRPr="00F30E3B">
              <w:rPr>
                <w:rFonts w:cs="Arial"/>
                <w:b/>
                <w:bCs/>
                <w:lang w:eastAsia="fr-FR"/>
              </w:rPr>
              <w:t xml:space="preserve">Modélisation de l’assemblage </w:t>
            </w:r>
            <w:r>
              <w:rPr>
                <w:rFonts w:cs="Arial"/>
                <w:b/>
                <w:bCs/>
                <w:lang w:eastAsia="fr-FR"/>
              </w:rPr>
              <w:t>5500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9A8EAE9" w14:textId="7BEB22D9" w:rsidR="003B03BC" w:rsidRPr="009447DB" w:rsidRDefault="009447DB" w:rsidP="003B03BC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9447DB">
              <w:rPr>
                <w:rFonts w:eastAsia="Times New Roman" w:cs="Arial"/>
                <w:b/>
                <w:bCs/>
                <w:lang w:eastAsia="fr-FR"/>
              </w:rPr>
              <w:t>O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5048C476" w14:textId="051BBAD6" w:rsidR="003B03BC" w:rsidRPr="00637C5B" w:rsidRDefault="00637C5B" w:rsidP="00637C5B">
            <w:pPr>
              <w:jc w:val="center"/>
              <w:rPr>
                <w:b/>
                <w:bCs/>
                <w:lang w:eastAsia="fr-FR"/>
              </w:rPr>
            </w:pPr>
            <w:r w:rsidRPr="00637C5B">
              <w:rPr>
                <w:b/>
                <w:bCs/>
                <w:lang w:eastAsia="fr-FR"/>
              </w:rPr>
              <w:t>1</w:t>
            </w:r>
          </w:p>
        </w:tc>
      </w:tr>
      <w:tr w:rsidR="003B03BC" w:rsidRPr="00D14544" w14:paraId="11CDBCA0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80C914C" w14:textId="77777777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352EC4AF" w14:textId="4694715E" w:rsidR="003B03BC" w:rsidRPr="00D14544" w:rsidRDefault="003B03BC" w:rsidP="003B03BC">
            <w:pPr>
              <w:jc w:val="right"/>
              <w:rPr>
                <w:rFonts w:eastAsia="Times New Roman" w:cs="Arial"/>
                <w:sz w:val="20"/>
                <w:szCs w:val="20"/>
                <w:lang w:eastAsia="fr-FR"/>
              </w:rPr>
            </w:pP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5E3C50A1" w14:textId="62689F32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4AEE0F46" w14:textId="1BB74F44" w:rsidR="003B03BC" w:rsidRPr="00D14544" w:rsidRDefault="003B03BC" w:rsidP="003B03BC">
            <w:pPr>
              <w:jc w:val="center"/>
              <w:rPr>
                <w:rFonts w:cs="Arial"/>
                <w:sz w:val="20"/>
                <w:szCs w:val="20"/>
                <w:lang w:eastAsia="fr-FR"/>
              </w:rPr>
            </w:pP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9CCC1A7" w14:textId="0199B202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2F2DF99D" w14:textId="11122ECA" w:rsidR="003B03BC" w:rsidRPr="00D14544" w:rsidRDefault="003B03BC" w:rsidP="003B03BC">
            <w:pPr>
              <w:jc w:val="left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</w:tr>
      <w:tr w:rsidR="003B03BC" w:rsidRPr="00D14544" w14:paraId="31BFE96C" w14:textId="77777777" w:rsidTr="0027156B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CCA0FA2" w14:textId="6A4B2845" w:rsidR="003B03BC" w:rsidRPr="0027156B" w:rsidRDefault="00DF3F48" w:rsidP="003B03BC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EC67499" w14:textId="0A09557C" w:rsidR="003B03BC" w:rsidRPr="00D14544" w:rsidRDefault="0027156B" w:rsidP="0027156B">
            <w:pPr>
              <w:jc w:val="center"/>
              <w:rPr>
                <w:rFonts w:eastAsia="Times New Roman" w:cs="Arial"/>
                <w:sz w:val="20"/>
                <w:szCs w:val="20"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B3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6E73D4A4" w14:textId="2F66CC9F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6CB18738" w14:textId="15C4B440" w:rsidR="003B03BC" w:rsidRPr="00D14544" w:rsidRDefault="003B03BC" w:rsidP="003B03BC">
            <w:pPr>
              <w:jc w:val="center"/>
              <w:rPr>
                <w:rFonts w:cs="Arial"/>
                <w:sz w:val="20"/>
                <w:szCs w:val="20"/>
                <w:lang w:eastAsia="fr-FR"/>
              </w:rPr>
            </w:pPr>
            <w:r w:rsidRPr="00F30E3B">
              <w:rPr>
                <w:rFonts w:cs="Arial"/>
                <w:b/>
                <w:bCs/>
                <w:lang w:eastAsia="fr-FR"/>
              </w:rPr>
              <w:t xml:space="preserve">Modélisation de l’assemblage </w:t>
            </w:r>
            <w:r>
              <w:rPr>
                <w:rFonts w:cs="Arial"/>
                <w:b/>
                <w:bCs/>
                <w:lang w:eastAsia="fr-FR"/>
              </w:rPr>
              <w:t>7006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719D620E" w14:textId="06A4E76E" w:rsidR="003B03BC" w:rsidRPr="00D14544" w:rsidRDefault="009447DB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9447DB">
              <w:rPr>
                <w:rFonts w:eastAsia="Times New Roman" w:cs="Arial"/>
                <w:b/>
                <w:bCs/>
                <w:lang w:eastAsia="fr-FR"/>
              </w:rPr>
              <w:t>O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3DC7B6E3" w14:textId="29F626B1" w:rsidR="007A5C83" w:rsidRPr="007A5C83" w:rsidRDefault="007A5C83" w:rsidP="00637C5B">
            <w:pPr>
              <w:jc w:val="center"/>
              <w:rPr>
                <w:b/>
                <w:bCs/>
                <w:lang w:eastAsia="fr-FR"/>
              </w:rPr>
            </w:pPr>
            <w:r>
              <w:rPr>
                <w:b/>
                <w:bCs/>
                <w:lang w:eastAsia="fr-FR"/>
              </w:rPr>
              <w:t>5.2</w:t>
            </w:r>
          </w:p>
        </w:tc>
      </w:tr>
      <w:tr w:rsidR="003B03BC" w:rsidRPr="00D14544" w14:paraId="2B78C551" w14:textId="77777777" w:rsidTr="003B03BC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B37F1F7" w14:textId="77777777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7C4A59A2" w14:textId="34B8087A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4B5D91F0" w14:textId="77777777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5FB48837" w14:textId="74FB5D3D" w:rsidR="003B03BC" w:rsidRPr="00D14544" w:rsidRDefault="003B03BC" w:rsidP="003B03BC">
            <w:pPr>
              <w:jc w:val="left"/>
              <w:rPr>
                <w:rFonts w:cs="Arial"/>
                <w:sz w:val="20"/>
                <w:szCs w:val="20"/>
                <w:lang w:eastAsia="fr-FR"/>
              </w:rPr>
            </w:pP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BDA92A1" w14:textId="108FBABB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7B37EC7F" w14:textId="5CC1C42C" w:rsidR="003B03BC" w:rsidRPr="00D14544" w:rsidRDefault="003B03BC" w:rsidP="003B03BC">
            <w:pPr>
              <w:jc w:val="left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</w:tr>
      <w:tr w:rsidR="003B03BC" w:rsidRPr="00D14544" w14:paraId="19BAE98C" w14:textId="77777777" w:rsidTr="00341964">
        <w:trPr>
          <w:trHeight w:val="313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53366D98" w14:textId="7C7331D1" w:rsidR="003B03BC" w:rsidRPr="0027156B" w:rsidRDefault="00DF3F48" w:rsidP="003B03BC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6A1750C2" w14:textId="587FA807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B821BF0" w14:textId="4AF6F1B1" w:rsidR="003B03BC" w:rsidRPr="00D14544" w:rsidRDefault="003B03BC" w:rsidP="003B03BC">
            <w:pPr>
              <w:jc w:val="center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69768A85" w14:textId="3E7C0489" w:rsidR="003B03BC" w:rsidRPr="00F90BE7" w:rsidRDefault="003B03BC" w:rsidP="003B03BC">
            <w:pPr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fr-FR"/>
              </w:rPr>
            </w:pPr>
            <w:r w:rsidRPr="003B03BC">
              <w:rPr>
                <w:rFonts w:cs="Arial"/>
                <w:b/>
                <w:bCs/>
                <w:lang w:eastAsia="fr-FR"/>
              </w:rPr>
              <w:t>Rendu réaliste 7006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3AD0356" w14:textId="0B9CB94C" w:rsidR="003B03BC" w:rsidRPr="00637C5B" w:rsidRDefault="003B03BC" w:rsidP="003B03BC">
            <w:pPr>
              <w:jc w:val="center"/>
              <w:rPr>
                <w:b/>
                <w:bCs/>
                <w:lang w:eastAsia="fr-FR"/>
              </w:rPr>
            </w:pP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1F65A6C0" w14:textId="6BBC6DBB" w:rsidR="003B03BC" w:rsidRPr="00637C5B" w:rsidRDefault="00637C5B" w:rsidP="00637C5B">
            <w:pPr>
              <w:jc w:val="center"/>
              <w:rPr>
                <w:b/>
                <w:bCs/>
                <w:lang w:eastAsia="fr-FR"/>
              </w:rPr>
            </w:pPr>
            <w:r w:rsidRPr="00637C5B">
              <w:rPr>
                <w:b/>
                <w:bCs/>
                <w:lang w:eastAsia="fr-FR"/>
              </w:rPr>
              <w:t>3.5</w:t>
            </w:r>
          </w:p>
        </w:tc>
      </w:tr>
      <w:tr w:rsidR="009447DB" w:rsidRPr="00D14544" w14:paraId="41A2638C" w14:textId="77777777" w:rsidTr="003B03BC">
        <w:trPr>
          <w:trHeight w:val="291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15CDEC9A" w14:textId="1F1738F3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7FA9A34" w14:textId="50847360" w:rsidR="009447DB" w:rsidRPr="00D14544" w:rsidRDefault="0027156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B4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3FA7098" w14:textId="0613483B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39BE376F" w14:textId="08D247A5" w:rsidR="009447DB" w:rsidRPr="00D14544" w:rsidRDefault="009447DB" w:rsidP="009447DB">
            <w:pPr>
              <w:jc w:val="center"/>
              <w:rPr>
                <w:rFonts w:cs="Arial"/>
                <w:b/>
                <w:bCs/>
                <w:lang w:eastAsia="fr-FR"/>
              </w:rPr>
            </w:pP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  <w:hideMark/>
          </w:tcPr>
          <w:p w14:paraId="51616A5A" w14:textId="42D97BCB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D14544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J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  <w:hideMark/>
          </w:tcPr>
          <w:p w14:paraId="2139CE0C" w14:textId="2A7199A3" w:rsidR="009447DB" w:rsidRPr="00D14544" w:rsidRDefault="009447DB" w:rsidP="00637C5B">
            <w:pPr>
              <w:jc w:val="right"/>
              <w:rPr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(</w:t>
            </w:r>
            <w:r w:rsidRPr="009447DB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1.</w:t>
            </w:r>
            <w:r w:rsidR="00654D2B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3</w:t>
            </w:r>
            <w:r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)</w:t>
            </w:r>
          </w:p>
        </w:tc>
      </w:tr>
      <w:tr w:rsidR="009447DB" w:rsidRPr="00D14544" w14:paraId="5427E57B" w14:textId="77777777" w:rsidTr="003B03BC">
        <w:trPr>
          <w:trHeight w:val="291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E2F48DA" w14:textId="77777777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170A9F1A" w14:textId="039DACE2" w:rsidR="009447DB" w:rsidRPr="00D14544" w:rsidRDefault="0027156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27156B">
              <w:rPr>
                <w:rFonts w:eastAsia="Times New Roman" w:cs="Arial"/>
                <w:b/>
                <w:bCs/>
                <w:lang w:eastAsia="fr-FR"/>
              </w:rPr>
              <w:t>B</w:t>
            </w:r>
            <w:r>
              <w:rPr>
                <w:rFonts w:eastAsia="Times New Roman" w:cs="Arial"/>
                <w:b/>
                <w:bCs/>
                <w:lang w:eastAsia="fr-FR"/>
              </w:rPr>
              <w:t>5</w:t>
            </w: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0D865C00" w14:textId="77777777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76841E46" w14:textId="77777777" w:rsidR="009447DB" w:rsidRPr="00D14544" w:rsidRDefault="009447DB" w:rsidP="009447DB">
            <w:pPr>
              <w:jc w:val="center"/>
              <w:rPr>
                <w:rFonts w:cs="Arial"/>
                <w:b/>
                <w:bCs/>
                <w:lang w:eastAsia="fr-FR"/>
              </w:rPr>
            </w:pP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458A5F10" w14:textId="2C6EE706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 w:rsidRPr="00D14544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O</w:t>
            </w: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686DB78F" w14:textId="587AB48F" w:rsidR="009447DB" w:rsidRPr="00637C5B" w:rsidRDefault="00637C5B" w:rsidP="00637C5B">
            <w:pPr>
              <w:jc w:val="right"/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</w:pPr>
            <w:r w:rsidRPr="00637C5B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(2</w:t>
            </w:r>
            <w:r w:rsidR="00654D2B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.2</w:t>
            </w:r>
            <w:r w:rsidRPr="00637C5B">
              <w:rPr>
                <w:rFonts w:eastAsia="Times New Roman" w:cs="Arial"/>
                <w:b/>
                <w:bCs/>
                <w:sz w:val="20"/>
                <w:szCs w:val="20"/>
                <w:lang w:eastAsia="fr-FR"/>
              </w:rPr>
              <w:t>)</w:t>
            </w:r>
          </w:p>
        </w:tc>
      </w:tr>
      <w:tr w:rsidR="009447DB" w:rsidRPr="00313576" w14:paraId="67C2AF5C" w14:textId="77777777" w:rsidTr="009F59BF">
        <w:trPr>
          <w:trHeight w:val="291"/>
        </w:trPr>
        <w:tc>
          <w:tcPr>
            <w:tcW w:w="9639" w:type="dxa"/>
            <w:gridSpan w:val="6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3E51EB75" w14:textId="77777777" w:rsidR="009447DB" w:rsidRDefault="009447DB" w:rsidP="009447DB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  <w:lang w:eastAsia="fr-FR"/>
              </w:rPr>
            </w:pPr>
          </w:p>
        </w:tc>
      </w:tr>
      <w:tr w:rsidR="009447DB" w:rsidRPr="00D14544" w14:paraId="5BE21414" w14:textId="77777777" w:rsidTr="003B03BC">
        <w:trPr>
          <w:trHeight w:val="291"/>
        </w:trPr>
        <w:tc>
          <w:tcPr>
            <w:tcW w:w="918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32CE3DAE" w14:textId="3F5A83A1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  <w:r>
              <w:rPr>
                <w:rFonts w:eastAsia="Times New Roman" w:cs="Arial"/>
                <w:b/>
                <w:bCs/>
                <w:lang w:eastAsia="fr-FR"/>
              </w:rPr>
              <w:t>B</w:t>
            </w:r>
          </w:p>
        </w:tc>
        <w:tc>
          <w:tcPr>
            <w:tcW w:w="85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2D210D36" w14:textId="77777777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642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680491A7" w14:textId="77777777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5170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vAlign w:val="center"/>
          </w:tcPr>
          <w:p w14:paraId="1254A6FC" w14:textId="4177C02E" w:rsidR="009447DB" w:rsidRPr="00D14544" w:rsidRDefault="009447DB" w:rsidP="009447DB">
            <w:pPr>
              <w:jc w:val="left"/>
              <w:rPr>
                <w:rFonts w:eastAsia="Times New Roman" w:cs="Arial"/>
                <w:b/>
                <w:bCs/>
                <w:color w:val="000000"/>
                <w:lang w:eastAsia="fr-FR"/>
              </w:rPr>
            </w:pPr>
            <w:r w:rsidRPr="00D14544">
              <w:rPr>
                <w:rFonts w:eastAsia="Times New Roman" w:cs="Arial"/>
                <w:b/>
                <w:bCs/>
                <w:color w:val="000000"/>
                <w:lang w:eastAsia="fr-FR"/>
              </w:rPr>
              <w:t xml:space="preserve">TOTAL Critère </w:t>
            </w:r>
            <w:r>
              <w:rPr>
                <w:rFonts w:eastAsia="Times New Roman" w:cs="Arial"/>
                <w:b/>
                <w:bCs/>
                <w:color w:val="000000"/>
                <w:lang w:eastAsia="fr-FR"/>
              </w:rPr>
              <w:t>B</w:t>
            </w:r>
          </w:p>
        </w:tc>
        <w:tc>
          <w:tcPr>
            <w:tcW w:w="1134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auto"/>
            <w:noWrap/>
            <w:vAlign w:val="center"/>
          </w:tcPr>
          <w:p w14:paraId="5496D9ED" w14:textId="77777777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lang w:eastAsia="fr-FR"/>
              </w:rPr>
            </w:pPr>
          </w:p>
        </w:tc>
        <w:tc>
          <w:tcPr>
            <w:tcW w:w="925" w:type="dxa"/>
            <w:tcBorders>
              <w:top w:val="single" w:sz="4" w:space="0" w:color="003B5C"/>
              <w:left w:val="single" w:sz="4" w:space="0" w:color="003B5C"/>
              <w:bottom w:val="single" w:sz="4" w:space="0" w:color="003B5C"/>
              <w:right w:val="single" w:sz="4" w:space="0" w:color="003B5C"/>
            </w:tcBorders>
            <w:shd w:val="clear" w:color="auto" w:fill="003B5C"/>
            <w:vAlign w:val="center"/>
          </w:tcPr>
          <w:p w14:paraId="3A3344C5" w14:textId="4203E2BB" w:rsidR="009447DB" w:rsidRPr="00D14544" w:rsidRDefault="009447DB" w:rsidP="009447DB">
            <w:pPr>
              <w:jc w:val="center"/>
              <w:rPr>
                <w:rFonts w:eastAsia="Times New Roman" w:cs="Arial"/>
                <w:b/>
                <w:bCs/>
                <w:color w:val="FFFFFF"/>
                <w:lang w:eastAsia="fr-FR"/>
              </w:rPr>
            </w:pPr>
            <w:r>
              <w:rPr>
                <w:rFonts w:eastAsia="Times New Roman" w:cs="Arial"/>
                <w:b/>
                <w:bCs/>
                <w:color w:val="FFFFFF"/>
                <w:lang w:eastAsia="fr-FR"/>
              </w:rPr>
              <w:t>1</w:t>
            </w:r>
            <w:r w:rsidR="00754DDC">
              <w:rPr>
                <w:rFonts w:eastAsia="Times New Roman" w:cs="Arial"/>
                <w:b/>
                <w:bCs/>
                <w:color w:val="FFFFFF"/>
                <w:lang w:eastAsia="fr-FR"/>
              </w:rPr>
              <w:t>4</w:t>
            </w:r>
            <w:r>
              <w:rPr>
                <w:rFonts w:eastAsia="Times New Roman" w:cs="Arial"/>
                <w:b/>
                <w:bCs/>
                <w:color w:val="FFFFFF"/>
                <w:lang w:eastAsia="fr-FR"/>
              </w:rPr>
              <w:t>.7</w:t>
            </w:r>
          </w:p>
        </w:tc>
      </w:tr>
      <w:bookmarkEnd w:id="11"/>
    </w:tbl>
    <w:p w14:paraId="365C90ED" w14:textId="77777777" w:rsidR="00A05873" w:rsidRPr="00921E0A" w:rsidRDefault="00A05873" w:rsidP="001640C0"/>
    <w:sectPr w:rsidR="00A05873" w:rsidRPr="00921E0A" w:rsidSect="009F59BF">
      <w:headerReference w:type="default" r:id="rId39"/>
      <w:footerReference w:type="default" r:id="rId40"/>
      <w:pgSz w:w="11907" w:h="16839" w:code="9"/>
      <w:pgMar w:top="1276" w:right="850" w:bottom="1276" w:left="1418" w:header="454" w:footer="2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34551D" w14:textId="77777777" w:rsidR="004F28B7" w:rsidRDefault="004F28B7" w:rsidP="00A11118">
      <w:r>
        <w:separator/>
      </w:r>
    </w:p>
  </w:endnote>
  <w:endnote w:type="continuationSeparator" w:id="0">
    <w:p w14:paraId="07178429" w14:textId="77777777" w:rsidR="004F28B7" w:rsidRDefault="004F28B7" w:rsidP="00A111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quare721 BT">
    <w:altName w:val="Calibri"/>
    <w:charset w:val="00"/>
    <w:family w:val="swiss"/>
    <w:pitch w:val="variable"/>
    <w:sig w:usb0="00000001" w:usb1="00000000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9532B8" w14:textId="77777777" w:rsidR="009812F0" w:rsidRPr="003A16A3" w:rsidRDefault="009812F0" w:rsidP="007B7F17">
    <w:pPr>
      <w:ind w:right="2126"/>
      <w:rPr>
        <w:sz w:val="16"/>
        <w:szCs w:val="16"/>
      </w:rPr>
    </w:pPr>
    <w:r w:rsidRPr="003A16A3">
      <w:rPr>
        <w:sz w:val="16"/>
        <w:szCs w:val="16"/>
      </w:rPr>
      <w:t>© Worldskills France (WSFR) se réserve tous les droits</w:t>
    </w:r>
    <w:r>
      <w:rPr>
        <w:sz w:val="16"/>
        <w:szCs w:val="16"/>
      </w:rPr>
      <w:t xml:space="preserve"> relatifs aux documents rédigés </w:t>
    </w:r>
    <w:r w:rsidRPr="003A16A3">
      <w:rPr>
        <w:sz w:val="16"/>
        <w:szCs w:val="16"/>
      </w:rPr>
      <w:t>pour ou au nom de WSFR et comprenant leur traduction et leur envoi par v</w:t>
    </w:r>
    <w:r>
      <w:rPr>
        <w:sz w:val="16"/>
        <w:szCs w:val="16"/>
      </w:rPr>
      <w:t xml:space="preserve">oie électronique. </w:t>
    </w:r>
    <w:r w:rsidRPr="003A16A3">
      <w:rPr>
        <w:sz w:val="16"/>
        <w:szCs w:val="16"/>
      </w:rPr>
      <w:t>Ce matériel peut être reproduit</w:t>
    </w:r>
    <w:r w:rsidR="007B7F17">
      <w:rPr>
        <w:sz w:val="16"/>
        <w:szCs w:val="16"/>
      </w:rPr>
      <w:t xml:space="preserve"> </w:t>
    </w:r>
    <w:r w:rsidRPr="003A16A3">
      <w:rPr>
        <w:sz w:val="16"/>
        <w:szCs w:val="16"/>
      </w:rPr>
      <w:t>à des fins professionnelles et</w:t>
    </w:r>
    <w:r>
      <w:rPr>
        <w:sz w:val="16"/>
        <w:szCs w:val="16"/>
      </w:rPr>
      <w:t xml:space="preserve"> pédagogiques non commerciales, </w:t>
    </w:r>
    <w:r w:rsidRPr="003A16A3">
      <w:rPr>
        <w:sz w:val="16"/>
        <w:szCs w:val="16"/>
      </w:rPr>
      <w:t>à la condition que le logo de Worldskills France et la déclaration concernant les droits d’auteur restent en place.</w:t>
    </w:r>
  </w:p>
  <w:p w14:paraId="5EC7739D" w14:textId="77777777" w:rsidR="00644CDC" w:rsidRPr="009812F0" w:rsidRDefault="00644CDC" w:rsidP="009812F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A07A72" w14:textId="77777777" w:rsidR="009812F0" w:rsidRDefault="009812F0" w:rsidP="009812F0">
    <w:pPr>
      <w:rPr>
        <w:sz w:val="16"/>
        <w:szCs w:val="16"/>
      </w:rPr>
    </w:pPr>
    <w:r w:rsidRPr="003A16A3">
      <w:rPr>
        <w:sz w:val="16"/>
        <w:szCs w:val="16"/>
      </w:rPr>
      <w:t>© Worldskills France (WSFR) se réserve tous les droits</w:t>
    </w:r>
    <w:r>
      <w:rPr>
        <w:sz w:val="16"/>
        <w:szCs w:val="16"/>
      </w:rPr>
      <w:t xml:space="preserve"> relatifs aux documents rédigés </w:t>
    </w:r>
    <w:r w:rsidRPr="003A16A3">
      <w:rPr>
        <w:sz w:val="16"/>
        <w:szCs w:val="16"/>
      </w:rPr>
      <w:t xml:space="preserve">pour ou au nom </w:t>
    </w:r>
  </w:p>
  <w:p w14:paraId="7C86461F" w14:textId="77777777" w:rsidR="009812F0" w:rsidRDefault="009812F0" w:rsidP="009812F0">
    <w:pPr>
      <w:rPr>
        <w:sz w:val="16"/>
        <w:szCs w:val="16"/>
      </w:rPr>
    </w:pPr>
    <w:r w:rsidRPr="003A16A3">
      <w:rPr>
        <w:sz w:val="16"/>
        <w:szCs w:val="16"/>
      </w:rPr>
      <w:t>de WSFR et comprenant leur traduction et leur envoi par v</w:t>
    </w:r>
    <w:r>
      <w:rPr>
        <w:sz w:val="16"/>
        <w:szCs w:val="16"/>
      </w:rPr>
      <w:t xml:space="preserve">oie électronique. </w:t>
    </w:r>
    <w:r w:rsidRPr="003A16A3">
      <w:rPr>
        <w:sz w:val="16"/>
        <w:szCs w:val="16"/>
      </w:rPr>
      <w:t xml:space="preserve">Ce matériel peut être reproduit </w:t>
    </w:r>
  </w:p>
  <w:p w14:paraId="463D03E1" w14:textId="77777777" w:rsidR="009812F0" w:rsidRDefault="009812F0" w:rsidP="009812F0">
    <w:pPr>
      <w:rPr>
        <w:sz w:val="16"/>
        <w:szCs w:val="16"/>
      </w:rPr>
    </w:pPr>
    <w:r w:rsidRPr="003A16A3">
      <w:rPr>
        <w:sz w:val="16"/>
        <w:szCs w:val="16"/>
      </w:rPr>
      <w:t>à des fins professionnelles et</w:t>
    </w:r>
    <w:r>
      <w:rPr>
        <w:sz w:val="16"/>
        <w:szCs w:val="16"/>
      </w:rPr>
      <w:t xml:space="preserve"> pédagogiques non commerciales, </w:t>
    </w:r>
    <w:r w:rsidRPr="003A16A3">
      <w:rPr>
        <w:sz w:val="16"/>
        <w:szCs w:val="16"/>
      </w:rPr>
      <w:t xml:space="preserve">à la condition que le logo de Worldskills </w:t>
    </w:r>
  </w:p>
  <w:p w14:paraId="2DCAA8E1" w14:textId="77777777" w:rsidR="009812F0" w:rsidRPr="003A16A3" w:rsidRDefault="009812F0" w:rsidP="009812F0">
    <w:pPr>
      <w:rPr>
        <w:sz w:val="16"/>
        <w:szCs w:val="16"/>
      </w:rPr>
    </w:pPr>
    <w:r w:rsidRPr="003A16A3">
      <w:rPr>
        <w:sz w:val="16"/>
        <w:szCs w:val="16"/>
      </w:rPr>
      <w:t>France et la déclaration concernant les droits d’auteur restent en place.</w:t>
    </w:r>
  </w:p>
  <w:p w14:paraId="52BD86EB" w14:textId="77777777" w:rsidR="009812F0" w:rsidRPr="009812F0" w:rsidRDefault="009812F0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8" w:type="dxa"/>
      <w:jc w:val="center"/>
      <w:tblLook w:val="04A0" w:firstRow="1" w:lastRow="0" w:firstColumn="1" w:lastColumn="0" w:noHBand="0" w:noVBand="1"/>
    </w:tblPr>
    <w:tblGrid>
      <w:gridCol w:w="3308"/>
      <w:gridCol w:w="3310"/>
      <w:gridCol w:w="3310"/>
    </w:tblGrid>
    <w:tr w:rsidR="009812F0" w:rsidRPr="00343349" w14:paraId="6AECA960" w14:textId="77777777" w:rsidTr="009812F0">
      <w:trPr>
        <w:jc w:val="center"/>
      </w:trPr>
      <w:tc>
        <w:tcPr>
          <w:tcW w:w="3020" w:type="dxa"/>
          <w:shd w:val="clear" w:color="auto" w:fill="auto"/>
          <w:tcMar>
            <w:top w:w="170" w:type="dxa"/>
          </w:tcMar>
        </w:tcPr>
        <w:p w14:paraId="5FF7C1B8" w14:textId="712C8BF8" w:rsidR="009812F0" w:rsidRPr="00A06F68" w:rsidRDefault="009812F0" w:rsidP="00225505">
          <w:pPr>
            <w:pStyle w:val="Pieddepage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Finales Nationales</w:t>
          </w:r>
          <w:r w:rsidR="005C47DE">
            <w:rPr>
              <w:rFonts w:cs="Arial"/>
              <w:sz w:val="16"/>
            </w:rPr>
            <w:t xml:space="preserve"> – Phase </w:t>
          </w:r>
          <w:r w:rsidR="002A7B54">
            <w:rPr>
              <w:rFonts w:cs="Arial"/>
              <w:sz w:val="16"/>
            </w:rPr>
            <w:t>2</w:t>
          </w:r>
        </w:p>
        <w:p w14:paraId="3ECF9F30" w14:textId="3BD6FB36" w:rsidR="009812F0" w:rsidRPr="00641164" w:rsidRDefault="009812F0" w:rsidP="00225505">
          <w:pPr>
            <w:pStyle w:val="Pieddepage"/>
            <w:rPr>
              <w:rFonts w:cs="Arial"/>
              <w:b/>
              <w:sz w:val="16"/>
            </w:rPr>
          </w:pPr>
          <w:r w:rsidRPr="00641164">
            <w:rPr>
              <w:rFonts w:cs="Arial"/>
              <w:b/>
              <w:sz w:val="16"/>
            </w:rPr>
            <w:t>4</w:t>
          </w:r>
          <w:r>
            <w:rPr>
              <w:rFonts w:cs="Arial"/>
              <w:b/>
              <w:sz w:val="16"/>
            </w:rPr>
            <w:t>6</w:t>
          </w:r>
          <w:r w:rsidRPr="00641164">
            <w:rPr>
              <w:rFonts w:cs="Arial"/>
              <w:b/>
              <w:sz w:val="16"/>
              <w:vertAlign w:val="superscript"/>
            </w:rPr>
            <w:t>e</w:t>
          </w:r>
          <w:r w:rsidRPr="00641164">
            <w:rPr>
              <w:rFonts w:cs="Arial"/>
              <w:b/>
              <w:sz w:val="16"/>
            </w:rPr>
            <w:t xml:space="preserve"> </w:t>
          </w:r>
          <w:r>
            <w:rPr>
              <w:rFonts w:cs="Arial"/>
              <w:b/>
              <w:sz w:val="16"/>
            </w:rPr>
            <w:t>Compétition</w:t>
          </w:r>
          <w:r w:rsidR="00E35A46">
            <w:rPr>
              <w:rFonts w:cs="Arial"/>
              <w:b/>
              <w:sz w:val="16"/>
            </w:rPr>
            <w:t xml:space="preserve"> </w:t>
          </w:r>
          <w:r w:rsidR="00E35A46">
            <w:rPr>
              <w:rFonts w:cs="Arial"/>
              <w:b/>
              <w:sz w:val="16"/>
            </w:rPr>
            <w:t>WorldSkills</w:t>
          </w:r>
        </w:p>
        <w:p w14:paraId="3E1ACB21" w14:textId="5D130069" w:rsidR="009812F0" w:rsidRDefault="00313DF6" w:rsidP="00553508">
          <w:pPr>
            <w:pStyle w:val="Pieddepage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Ly</w:t>
          </w:r>
          <w:r w:rsidR="00400FBB">
            <w:rPr>
              <w:rFonts w:cs="Arial"/>
              <w:sz w:val="16"/>
            </w:rPr>
            <w:t>on</w:t>
          </w:r>
          <w:r w:rsidR="009812F0">
            <w:rPr>
              <w:rFonts w:cs="Arial"/>
              <w:sz w:val="16"/>
            </w:rPr>
            <w:t xml:space="preserve"> 202</w:t>
          </w:r>
          <w:r>
            <w:rPr>
              <w:rFonts w:cs="Arial"/>
              <w:sz w:val="16"/>
            </w:rPr>
            <w:t>2</w:t>
          </w:r>
        </w:p>
        <w:p w14:paraId="24EF90E6" w14:textId="77777777" w:rsidR="009812F0" w:rsidRDefault="009812F0" w:rsidP="00553508">
          <w:pPr>
            <w:pStyle w:val="Pieddepage"/>
            <w:rPr>
              <w:rFonts w:cs="Arial"/>
              <w:sz w:val="16"/>
            </w:rPr>
          </w:pPr>
        </w:p>
        <w:p w14:paraId="15968E37" w14:textId="39C346F4" w:rsidR="009812F0" w:rsidRDefault="009812F0" w:rsidP="00553508">
          <w:pPr>
            <w:pStyle w:val="Pieddepage"/>
            <w:rPr>
              <w:rFonts w:cs="Arial"/>
              <w:sz w:val="16"/>
            </w:rPr>
          </w:pPr>
          <w:r w:rsidRPr="00A06F68">
            <w:rPr>
              <w:rFonts w:cs="Arial"/>
              <w:sz w:val="16"/>
            </w:rPr>
            <w:fldChar w:fldCharType="begin"/>
          </w:r>
          <w:r w:rsidRPr="00A06F68">
            <w:rPr>
              <w:rFonts w:cs="Arial"/>
              <w:sz w:val="16"/>
            </w:rPr>
            <w:instrText xml:space="preserve"> </w:instrText>
          </w:r>
          <w:r>
            <w:rPr>
              <w:rFonts w:cs="Arial"/>
              <w:sz w:val="16"/>
            </w:rPr>
            <w:instrText>PAGE</w:instrText>
          </w:r>
          <w:r w:rsidRPr="00A06F68">
            <w:rPr>
              <w:rFonts w:cs="Arial"/>
              <w:sz w:val="16"/>
            </w:rPr>
            <w:instrText xml:space="preserve">  \* Arabic  \* MERGEFORMAT </w:instrText>
          </w:r>
          <w:r w:rsidRPr="00A06F68">
            <w:rPr>
              <w:rFonts w:cs="Arial"/>
              <w:sz w:val="16"/>
            </w:rPr>
            <w:fldChar w:fldCharType="separate"/>
          </w:r>
          <w:r w:rsidR="00335EF5">
            <w:rPr>
              <w:rFonts w:cs="Arial"/>
              <w:noProof/>
              <w:sz w:val="16"/>
            </w:rPr>
            <w:t>3</w:t>
          </w:r>
          <w:r w:rsidRPr="00A06F68">
            <w:rPr>
              <w:rFonts w:cs="Arial"/>
              <w:sz w:val="16"/>
            </w:rPr>
            <w:fldChar w:fldCharType="end"/>
          </w:r>
          <w:r w:rsidRPr="00A06F68">
            <w:rPr>
              <w:rFonts w:cs="Arial"/>
              <w:sz w:val="16"/>
            </w:rPr>
            <w:t xml:space="preserve"> / </w:t>
          </w:r>
          <w:r w:rsidRPr="00A06F68">
            <w:rPr>
              <w:rFonts w:cs="Arial"/>
              <w:sz w:val="16"/>
            </w:rPr>
            <w:fldChar w:fldCharType="begin"/>
          </w:r>
          <w:r w:rsidRPr="00A06F68">
            <w:rPr>
              <w:rFonts w:cs="Arial"/>
              <w:sz w:val="16"/>
            </w:rPr>
            <w:instrText xml:space="preserve"> </w:instrText>
          </w:r>
          <w:r>
            <w:rPr>
              <w:rFonts w:cs="Arial"/>
              <w:sz w:val="16"/>
            </w:rPr>
            <w:instrText>NUMPAGES</w:instrText>
          </w:r>
          <w:r w:rsidRPr="00A06F68">
            <w:rPr>
              <w:rFonts w:cs="Arial"/>
              <w:sz w:val="16"/>
            </w:rPr>
            <w:instrText xml:space="preserve">  \* Arabic  \* MERGEFORMAT </w:instrText>
          </w:r>
          <w:r w:rsidRPr="00A06F68">
            <w:rPr>
              <w:rFonts w:cs="Arial"/>
              <w:sz w:val="16"/>
            </w:rPr>
            <w:fldChar w:fldCharType="separate"/>
          </w:r>
          <w:r w:rsidR="00335EF5">
            <w:rPr>
              <w:rFonts w:cs="Arial"/>
              <w:noProof/>
              <w:sz w:val="16"/>
            </w:rPr>
            <w:t>5</w:t>
          </w:r>
          <w:r w:rsidRPr="00A06F68">
            <w:rPr>
              <w:rFonts w:cs="Arial"/>
              <w:sz w:val="16"/>
            </w:rPr>
            <w:fldChar w:fldCharType="end"/>
          </w:r>
        </w:p>
        <w:p w14:paraId="4BDA9278" w14:textId="77777777" w:rsidR="009812F0" w:rsidRPr="00A06F68" w:rsidRDefault="009812F0" w:rsidP="00203F41">
          <w:pPr>
            <w:pStyle w:val="Pieddepage"/>
            <w:rPr>
              <w:sz w:val="16"/>
              <w:szCs w:val="16"/>
            </w:rPr>
          </w:pPr>
        </w:p>
      </w:tc>
      <w:tc>
        <w:tcPr>
          <w:tcW w:w="3021" w:type="dxa"/>
          <w:shd w:val="clear" w:color="auto" w:fill="auto"/>
          <w:tcMar>
            <w:top w:w="170" w:type="dxa"/>
          </w:tcMar>
        </w:tcPr>
        <w:p w14:paraId="1B31F22B" w14:textId="77777777" w:rsidR="009812F0" w:rsidRPr="00E35A46" w:rsidRDefault="009812F0" w:rsidP="00A10E3D">
          <w:pPr>
            <w:pStyle w:val="Pieddepage"/>
            <w:jc w:val="center"/>
            <w:rPr>
              <w:rFonts w:cs="Arial"/>
              <w:sz w:val="16"/>
            </w:rPr>
          </w:pPr>
          <w:r w:rsidRPr="00E35A46">
            <w:rPr>
              <w:rFonts w:cs="Arial"/>
              <w:sz w:val="16"/>
            </w:rPr>
            <w:t>Métier N°</w:t>
          </w:r>
          <w:r w:rsidRPr="00E35A46">
            <w:rPr>
              <w:rFonts w:cs="Arial"/>
              <w:b/>
              <w:sz w:val="16"/>
            </w:rPr>
            <w:t>05</w:t>
          </w:r>
        </w:p>
        <w:p w14:paraId="662416AA" w14:textId="77777777" w:rsidR="009812F0" w:rsidRPr="00E35A46" w:rsidRDefault="009812F0" w:rsidP="00A10E3D">
          <w:pPr>
            <w:pStyle w:val="Pieddepage"/>
            <w:jc w:val="center"/>
            <w:rPr>
              <w:rFonts w:cs="Arial"/>
              <w:b/>
              <w:sz w:val="16"/>
            </w:rPr>
          </w:pPr>
          <w:r w:rsidRPr="00E35A46">
            <w:rPr>
              <w:rFonts w:cs="Arial"/>
              <w:b/>
              <w:sz w:val="16"/>
            </w:rPr>
            <w:t>DAO – Dessin industriel</w:t>
          </w:r>
        </w:p>
        <w:p w14:paraId="118656B2" w14:textId="6480E5EC" w:rsidR="009812F0" w:rsidRPr="003058A1" w:rsidRDefault="009812F0" w:rsidP="003058A1">
          <w:pPr>
            <w:pStyle w:val="Pieddepage"/>
            <w:jc w:val="center"/>
            <w:rPr>
              <w:rFonts w:cs="Arial"/>
              <w:color w:val="D20A01"/>
              <w:sz w:val="16"/>
            </w:rPr>
          </w:pPr>
          <w:r w:rsidRPr="00E35A46">
            <w:rPr>
              <w:rFonts w:cs="Arial"/>
              <w:sz w:val="16"/>
            </w:rPr>
            <w:t xml:space="preserve">Version : </w:t>
          </w:r>
          <w:r w:rsidR="00754DDC" w:rsidRPr="00E35A46">
            <w:rPr>
              <w:rFonts w:cs="Arial"/>
              <w:sz w:val="16"/>
            </w:rPr>
            <w:t>2</w:t>
          </w:r>
          <w:r w:rsidRPr="00E35A46">
            <w:rPr>
              <w:rFonts w:cs="Arial"/>
              <w:sz w:val="16"/>
            </w:rPr>
            <w:t>.0</w:t>
          </w:r>
        </w:p>
      </w:tc>
      <w:tc>
        <w:tcPr>
          <w:tcW w:w="3021" w:type="dxa"/>
          <w:shd w:val="clear" w:color="auto" w:fill="auto"/>
          <w:tcMar>
            <w:top w:w="170" w:type="dxa"/>
          </w:tcMar>
        </w:tcPr>
        <w:p w14:paraId="69B8A375" w14:textId="77777777" w:rsidR="009812F0" w:rsidRPr="00F41FEF" w:rsidRDefault="009812F0" w:rsidP="00134629">
          <w:pPr>
            <w:pStyle w:val="Pieddepage"/>
            <w:jc w:val="right"/>
            <w:rPr>
              <w:rFonts w:cs="Arial"/>
              <w:sz w:val="16"/>
            </w:rPr>
          </w:pPr>
        </w:p>
        <w:p w14:paraId="6B63B391" w14:textId="77777777" w:rsidR="009812F0" w:rsidRPr="00F41FEF" w:rsidRDefault="009812F0" w:rsidP="00134629">
          <w:pPr>
            <w:pStyle w:val="Pieddepage"/>
            <w:jc w:val="right"/>
            <w:rPr>
              <w:rFonts w:cs="Arial"/>
              <w:sz w:val="16"/>
            </w:rPr>
          </w:pPr>
        </w:p>
      </w:tc>
    </w:tr>
  </w:tbl>
  <w:p w14:paraId="142AB0B4" w14:textId="77777777" w:rsidR="009812F0" w:rsidRPr="00F41FEF" w:rsidRDefault="009812F0" w:rsidP="00A11118">
    <w:pPr>
      <w:pStyle w:val="footer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01E0DF" w14:textId="77777777" w:rsidR="004F28B7" w:rsidRDefault="004F28B7" w:rsidP="00A11118">
      <w:r>
        <w:separator/>
      </w:r>
    </w:p>
  </w:footnote>
  <w:footnote w:type="continuationSeparator" w:id="0">
    <w:p w14:paraId="653B0465" w14:textId="77777777" w:rsidR="004F28B7" w:rsidRDefault="004F28B7" w:rsidP="00A111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98D89" w14:textId="4DF52F56" w:rsidR="00644CDC" w:rsidRDefault="004F76A4" w:rsidP="00A11118">
    <w:pPr>
      <w:pStyle w:val="En-tte"/>
      <w:jc w:val="right"/>
    </w:pPr>
    <w:r>
      <w:rPr>
        <w:noProof/>
        <w:lang w:eastAsia="fr-FR"/>
      </w:rPr>
      <w:drawing>
        <wp:anchor distT="0" distB="0" distL="114300" distR="114300" simplePos="0" relativeHeight="251657216" behindDoc="1" locked="0" layoutInCell="1" allowOverlap="1" wp14:anchorId="69136E9E" wp14:editId="298427BC">
          <wp:simplePos x="0" y="0"/>
          <wp:positionH relativeFrom="column">
            <wp:posOffset>-825500</wp:posOffset>
          </wp:positionH>
          <wp:positionV relativeFrom="paragraph">
            <wp:posOffset>-440690</wp:posOffset>
          </wp:positionV>
          <wp:extent cx="7683500" cy="10868025"/>
          <wp:effectExtent l="0" t="0" r="0" b="0"/>
          <wp:wrapNone/>
          <wp:docPr id="13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83500" cy="10868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3674C" w14:textId="1E5D614B" w:rsidR="009812F0" w:rsidRDefault="004F76A4" w:rsidP="00A11118">
    <w:pPr>
      <w:pStyle w:val="En-tte"/>
      <w:jc w:val="right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 wp14:anchorId="2987881B" wp14:editId="466EA930">
          <wp:simplePos x="0" y="0"/>
          <wp:positionH relativeFrom="column">
            <wp:posOffset>-825500</wp:posOffset>
          </wp:positionH>
          <wp:positionV relativeFrom="paragraph">
            <wp:posOffset>-440690</wp:posOffset>
          </wp:positionV>
          <wp:extent cx="7683500" cy="10868025"/>
          <wp:effectExtent l="0" t="0" r="0" b="0"/>
          <wp:wrapNone/>
          <wp:docPr id="37" name="Imag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83500" cy="10868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15427F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6035A7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6FE716E"/>
    <w:multiLevelType w:val="hybridMultilevel"/>
    <w:tmpl w:val="D35615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16778"/>
    <w:multiLevelType w:val="hybridMultilevel"/>
    <w:tmpl w:val="8CFAE1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6785B"/>
    <w:multiLevelType w:val="hybridMultilevel"/>
    <w:tmpl w:val="74848E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6521D9"/>
    <w:multiLevelType w:val="hybridMultilevel"/>
    <w:tmpl w:val="9B92BD64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E86745"/>
    <w:multiLevelType w:val="hybridMultilevel"/>
    <w:tmpl w:val="06763D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01CD9"/>
    <w:multiLevelType w:val="hybridMultilevel"/>
    <w:tmpl w:val="3AA2CB4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647256"/>
    <w:multiLevelType w:val="hybridMultilevel"/>
    <w:tmpl w:val="3ACE63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E3012C"/>
    <w:multiLevelType w:val="hybridMultilevel"/>
    <w:tmpl w:val="3B186D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591F0D"/>
    <w:multiLevelType w:val="hybridMultilevel"/>
    <w:tmpl w:val="CFF8D8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746E15"/>
    <w:multiLevelType w:val="hybridMultilevel"/>
    <w:tmpl w:val="CAE683EC"/>
    <w:lvl w:ilvl="0" w:tplc="88FED76E">
      <w:start w:val="1"/>
      <w:numFmt w:val="bullet"/>
      <w:pStyle w:val="tablesub-bullet"/>
      <w:lvlText w:val="-"/>
      <w:lvlJc w:val="left"/>
      <w:pPr>
        <w:ind w:left="1004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202A2610"/>
    <w:multiLevelType w:val="multilevel"/>
    <w:tmpl w:val="DD963F12"/>
    <w:styleLink w:val="ListBullets"/>
    <w:lvl w:ilvl="0">
      <w:start w:val="1"/>
      <w:numFmt w:val="bullet"/>
      <w:pStyle w:val="Listepuces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Listepuces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Listepuces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Listepuces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Listepuces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3" w15:restartNumberingAfterBreak="0">
    <w:nsid w:val="2751125C"/>
    <w:multiLevelType w:val="hybridMultilevel"/>
    <w:tmpl w:val="F9D2AF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7E5014"/>
    <w:multiLevelType w:val="multilevel"/>
    <w:tmpl w:val="10862F6E"/>
    <w:lvl w:ilvl="0">
      <w:start w:val="1"/>
      <w:numFmt w:val="decimal"/>
      <w:lvlText w:val="%1."/>
      <w:lvlJc w:val="left"/>
      <w:pPr>
        <w:ind w:left="454" w:hanging="454"/>
      </w:pPr>
      <w:rPr>
        <w:rFonts w:ascii="Arial" w:hAnsi="Arial" w:hint="default"/>
        <w:b/>
        <w:i w:val="0"/>
        <w:sz w:val="24"/>
        <w:u w:val="none"/>
      </w:rPr>
    </w:lvl>
    <w:lvl w:ilvl="1">
      <w:start w:val="1"/>
      <w:numFmt w:val="decimal"/>
      <w:lvlText w:val="%1.%2"/>
      <w:lvlJc w:val="left"/>
      <w:pPr>
        <w:ind w:left="454" w:hanging="454"/>
      </w:pPr>
      <w:rPr>
        <w:rFonts w:ascii="Arial" w:hAnsi="Arial" w:hint="default"/>
        <w:b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1247"/>
        </w:tabs>
        <w:ind w:left="1247" w:hanging="793"/>
      </w:pPr>
      <w:rPr>
        <w:rFonts w:ascii="Arial" w:hAnsi="Arial" w:hint="default"/>
        <w:b w:val="0"/>
        <w:i w:val="0"/>
        <w:sz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AF062B9"/>
    <w:multiLevelType w:val="hybridMultilevel"/>
    <w:tmpl w:val="22742F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D40CFD"/>
    <w:multiLevelType w:val="hybridMultilevel"/>
    <w:tmpl w:val="D8084D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474AEB"/>
    <w:multiLevelType w:val="hybridMultilevel"/>
    <w:tmpl w:val="AAAE509E"/>
    <w:lvl w:ilvl="0" w:tplc="8EAE1C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8620B0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FB2FF5"/>
    <w:multiLevelType w:val="multilevel"/>
    <w:tmpl w:val="DFA43520"/>
    <w:lvl w:ilvl="0">
      <w:start w:val="1"/>
      <w:numFmt w:val="decimal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47" w:hanging="124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47"/>
        </w:tabs>
        <w:ind w:left="1474" w:hanging="10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39AD524D"/>
    <w:multiLevelType w:val="hybridMultilevel"/>
    <w:tmpl w:val="3F66AA9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264493"/>
    <w:multiLevelType w:val="hybridMultilevel"/>
    <w:tmpl w:val="E87A3BEE"/>
    <w:lvl w:ilvl="0" w:tplc="A7B8B2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B03D89"/>
    <w:multiLevelType w:val="hybridMultilevel"/>
    <w:tmpl w:val="8402A6A6"/>
    <w:lvl w:ilvl="0" w:tplc="A90CBDDE">
      <w:start w:val="1"/>
      <w:numFmt w:val="lowerLetter"/>
      <w:pStyle w:val="lettered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2215D3"/>
    <w:multiLevelType w:val="multilevel"/>
    <w:tmpl w:val="0409001F"/>
    <w:lvl w:ilvl="0">
      <w:start w:val="1"/>
      <w:numFmt w:val="decimal"/>
      <w:lvlText w:val="%1."/>
      <w:lvlJc w:val="left"/>
      <w:pPr>
        <w:ind w:left="814" w:hanging="360"/>
      </w:pPr>
    </w:lvl>
    <w:lvl w:ilvl="1">
      <w:start w:val="1"/>
      <w:numFmt w:val="decimal"/>
      <w:lvlText w:val="%1.%2."/>
      <w:lvlJc w:val="left"/>
      <w:pPr>
        <w:ind w:left="1246" w:hanging="432"/>
      </w:pPr>
    </w:lvl>
    <w:lvl w:ilvl="2">
      <w:start w:val="1"/>
      <w:numFmt w:val="decimal"/>
      <w:lvlText w:val="%1.%2.%3."/>
      <w:lvlJc w:val="left"/>
      <w:pPr>
        <w:ind w:left="1678" w:hanging="504"/>
      </w:pPr>
    </w:lvl>
    <w:lvl w:ilvl="3">
      <w:start w:val="1"/>
      <w:numFmt w:val="decimal"/>
      <w:lvlText w:val="%1.%2.%3.%4."/>
      <w:lvlJc w:val="left"/>
      <w:pPr>
        <w:ind w:left="2182" w:hanging="648"/>
      </w:pPr>
    </w:lvl>
    <w:lvl w:ilvl="4">
      <w:start w:val="1"/>
      <w:numFmt w:val="decimal"/>
      <w:lvlText w:val="%1.%2.%3.%4.%5."/>
      <w:lvlJc w:val="left"/>
      <w:pPr>
        <w:ind w:left="2686" w:hanging="792"/>
      </w:pPr>
    </w:lvl>
    <w:lvl w:ilvl="5">
      <w:start w:val="1"/>
      <w:numFmt w:val="decimal"/>
      <w:lvlText w:val="%1.%2.%3.%4.%5.%6."/>
      <w:lvlJc w:val="left"/>
      <w:pPr>
        <w:ind w:left="3190" w:hanging="936"/>
      </w:pPr>
    </w:lvl>
    <w:lvl w:ilvl="6">
      <w:start w:val="1"/>
      <w:numFmt w:val="decimal"/>
      <w:lvlText w:val="%1.%2.%3.%4.%5.%6.%7."/>
      <w:lvlJc w:val="left"/>
      <w:pPr>
        <w:ind w:left="3694" w:hanging="1080"/>
      </w:pPr>
    </w:lvl>
    <w:lvl w:ilvl="7">
      <w:start w:val="1"/>
      <w:numFmt w:val="decimal"/>
      <w:lvlText w:val="%1.%2.%3.%4.%5.%6.%7.%8."/>
      <w:lvlJc w:val="left"/>
      <w:pPr>
        <w:ind w:left="4198" w:hanging="1224"/>
      </w:pPr>
    </w:lvl>
    <w:lvl w:ilvl="8">
      <w:start w:val="1"/>
      <w:numFmt w:val="decimal"/>
      <w:lvlText w:val="%1.%2.%3.%4.%5.%6.%7.%8.%9."/>
      <w:lvlJc w:val="left"/>
      <w:pPr>
        <w:ind w:left="4774" w:hanging="1440"/>
      </w:pPr>
    </w:lvl>
  </w:abstractNum>
  <w:abstractNum w:abstractNumId="23" w15:restartNumberingAfterBreak="0">
    <w:nsid w:val="422F40D9"/>
    <w:multiLevelType w:val="hybridMultilevel"/>
    <w:tmpl w:val="28547F42"/>
    <w:lvl w:ilvl="0" w:tplc="F9BAF04C">
      <w:start w:val="1"/>
      <w:numFmt w:val="decimal"/>
      <w:lvlText w:val="%1."/>
      <w:lvlJc w:val="left"/>
      <w:pPr>
        <w:ind w:left="1069" w:hanging="360"/>
      </w:pPr>
    </w:lvl>
    <w:lvl w:ilvl="1" w:tplc="040C0019" w:tentative="1">
      <w:start w:val="1"/>
      <w:numFmt w:val="lowerLetter"/>
      <w:lvlText w:val="%2."/>
      <w:lvlJc w:val="left"/>
      <w:pPr>
        <w:ind w:left="1865" w:hanging="360"/>
      </w:pPr>
    </w:lvl>
    <w:lvl w:ilvl="2" w:tplc="040C001B" w:tentative="1">
      <w:start w:val="1"/>
      <w:numFmt w:val="lowerRoman"/>
      <w:lvlText w:val="%3."/>
      <w:lvlJc w:val="right"/>
      <w:pPr>
        <w:ind w:left="2585" w:hanging="180"/>
      </w:pPr>
    </w:lvl>
    <w:lvl w:ilvl="3" w:tplc="040C000F" w:tentative="1">
      <w:start w:val="1"/>
      <w:numFmt w:val="decimal"/>
      <w:lvlText w:val="%4."/>
      <w:lvlJc w:val="left"/>
      <w:pPr>
        <w:ind w:left="3305" w:hanging="360"/>
      </w:pPr>
    </w:lvl>
    <w:lvl w:ilvl="4" w:tplc="040C0019" w:tentative="1">
      <w:start w:val="1"/>
      <w:numFmt w:val="lowerLetter"/>
      <w:lvlText w:val="%5."/>
      <w:lvlJc w:val="left"/>
      <w:pPr>
        <w:ind w:left="4025" w:hanging="360"/>
      </w:pPr>
    </w:lvl>
    <w:lvl w:ilvl="5" w:tplc="040C001B" w:tentative="1">
      <w:start w:val="1"/>
      <w:numFmt w:val="lowerRoman"/>
      <w:lvlText w:val="%6."/>
      <w:lvlJc w:val="right"/>
      <w:pPr>
        <w:ind w:left="4745" w:hanging="180"/>
      </w:pPr>
    </w:lvl>
    <w:lvl w:ilvl="6" w:tplc="040C000F" w:tentative="1">
      <w:start w:val="1"/>
      <w:numFmt w:val="decimal"/>
      <w:lvlText w:val="%7."/>
      <w:lvlJc w:val="left"/>
      <w:pPr>
        <w:ind w:left="5465" w:hanging="360"/>
      </w:pPr>
    </w:lvl>
    <w:lvl w:ilvl="7" w:tplc="040C0019" w:tentative="1">
      <w:start w:val="1"/>
      <w:numFmt w:val="lowerLetter"/>
      <w:lvlText w:val="%8."/>
      <w:lvlJc w:val="left"/>
      <w:pPr>
        <w:ind w:left="6185" w:hanging="360"/>
      </w:pPr>
    </w:lvl>
    <w:lvl w:ilvl="8" w:tplc="040C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4" w15:restartNumberingAfterBreak="0">
    <w:nsid w:val="42365BAC"/>
    <w:multiLevelType w:val="hybridMultilevel"/>
    <w:tmpl w:val="1BE690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7F3BE5"/>
    <w:multiLevelType w:val="hybridMultilevel"/>
    <w:tmpl w:val="100039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4907C0"/>
    <w:multiLevelType w:val="hybridMultilevel"/>
    <w:tmpl w:val="F0DE15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D117FE"/>
    <w:multiLevelType w:val="hybridMultilevel"/>
    <w:tmpl w:val="8D1CD25A"/>
    <w:lvl w:ilvl="0" w:tplc="B77CAA8E">
      <w:start w:val="1"/>
      <w:numFmt w:val="bullet"/>
      <w:pStyle w:val="table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880AE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66E1D04"/>
    <w:multiLevelType w:val="hybridMultilevel"/>
    <w:tmpl w:val="8D9CFC1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176E08"/>
    <w:multiLevelType w:val="hybridMultilevel"/>
    <w:tmpl w:val="3CD649E4"/>
    <w:lvl w:ilvl="0" w:tplc="0A223C3C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922D83"/>
    <w:multiLevelType w:val="multilevel"/>
    <w:tmpl w:val="FEC6797E"/>
    <w:lvl w:ilvl="0">
      <w:start w:val="1"/>
      <w:numFmt w:val="decimal"/>
      <w:lvlText w:val="%1."/>
      <w:lvlJc w:val="left"/>
      <w:pPr>
        <w:ind w:left="454" w:hanging="454"/>
      </w:pPr>
      <w:rPr>
        <w:rFonts w:ascii="Arial" w:hAnsi="Arial" w:hint="default"/>
        <w:b/>
        <w:i w:val="0"/>
        <w:sz w:val="24"/>
        <w:u w:val="none"/>
      </w:rPr>
    </w:lvl>
    <w:lvl w:ilvl="1">
      <w:start w:val="1"/>
      <w:numFmt w:val="decimal"/>
      <w:pStyle w:val="Subsectionheading"/>
      <w:lvlText w:val="%1.%2"/>
      <w:lvlJc w:val="left"/>
      <w:pPr>
        <w:ind w:left="454" w:hanging="454"/>
      </w:pPr>
      <w:rPr>
        <w:rFonts w:ascii="Arial" w:hAnsi="Arial" w:hint="default"/>
        <w:b/>
        <w:i w:val="0"/>
        <w:sz w:val="20"/>
      </w:rPr>
    </w:lvl>
    <w:lvl w:ilvl="2">
      <w:start w:val="1"/>
      <w:numFmt w:val="decimal"/>
      <w:pStyle w:val="sub-subsectionheading"/>
      <w:lvlText w:val="%1.%2.%3"/>
      <w:lvlJc w:val="left"/>
      <w:pPr>
        <w:tabs>
          <w:tab w:val="num" w:pos="1247"/>
        </w:tabs>
        <w:ind w:left="1247" w:hanging="793"/>
      </w:pPr>
      <w:rPr>
        <w:rFonts w:ascii="Arial" w:hAnsi="Arial" w:hint="default"/>
        <w:b w:val="0"/>
        <w:i w:val="0"/>
        <w:sz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CDD6FE8"/>
    <w:multiLevelType w:val="hybridMultilevel"/>
    <w:tmpl w:val="AF4C94EA"/>
    <w:lvl w:ilvl="0" w:tplc="F1C6FD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A34344C">
      <w:start w:val="1"/>
      <w:numFmt w:val="bullet"/>
      <w:pStyle w:val="bullet-sub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D3BEB6BE">
      <w:start w:val="1"/>
      <w:numFmt w:val="bullet"/>
      <w:pStyle w:val="bullet-sub-sub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27802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0EDF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BFAD10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7C85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B209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38FCD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C11A74"/>
    <w:multiLevelType w:val="hybridMultilevel"/>
    <w:tmpl w:val="06100B68"/>
    <w:lvl w:ilvl="0" w:tplc="74DEE56A">
      <w:start w:val="1"/>
      <w:numFmt w:val="bullet"/>
      <w:pStyle w:val="Subpointbullets"/>
      <w:lvlText w:val=""/>
      <w:lvlJc w:val="left"/>
      <w:pPr>
        <w:tabs>
          <w:tab w:val="num" w:pos="1267"/>
        </w:tabs>
        <w:ind w:left="1267" w:hanging="360"/>
      </w:pPr>
      <w:rPr>
        <w:rFonts w:ascii="Symbol" w:hAnsi="Symbol" w:hint="default"/>
      </w:rPr>
    </w:lvl>
    <w:lvl w:ilvl="1" w:tplc="BA90982C">
      <w:start w:val="1"/>
      <w:numFmt w:val="decimal"/>
      <w:lvlText w:val="1.%2"/>
      <w:lvlJc w:val="left"/>
      <w:pPr>
        <w:tabs>
          <w:tab w:val="num" w:pos="851"/>
        </w:tabs>
        <w:ind w:left="851" w:hanging="567"/>
      </w:pPr>
      <w:rPr>
        <w:rFonts w:hint="default"/>
      </w:rPr>
    </w:lvl>
    <w:lvl w:ilvl="2" w:tplc="BA90982C">
      <w:start w:val="1"/>
      <w:numFmt w:val="decimal"/>
      <w:lvlText w:val="1.%3"/>
      <w:lvlJc w:val="left"/>
      <w:pPr>
        <w:tabs>
          <w:tab w:val="num" w:pos="3274"/>
        </w:tabs>
        <w:ind w:left="3274" w:hanging="567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tabs>
          <w:tab w:val="num" w:pos="3787"/>
        </w:tabs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7"/>
        </w:tabs>
        <w:ind w:left="45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7"/>
        </w:tabs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7"/>
        </w:tabs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7"/>
        </w:tabs>
        <w:ind w:left="66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7"/>
        </w:tabs>
        <w:ind w:left="7387" w:hanging="360"/>
      </w:pPr>
      <w:rPr>
        <w:rFonts w:ascii="Wingdings" w:hAnsi="Wingdings" w:hint="default"/>
      </w:rPr>
    </w:lvl>
  </w:abstractNum>
  <w:abstractNum w:abstractNumId="33" w15:restartNumberingAfterBreak="0">
    <w:nsid w:val="55E15C3B"/>
    <w:multiLevelType w:val="hybridMultilevel"/>
    <w:tmpl w:val="E0C2FCD2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A680A8B"/>
    <w:multiLevelType w:val="hybridMultilevel"/>
    <w:tmpl w:val="425C2A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BA6641"/>
    <w:multiLevelType w:val="hybridMultilevel"/>
    <w:tmpl w:val="2D14CA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CA5F13"/>
    <w:multiLevelType w:val="multilevel"/>
    <w:tmpl w:val="2E1E84B0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abstractNum w:abstractNumId="37" w15:restartNumberingAfterBreak="0">
    <w:nsid w:val="6A02132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6AFB5DB3"/>
    <w:multiLevelType w:val="hybridMultilevel"/>
    <w:tmpl w:val="9888124E"/>
    <w:lvl w:ilvl="0" w:tplc="8EAE1CF0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F606CA48" w:tentative="1">
      <w:start w:val="1"/>
      <w:numFmt w:val="lowerLetter"/>
      <w:lvlText w:val="%2."/>
      <w:lvlJc w:val="left"/>
      <w:pPr>
        <w:ind w:left="1440" w:hanging="360"/>
      </w:pPr>
    </w:lvl>
    <w:lvl w:ilvl="2" w:tplc="64AA5BE8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C00424"/>
    <w:multiLevelType w:val="hybridMultilevel"/>
    <w:tmpl w:val="3AA2CB4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190729"/>
    <w:multiLevelType w:val="hybridMultilevel"/>
    <w:tmpl w:val="E1C28D30"/>
    <w:lvl w:ilvl="0" w:tplc="EFB69C58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9237E4"/>
    <w:multiLevelType w:val="hybridMultilevel"/>
    <w:tmpl w:val="DE68B5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9C268AB"/>
    <w:multiLevelType w:val="hybridMultilevel"/>
    <w:tmpl w:val="8A0A40C6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B4043B"/>
    <w:multiLevelType w:val="hybridMultilevel"/>
    <w:tmpl w:val="F28ECCE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17"/>
  </w:num>
  <w:num w:numId="3">
    <w:abstractNumId w:val="31"/>
  </w:num>
  <w:num w:numId="4">
    <w:abstractNumId w:val="38"/>
  </w:num>
  <w:num w:numId="5">
    <w:abstractNumId w:val="21"/>
  </w:num>
  <w:num w:numId="6">
    <w:abstractNumId w:val="18"/>
  </w:num>
  <w:num w:numId="7">
    <w:abstractNumId w:val="22"/>
  </w:num>
  <w:num w:numId="8">
    <w:abstractNumId w:val="37"/>
  </w:num>
  <w:num w:numId="9">
    <w:abstractNumId w:val="1"/>
  </w:num>
  <w:num w:numId="10">
    <w:abstractNumId w:val="14"/>
  </w:num>
  <w:num w:numId="11">
    <w:abstractNumId w:val="30"/>
  </w:num>
  <w:num w:numId="12">
    <w:abstractNumId w:val="27"/>
  </w:num>
  <w:num w:numId="13">
    <w:abstractNumId w:val="11"/>
  </w:num>
  <w:num w:numId="14">
    <w:abstractNumId w:val="32"/>
  </w:num>
  <w:num w:numId="15">
    <w:abstractNumId w:val="43"/>
  </w:num>
  <w:num w:numId="16">
    <w:abstractNumId w:val="3"/>
  </w:num>
  <w:num w:numId="17">
    <w:abstractNumId w:val="8"/>
  </w:num>
  <w:num w:numId="18">
    <w:abstractNumId w:val="12"/>
  </w:num>
  <w:num w:numId="19">
    <w:abstractNumId w:val="40"/>
  </w:num>
  <w:num w:numId="20">
    <w:abstractNumId w:val="23"/>
  </w:num>
  <w:num w:numId="21">
    <w:abstractNumId w:val="2"/>
  </w:num>
  <w:num w:numId="22">
    <w:abstractNumId w:val="28"/>
  </w:num>
  <w:num w:numId="23">
    <w:abstractNumId w:val="20"/>
  </w:num>
  <w:num w:numId="24">
    <w:abstractNumId w:val="0"/>
  </w:num>
  <w:num w:numId="25">
    <w:abstractNumId w:val="42"/>
  </w:num>
  <w:num w:numId="26">
    <w:abstractNumId w:val="35"/>
  </w:num>
  <w:num w:numId="27">
    <w:abstractNumId w:val="7"/>
  </w:num>
  <w:num w:numId="28">
    <w:abstractNumId w:val="33"/>
  </w:num>
  <w:num w:numId="29">
    <w:abstractNumId w:val="5"/>
  </w:num>
  <w:num w:numId="30">
    <w:abstractNumId w:val="39"/>
  </w:num>
  <w:num w:numId="31">
    <w:abstractNumId w:val="10"/>
  </w:num>
  <w:num w:numId="32">
    <w:abstractNumId w:val="19"/>
  </w:num>
  <w:num w:numId="33">
    <w:abstractNumId w:val="36"/>
  </w:num>
  <w:num w:numId="34">
    <w:abstractNumId w:val="25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6"/>
  </w:num>
  <w:num w:numId="37">
    <w:abstractNumId w:val="36"/>
  </w:num>
  <w:num w:numId="38">
    <w:abstractNumId w:val="36"/>
  </w:num>
  <w:num w:numId="39">
    <w:abstractNumId w:val="34"/>
  </w:num>
  <w:num w:numId="40">
    <w:abstractNumId w:val="6"/>
  </w:num>
  <w:num w:numId="41">
    <w:abstractNumId w:val="26"/>
  </w:num>
  <w:num w:numId="42">
    <w:abstractNumId w:val="16"/>
  </w:num>
  <w:num w:numId="43">
    <w:abstractNumId w:val="24"/>
  </w:num>
  <w:num w:numId="44">
    <w:abstractNumId w:val="15"/>
  </w:num>
  <w:num w:numId="45">
    <w:abstractNumId w:val="41"/>
  </w:num>
  <w:num w:numId="46">
    <w:abstractNumId w:val="9"/>
  </w:num>
  <w:num w:numId="47">
    <w:abstractNumId w:val="13"/>
  </w:num>
  <w:num w:numId="4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6" w:nlCheck="1" w:checkStyle="0"/>
  <w:proofState w:spelling="clean"/>
  <w:attachedTemplate r:id="rId1"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2050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186A"/>
    <w:rsid w:val="00000440"/>
    <w:rsid w:val="000026E9"/>
    <w:rsid w:val="00004C40"/>
    <w:rsid w:val="00006719"/>
    <w:rsid w:val="00010C89"/>
    <w:rsid w:val="000149B8"/>
    <w:rsid w:val="00015C6C"/>
    <w:rsid w:val="000161E7"/>
    <w:rsid w:val="000367E7"/>
    <w:rsid w:val="00037CC4"/>
    <w:rsid w:val="00040C4E"/>
    <w:rsid w:val="00045EDA"/>
    <w:rsid w:val="00046521"/>
    <w:rsid w:val="00052827"/>
    <w:rsid w:val="000551F7"/>
    <w:rsid w:val="00065070"/>
    <w:rsid w:val="00077928"/>
    <w:rsid w:val="00080685"/>
    <w:rsid w:val="0008339E"/>
    <w:rsid w:val="0008673F"/>
    <w:rsid w:val="0008779D"/>
    <w:rsid w:val="000938D0"/>
    <w:rsid w:val="000A160D"/>
    <w:rsid w:val="000A35AF"/>
    <w:rsid w:val="000A51EA"/>
    <w:rsid w:val="000B1DCC"/>
    <w:rsid w:val="000B4206"/>
    <w:rsid w:val="000D3B1B"/>
    <w:rsid w:val="000D53CD"/>
    <w:rsid w:val="000D790D"/>
    <w:rsid w:val="000E0EC5"/>
    <w:rsid w:val="000E5425"/>
    <w:rsid w:val="000E7E43"/>
    <w:rsid w:val="000F3D11"/>
    <w:rsid w:val="00100555"/>
    <w:rsid w:val="0010066C"/>
    <w:rsid w:val="00103EA1"/>
    <w:rsid w:val="00110754"/>
    <w:rsid w:val="0011241F"/>
    <w:rsid w:val="00112713"/>
    <w:rsid w:val="00113080"/>
    <w:rsid w:val="001168DB"/>
    <w:rsid w:val="001225E4"/>
    <w:rsid w:val="00131F40"/>
    <w:rsid w:val="00132BD2"/>
    <w:rsid w:val="00132E48"/>
    <w:rsid w:val="00133997"/>
    <w:rsid w:val="00134629"/>
    <w:rsid w:val="0015124E"/>
    <w:rsid w:val="00153348"/>
    <w:rsid w:val="0015371B"/>
    <w:rsid w:val="00161C63"/>
    <w:rsid w:val="00164042"/>
    <w:rsid w:val="001640C0"/>
    <w:rsid w:val="001662F1"/>
    <w:rsid w:val="00185A27"/>
    <w:rsid w:val="00193406"/>
    <w:rsid w:val="001952A9"/>
    <w:rsid w:val="001957A8"/>
    <w:rsid w:val="001A30C2"/>
    <w:rsid w:val="001B3AC2"/>
    <w:rsid w:val="001B5B51"/>
    <w:rsid w:val="001C3B21"/>
    <w:rsid w:val="001C43AD"/>
    <w:rsid w:val="001D39FF"/>
    <w:rsid w:val="001D5CD5"/>
    <w:rsid w:val="001D5EA7"/>
    <w:rsid w:val="001D7D3F"/>
    <w:rsid w:val="001E261D"/>
    <w:rsid w:val="001E72CF"/>
    <w:rsid w:val="001F358C"/>
    <w:rsid w:val="001F36D7"/>
    <w:rsid w:val="001F5660"/>
    <w:rsid w:val="001F5CB5"/>
    <w:rsid w:val="001F72C7"/>
    <w:rsid w:val="002021EA"/>
    <w:rsid w:val="00203F41"/>
    <w:rsid w:val="002048B8"/>
    <w:rsid w:val="002074D3"/>
    <w:rsid w:val="0021063C"/>
    <w:rsid w:val="00212E14"/>
    <w:rsid w:val="0022481E"/>
    <w:rsid w:val="00225505"/>
    <w:rsid w:val="00226926"/>
    <w:rsid w:val="002304B0"/>
    <w:rsid w:val="00230E1E"/>
    <w:rsid w:val="00231B94"/>
    <w:rsid w:val="0023436B"/>
    <w:rsid w:val="00236B91"/>
    <w:rsid w:val="002377F9"/>
    <w:rsid w:val="002419E7"/>
    <w:rsid w:val="00245E34"/>
    <w:rsid w:val="00246145"/>
    <w:rsid w:val="00264F87"/>
    <w:rsid w:val="0027156B"/>
    <w:rsid w:val="00272056"/>
    <w:rsid w:val="00285E45"/>
    <w:rsid w:val="00287305"/>
    <w:rsid w:val="00292A10"/>
    <w:rsid w:val="00295E45"/>
    <w:rsid w:val="00296F66"/>
    <w:rsid w:val="002A1F6A"/>
    <w:rsid w:val="002A339C"/>
    <w:rsid w:val="002A40F8"/>
    <w:rsid w:val="002A6093"/>
    <w:rsid w:val="002A7B54"/>
    <w:rsid w:val="002B01A0"/>
    <w:rsid w:val="002B037D"/>
    <w:rsid w:val="002B22B9"/>
    <w:rsid w:val="002B260D"/>
    <w:rsid w:val="002B57DA"/>
    <w:rsid w:val="002D3236"/>
    <w:rsid w:val="002D5115"/>
    <w:rsid w:val="002D73E9"/>
    <w:rsid w:val="002E193D"/>
    <w:rsid w:val="002E4D1F"/>
    <w:rsid w:val="002E4EA5"/>
    <w:rsid w:val="002F2296"/>
    <w:rsid w:val="002F3239"/>
    <w:rsid w:val="002F56FB"/>
    <w:rsid w:val="002F5FD7"/>
    <w:rsid w:val="00301173"/>
    <w:rsid w:val="003058A1"/>
    <w:rsid w:val="003122CB"/>
    <w:rsid w:val="00313576"/>
    <w:rsid w:val="00313DF6"/>
    <w:rsid w:val="0031527D"/>
    <w:rsid w:val="00327031"/>
    <w:rsid w:val="00335EF5"/>
    <w:rsid w:val="00336D7D"/>
    <w:rsid w:val="0034328E"/>
    <w:rsid w:val="00343349"/>
    <w:rsid w:val="003472AF"/>
    <w:rsid w:val="00354C7A"/>
    <w:rsid w:val="0035740A"/>
    <w:rsid w:val="003577CE"/>
    <w:rsid w:val="00360608"/>
    <w:rsid w:val="003612B7"/>
    <w:rsid w:val="00363CFC"/>
    <w:rsid w:val="00364CAC"/>
    <w:rsid w:val="00372602"/>
    <w:rsid w:val="00373CB7"/>
    <w:rsid w:val="00382A34"/>
    <w:rsid w:val="00382FF6"/>
    <w:rsid w:val="00390223"/>
    <w:rsid w:val="003A1253"/>
    <w:rsid w:val="003A16A3"/>
    <w:rsid w:val="003A5B76"/>
    <w:rsid w:val="003A6952"/>
    <w:rsid w:val="003B03BC"/>
    <w:rsid w:val="003B1519"/>
    <w:rsid w:val="003B6712"/>
    <w:rsid w:val="003C0A5A"/>
    <w:rsid w:val="003C25A6"/>
    <w:rsid w:val="003C37A9"/>
    <w:rsid w:val="003C5A0D"/>
    <w:rsid w:val="003D438E"/>
    <w:rsid w:val="003E6408"/>
    <w:rsid w:val="003E7395"/>
    <w:rsid w:val="003F1B71"/>
    <w:rsid w:val="003F1EED"/>
    <w:rsid w:val="003F2AFC"/>
    <w:rsid w:val="003F3096"/>
    <w:rsid w:val="003F4554"/>
    <w:rsid w:val="00400FBB"/>
    <w:rsid w:val="0040128A"/>
    <w:rsid w:val="00401926"/>
    <w:rsid w:val="0040554C"/>
    <w:rsid w:val="00413B08"/>
    <w:rsid w:val="00416B5C"/>
    <w:rsid w:val="004172BF"/>
    <w:rsid w:val="00417FC3"/>
    <w:rsid w:val="004214DC"/>
    <w:rsid w:val="00424564"/>
    <w:rsid w:val="00426C75"/>
    <w:rsid w:val="004329F6"/>
    <w:rsid w:val="004361C4"/>
    <w:rsid w:val="00442D74"/>
    <w:rsid w:val="0044784A"/>
    <w:rsid w:val="00456326"/>
    <w:rsid w:val="004564EB"/>
    <w:rsid w:val="00466FEA"/>
    <w:rsid w:val="004743EC"/>
    <w:rsid w:val="00474462"/>
    <w:rsid w:val="00477158"/>
    <w:rsid w:val="00481A0A"/>
    <w:rsid w:val="00483A3F"/>
    <w:rsid w:val="004904E9"/>
    <w:rsid w:val="0049079D"/>
    <w:rsid w:val="00492627"/>
    <w:rsid w:val="004932D4"/>
    <w:rsid w:val="004A0D9D"/>
    <w:rsid w:val="004B0CD2"/>
    <w:rsid w:val="004C72CA"/>
    <w:rsid w:val="004D22BC"/>
    <w:rsid w:val="004D29D0"/>
    <w:rsid w:val="004D5517"/>
    <w:rsid w:val="004D5AC3"/>
    <w:rsid w:val="004F28B7"/>
    <w:rsid w:val="004F76A4"/>
    <w:rsid w:val="00501618"/>
    <w:rsid w:val="00503D13"/>
    <w:rsid w:val="00506BA9"/>
    <w:rsid w:val="00511F87"/>
    <w:rsid w:val="00513E75"/>
    <w:rsid w:val="00515306"/>
    <w:rsid w:val="00524627"/>
    <w:rsid w:val="00527CFE"/>
    <w:rsid w:val="00531C93"/>
    <w:rsid w:val="0053320B"/>
    <w:rsid w:val="00535196"/>
    <w:rsid w:val="00536F48"/>
    <w:rsid w:val="00543F6C"/>
    <w:rsid w:val="00544BE0"/>
    <w:rsid w:val="00547016"/>
    <w:rsid w:val="00550950"/>
    <w:rsid w:val="00553508"/>
    <w:rsid w:val="005545CD"/>
    <w:rsid w:val="005548B9"/>
    <w:rsid w:val="00555B69"/>
    <w:rsid w:val="00560FD5"/>
    <w:rsid w:val="0056224F"/>
    <w:rsid w:val="00565657"/>
    <w:rsid w:val="00567CC5"/>
    <w:rsid w:val="0057164A"/>
    <w:rsid w:val="00572993"/>
    <w:rsid w:val="0058376C"/>
    <w:rsid w:val="005844B5"/>
    <w:rsid w:val="00586AED"/>
    <w:rsid w:val="0059086A"/>
    <w:rsid w:val="00594106"/>
    <w:rsid w:val="005943DD"/>
    <w:rsid w:val="00594C14"/>
    <w:rsid w:val="005A1826"/>
    <w:rsid w:val="005A1FD1"/>
    <w:rsid w:val="005A2A3D"/>
    <w:rsid w:val="005A7230"/>
    <w:rsid w:val="005A7BA6"/>
    <w:rsid w:val="005B5A6D"/>
    <w:rsid w:val="005C0118"/>
    <w:rsid w:val="005C02B6"/>
    <w:rsid w:val="005C3B32"/>
    <w:rsid w:val="005C45EB"/>
    <w:rsid w:val="005C47DE"/>
    <w:rsid w:val="005D302E"/>
    <w:rsid w:val="005D3CD8"/>
    <w:rsid w:val="005D3D82"/>
    <w:rsid w:val="005E0328"/>
    <w:rsid w:val="005E2B8B"/>
    <w:rsid w:val="005F2A1F"/>
    <w:rsid w:val="005F3AC6"/>
    <w:rsid w:val="005F433A"/>
    <w:rsid w:val="005F6C5B"/>
    <w:rsid w:val="00600C00"/>
    <w:rsid w:val="006068AE"/>
    <w:rsid w:val="00612416"/>
    <w:rsid w:val="006138E2"/>
    <w:rsid w:val="00615DEF"/>
    <w:rsid w:val="00621982"/>
    <w:rsid w:val="006248B8"/>
    <w:rsid w:val="0062539A"/>
    <w:rsid w:val="00627602"/>
    <w:rsid w:val="00637C5B"/>
    <w:rsid w:val="006404BF"/>
    <w:rsid w:val="00640FF3"/>
    <w:rsid w:val="00641164"/>
    <w:rsid w:val="006445A4"/>
    <w:rsid w:val="00644CDC"/>
    <w:rsid w:val="0065258F"/>
    <w:rsid w:val="00654D2B"/>
    <w:rsid w:val="0065718F"/>
    <w:rsid w:val="00661AA9"/>
    <w:rsid w:val="00662D7F"/>
    <w:rsid w:val="00664B2F"/>
    <w:rsid w:val="0066530E"/>
    <w:rsid w:val="006802A3"/>
    <w:rsid w:val="00680DE2"/>
    <w:rsid w:val="00690FC8"/>
    <w:rsid w:val="00692F72"/>
    <w:rsid w:val="006A0A3A"/>
    <w:rsid w:val="006A1E87"/>
    <w:rsid w:val="006A539E"/>
    <w:rsid w:val="006A63BB"/>
    <w:rsid w:val="006B5E4C"/>
    <w:rsid w:val="006B6F3E"/>
    <w:rsid w:val="006B7209"/>
    <w:rsid w:val="006C3242"/>
    <w:rsid w:val="006C3D8D"/>
    <w:rsid w:val="006C6DA0"/>
    <w:rsid w:val="006C789E"/>
    <w:rsid w:val="006D348B"/>
    <w:rsid w:val="006E10A1"/>
    <w:rsid w:val="006E216E"/>
    <w:rsid w:val="006E7566"/>
    <w:rsid w:val="006E75B5"/>
    <w:rsid w:val="006F1B6A"/>
    <w:rsid w:val="006F25D6"/>
    <w:rsid w:val="006F5365"/>
    <w:rsid w:val="006F6D68"/>
    <w:rsid w:val="00700D40"/>
    <w:rsid w:val="007019CD"/>
    <w:rsid w:val="007038DD"/>
    <w:rsid w:val="00713804"/>
    <w:rsid w:val="00713E41"/>
    <w:rsid w:val="00716CF5"/>
    <w:rsid w:val="00720804"/>
    <w:rsid w:val="00720B65"/>
    <w:rsid w:val="007215C4"/>
    <w:rsid w:val="007433D6"/>
    <w:rsid w:val="0075237A"/>
    <w:rsid w:val="00754DDC"/>
    <w:rsid w:val="0075523F"/>
    <w:rsid w:val="00762BF5"/>
    <w:rsid w:val="00772E0D"/>
    <w:rsid w:val="00773A19"/>
    <w:rsid w:val="007855C5"/>
    <w:rsid w:val="00790DF8"/>
    <w:rsid w:val="007A03AD"/>
    <w:rsid w:val="007A129E"/>
    <w:rsid w:val="007A372D"/>
    <w:rsid w:val="007A5654"/>
    <w:rsid w:val="007A5C83"/>
    <w:rsid w:val="007A602C"/>
    <w:rsid w:val="007A7A32"/>
    <w:rsid w:val="007B1825"/>
    <w:rsid w:val="007B2D17"/>
    <w:rsid w:val="007B546D"/>
    <w:rsid w:val="007B7F17"/>
    <w:rsid w:val="007C08DF"/>
    <w:rsid w:val="007C158B"/>
    <w:rsid w:val="007C3C31"/>
    <w:rsid w:val="007D1813"/>
    <w:rsid w:val="007D3B34"/>
    <w:rsid w:val="007D7F97"/>
    <w:rsid w:val="007E486E"/>
    <w:rsid w:val="007E50C5"/>
    <w:rsid w:val="007F3526"/>
    <w:rsid w:val="007F5CF4"/>
    <w:rsid w:val="00801091"/>
    <w:rsid w:val="00802517"/>
    <w:rsid w:val="00803FD9"/>
    <w:rsid w:val="00806D11"/>
    <w:rsid w:val="00814643"/>
    <w:rsid w:val="008241C7"/>
    <w:rsid w:val="00830C21"/>
    <w:rsid w:val="00835FAC"/>
    <w:rsid w:val="0083602B"/>
    <w:rsid w:val="00837264"/>
    <w:rsid w:val="008379D8"/>
    <w:rsid w:val="00843243"/>
    <w:rsid w:val="008478FE"/>
    <w:rsid w:val="00850C9F"/>
    <w:rsid w:val="0085717F"/>
    <w:rsid w:val="00857EA2"/>
    <w:rsid w:val="008639AB"/>
    <w:rsid w:val="00863AB3"/>
    <w:rsid w:val="00872C5D"/>
    <w:rsid w:val="0088373F"/>
    <w:rsid w:val="008871AE"/>
    <w:rsid w:val="008963BD"/>
    <w:rsid w:val="008A20BA"/>
    <w:rsid w:val="008A6352"/>
    <w:rsid w:val="008B01F6"/>
    <w:rsid w:val="008B5120"/>
    <w:rsid w:val="008B5FDD"/>
    <w:rsid w:val="008C4593"/>
    <w:rsid w:val="008C5CC0"/>
    <w:rsid w:val="008D376D"/>
    <w:rsid w:val="008D7B2B"/>
    <w:rsid w:val="008D7DCF"/>
    <w:rsid w:val="008E46E0"/>
    <w:rsid w:val="008F6A1A"/>
    <w:rsid w:val="009007D5"/>
    <w:rsid w:val="00912393"/>
    <w:rsid w:val="00912677"/>
    <w:rsid w:val="009179DE"/>
    <w:rsid w:val="00921E0A"/>
    <w:rsid w:val="009273FB"/>
    <w:rsid w:val="009447DB"/>
    <w:rsid w:val="00944ADD"/>
    <w:rsid w:val="00950D88"/>
    <w:rsid w:val="00950F5C"/>
    <w:rsid w:val="00960B97"/>
    <w:rsid w:val="00963161"/>
    <w:rsid w:val="0096424B"/>
    <w:rsid w:val="00964E19"/>
    <w:rsid w:val="00964FEF"/>
    <w:rsid w:val="009658EC"/>
    <w:rsid w:val="009670A7"/>
    <w:rsid w:val="009726B4"/>
    <w:rsid w:val="009812F0"/>
    <w:rsid w:val="00986BDF"/>
    <w:rsid w:val="00990621"/>
    <w:rsid w:val="00993622"/>
    <w:rsid w:val="00994E7F"/>
    <w:rsid w:val="00994FD0"/>
    <w:rsid w:val="009956BB"/>
    <w:rsid w:val="009A0969"/>
    <w:rsid w:val="009A1525"/>
    <w:rsid w:val="009A50D2"/>
    <w:rsid w:val="009B2358"/>
    <w:rsid w:val="009B3B10"/>
    <w:rsid w:val="009D1BD7"/>
    <w:rsid w:val="009E1CE0"/>
    <w:rsid w:val="009F0CC6"/>
    <w:rsid w:val="009F3A44"/>
    <w:rsid w:val="009F3FF5"/>
    <w:rsid w:val="009F4000"/>
    <w:rsid w:val="009F571E"/>
    <w:rsid w:val="009F59BF"/>
    <w:rsid w:val="00A02EED"/>
    <w:rsid w:val="00A05873"/>
    <w:rsid w:val="00A06F68"/>
    <w:rsid w:val="00A10E3D"/>
    <w:rsid w:val="00A11118"/>
    <w:rsid w:val="00A14FF0"/>
    <w:rsid w:val="00A22991"/>
    <w:rsid w:val="00A24F46"/>
    <w:rsid w:val="00A25F0E"/>
    <w:rsid w:val="00A306D2"/>
    <w:rsid w:val="00A3575C"/>
    <w:rsid w:val="00A4283E"/>
    <w:rsid w:val="00A43DED"/>
    <w:rsid w:val="00A451AF"/>
    <w:rsid w:val="00A45DAC"/>
    <w:rsid w:val="00A46638"/>
    <w:rsid w:val="00A46BF7"/>
    <w:rsid w:val="00A5158C"/>
    <w:rsid w:val="00A52872"/>
    <w:rsid w:val="00A71FE7"/>
    <w:rsid w:val="00A7232A"/>
    <w:rsid w:val="00A74456"/>
    <w:rsid w:val="00A7642C"/>
    <w:rsid w:val="00A824F1"/>
    <w:rsid w:val="00A835ED"/>
    <w:rsid w:val="00A8654B"/>
    <w:rsid w:val="00A97A27"/>
    <w:rsid w:val="00AA2E9F"/>
    <w:rsid w:val="00AA6F4E"/>
    <w:rsid w:val="00AB1806"/>
    <w:rsid w:val="00AB4033"/>
    <w:rsid w:val="00AD309E"/>
    <w:rsid w:val="00AD3B34"/>
    <w:rsid w:val="00AF095A"/>
    <w:rsid w:val="00B078B1"/>
    <w:rsid w:val="00B079D3"/>
    <w:rsid w:val="00B101AE"/>
    <w:rsid w:val="00B1175C"/>
    <w:rsid w:val="00B11D6A"/>
    <w:rsid w:val="00B14EB0"/>
    <w:rsid w:val="00B168A1"/>
    <w:rsid w:val="00B2172C"/>
    <w:rsid w:val="00B21B9F"/>
    <w:rsid w:val="00B221BE"/>
    <w:rsid w:val="00B23C6C"/>
    <w:rsid w:val="00B3059D"/>
    <w:rsid w:val="00B336EB"/>
    <w:rsid w:val="00B404CF"/>
    <w:rsid w:val="00B4157B"/>
    <w:rsid w:val="00B442B4"/>
    <w:rsid w:val="00B60063"/>
    <w:rsid w:val="00B60EE7"/>
    <w:rsid w:val="00B6673F"/>
    <w:rsid w:val="00B66B42"/>
    <w:rsid w:val="00B70DB9"/>
    <w:rsid w:val="00B73180"/>
    <w:rsid w:val="00B74E63"/>
    <w:rsid w:val="00B75DCA"/>
    <w:rsid w:val="00B8096E"/>
    <w:rsid w:val="00B91351"/>
    <w:rsid w:val="00B91869"/>
    <w:rsid w:val="00BA6B2D"/>
    <w:rsid w:val="00BA7FCD"/>
    <w:rsid w:val="00BB146A"/>
    <w:rsid w:val="00BB2152"/>
    <w:rsid w:val="00BB22F3"/>
    <w:rsid w:val="00BB5EC4"/>
    <w:rsid w:val="00BC39B7"/>
    <w:rsid w:val="00BC3A68"/>
    <w:rsid w:val="00BC52F0"/>
    <w:rsid w:val="00BC5E2E"/>
    <w:rsid w:val="00BC6E2C"/>
    <w:rsid w:val="00BD4037"/>
    <w:rsid w:val="00BE07C8"/>
    <w:rsid w:val="00C023CB"/>
    <w:rsid w:val="00C02E8D"/>
    <w:rsid w:val="00C04150"/>
    <w:rsid w:val="00C066BD"/>
    <w:rsid w:val="00C2027F"/>
    <w:rsid w:val="00C2229A"/>
    <w:rsid w:val="00C24467"/>
    <w:rsid w:val="00C24CEF"/>
    <w:rsid w:val="00C3214B"/>
    <w:rsid w:val="00C42607"/>
    <w:rsid w:val="00C44E62"/>
    <w:rsid w:val="00C46F42"/>
    <w:rsid w:val="00C70564"/>
    <w:rsid w:val="00C757E8"/>
    <w:rsid w:val="00C779E3"/>
    <w:rsid w:val="00C837E4"/>
    <w:rsid w:val="00C85F22"/>
    <w:rsid w:val="00C91D1F"/>
    <w:rsid w:val="00C94013"/>
    <w:rsid w:val="00CA0412"/>
    <w:rsid w:val="00CA0543"/>
    <w:rsid w:val="00CA5A98"/>
    <w:rsid w:val="00CA7856"/>
    <w:rsid w:val="00CB0604"/>
    <w:rsid w:val="00CB258B"/>
    <w:rsid w:val="00CB4910"/>
    <w:rsid w:val="00CB644B"/>
    <w:rsid w:val="00CB66CE"/>
    <w:rsid w:val="00CC0109"/>
    <w:rsid w:val="00CC27CF"/>
    <w:rsid w:val="00CC3E3A"/>
    <w:rsid w:val="00CC7DB5"/>
    <w:rsid w:val="00CD4E13"/>
    <w:rsid w:val="00CD69D0"/>
    <w:rsid w:val="00CE027B"/>
    <w:rsid w:val="00CE287C"/>
    <w:rsid w:val="00CE2E1D"/>
    <w:rsid w:val="00CE2E7C"/>
    <w:rsid w:val="00CE77F6"/>
    <w:rsid w:val="00CF143F"/>
    <w:rsid w:val="00CF293E"/>
    <w:rsid w:val="00CF57BD"/>
    <w:rsid w:val="00D01366"/>
    <w:rsid w:val="00D0186A"/>
    <w:rsid w:val="00D0233D"/>
    <w:rsid w:val="00D133AD"/>
    <w:rsid w:val="00D135C9"/>
    <w:rsid w:val="00D14544"/>
    <w:rsid w:val="00D21968"/>
    <w:rsid w:val="00D234B0"/>
    <w:rsid w:val="00D26D27"/>
    <w:rsid w:val="00D30B1F"/>
    <w:rsid w:val="00D36D4D"/>
    <w:rsid w:val="00D37F21"/>
    <w:rsid w:val="00D508C4"/>
    <w:rsid w:val="00D53326"/>
    <w:rsid w:val="00D53FFB"/>
    <w:rsid w:val="00D57AEC"/>
    <w:rsid w:val="00D653E3"/>
    <w:rsid w:val="00D65F78"/>
    <w:rsid w:val="00D67FAC"/>
    <w:rsid w:val="00D80C51"/>
    <w:rsid w:val="00D83174"/>
    <w:rsid w:val="00D8577F"/>
    <w:rsid w:val="00D875E2"/>
    <w:rsid w:val="00D965E7"/>
    <w:rsid w:val="00DA01B0"/>
    <w:rsid w:val="00DA19AD"/>
    <w:rsid w:val="00DB0BB5"/>
    <w:rsid w:val="00DB304F"/>
    <w:rsid w:val="00DB5DC7"/>
    <w:rsid w:val="00DB707D"/>
    <w:rsid w:val="00DC2B2F"/>
    <w:rsid w:val="00DC5A35"/>
    <w:rsid w:val="00DD116A"/>
    <w:rsid w:val="00DD33CE"/>
    <w:rsid w:val="00DD479D"/>
    <w:rsid w:val="00DE120F"/>
    <w:rsid w:val="00DE6F07"/>
    <w:rsid w:val="00DF26D2"/>
    <w:rsid w:val="00DF3F48"/>
    <w:rsid w:val="00DF4C8F"/>
    <w:rsid w:val="00DF52BD"/>
    <w:rsid w:val="00DF7698"/>
    <w:rsid w:val="00E01394"/>
    <w:rsid w:val="00E12D21"/>
    <w:rsid w:val="00E176F2"/>
    <w:rsid w:val="00E21779"/>
    <w:rsid w:val="00E23BEE"/>
    <w:rsid w:val="00E254A0"/>
    <w:rsid w:val="00E25D66"/>
    <w:rsid w:val="00E35A46"/>
    <w:rsid w:val="00E36FE2"/>
    <w:rsid w:val="00E4100D"/>
    <w:rsid w:val="00E41C30"/>
    <w:rsid w:val="00E41CF2"/>
    <w:rsid w:val="00E4474A"/>
    <w:rsid w:val="00E57286"/>
    <w:rsid w:val="00E576F0"/>
    <w:rsid w:val="00E60873"/>
    <w:rsid w:val="00E642F7"/>
    <w:rsid w:val="00E64754"/>
    <w:rsid w:val="00E6588C"/>
    <w:rsid w:val="00E66E2A"/>
    <w:rsid w:val="00E81A10"/>
    <w:rsid w:val="00E83621"/>
    <w:rsid w:val="00E94019"/>
    <w:rsid w:val="00EB5ACC"/>
    <w:rsid w:val="00EC5A79"/>
    <w:rsid w:val="00EC7B1E"/>
    <w:rsid w:val="00ED2FF6"/>
    <w:rsid w:val="00ED49D5"/>
    <w:rsid w:val="00ED5D12"/>
    <w:rsid w:val="00ED5D87"/>
    <w:rsid w:val="00ED62CF"/>
    <w:rsid w:val="00EE10C7"/>
    <w:rsid w:val="00EE2B57"/>
    <w:rsid w:val="00EE4B9D"/>
    <w:rsid w:val="00EE634C"/>
    <w:rsid w:val="00F04F18"/>
    <w:rsid w:val="00F110D7"/>
    <w:rsid w:val="00F111E3"/>
    <w:rsid w:val="00F111FF"/>
    <w:rsid w:val="00F11D09"/>
    <w:rsid w:val="00F14588"/>
    <w:rsid w:val="00F17BCC"/>
    <w:rsid w:val="00F2742F"/>
    <w:rsid w:val="00F3073E"/>
    <w:rsid w:val="00F30E3B"/>
    <w:rsid w:val="00F35BEE"/>
    <w:rsid w:val="00F41FEF"/>
    <w:rsid w:val="00F42C31"/>
    <w:rsid w:val="00F4305B"/>
    <w:rsid w:val="00F46F6A"/>
    <w:rsid w:val="00F504EB"/>
    <w:rsid w:val="00F50DA8"/>
    <w:rsid w:val="00F51852"/>
    <w:rsid w:val="00F56128"/>
    <w:rsid w:val="00F561E9"/>
    <w:rsid w:val="00F56870"/>
    <w:rsid w:val="00F636B8"/>
    <w:rsid w:val="00F64BDD"/>
    <w:rsid w:val="00F65AC1"/>
    <w:rsid w:val="00F70BC3"/>
    <w:rsid w:val="00F77527"/>
    <w:rsid w:val="00F80AD0"/>
    <w:rsid w:val="00F81976"/>
    <w:rsid w:val="00F87E54"/>
    <w:rsid w:val="00F90BE7"/>
    <w:rsid w:val="00F92B61"/>
    <w:rsid w:val="00F97BF5"/>
    <w:rsid w:val="00FA412F"/>
    <w:rsid w:val="00FA65AE"/>
    <w:rsid w:val="00FB1CBF"/>
    <w:rsid w:val="00FB281E"/>
    <w:rsid w:val="00FB2E03"/>
    <w:rsid w:val="00FC5586"/>
    <w:rsid w:val="00FC6636"/>
    <w:rsid w:val="00FC7A11"/>
    <w:rsid w:val="00FD0B2B"/>
    <w:rsid w:val="00FD1792"/>
    <w:rsid w:val="00FD1C48"/>
    <w:rsid w:val="00FD53D4"/>
    <w:rsid w:val="00FD5853"/>
    <w:rsid w:val="00FD68ED"/>
    <w:rsid w:val="00FD69F2"/>
    <w:rsid w:val="00FD7250"/>
    <w:rsid w:val="00FE50C4"/>
    <w:rsid w:val="00FE6C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white"/>
    </o:shapedefaults>
    <o:shapelayout v:ext="edit">
      <o:idmap v:ext="edit" data="2"/>
    </o:shapelayout>
  </w:shapeDefaults>
  <w:decimalSymbol w:val=","/>
  <w:listSeparator w:val=";"/>
  <w14:docId w14:val="110A3822"/>
  <w15:chartTrackingRefBased/>
  <w15:docId w15:val="{FC7A8202-2927-4BAD-B958-A819D0C6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uiPriority="9" w:qFormat="1"/>
    <w:lsdException w:name="heading 3" w:locked="1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74D3"/>
    <w:pPr>
      <w:jc w:val="both"/>
    </w:pPr>
    <w:rPr>
      <w:rFonts w:ascii="Arial" w:hAnsi="Arial"/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locked/>
    <w:rsid w:val="00553508"/>
    <w:pPr>
      <w:keepNext/>
      <w:widowControl w:val="0"/>
      <w:numPr>
        <w:numId w:val="33"/>
      </w:numPr>
      <w:spacing w:before="600" w:after="240"/>
      <w:outlineLvl w:val="0"/>
    </w:pPr>
    <w:rPr>
      <w:rFonts w:eastAsia="Times New Roman"/>
      <w:b/>
      <w:bCs/>
      <w:caps/>
      <w:sz w:val="32"/>
      <w:szCs w:val="24"/>
    </w:rPr>
  </w:style>
  <w:style w:type="paragraph" w:styleId="Titre2">
    <w:name w:val="heading 2"/>
    <w:basedOn w:val="Normal"/>
    <w:next w:val="Normal"/>
    <w:link w:val="Titre2Car"/>
    <w:uiPriority w:val="9"/>
    <w:qFormat/>
    <w:locked/>
    <w:rsid w:val="00CB4910"/>
    <w:pPr>
      <w:keepNext/>
      <w:keepLines/>
      <w:numPr>
        <w:ilvl w:val="1"/>
        <w:numId w:val="33"/>
      </w:numPr>
      <w:spacing w:after="180"/>
      <w:ind w:left="993"/>
      <w:outlineLvl w:val="1"/>
    </w:pPr>
    <w:rPr>
      <w:rFonts w:eastAsia="Times New Roman"/>
      <w:b/>
      <w:bCs/>
      <w:caps/>
      <w:sz w:val="24"/>
      <w:szCs w:val="26"/>
    </w:rPr>
  </w:style>
  <w:style w:type="paragraph" w:styleId="Titre3">
    <w:name w:val="heading 3"/>
    <w:basedOn w:val="Normal"/>
    <w:next w:val="Normal"/>
    <w:link w:val="Titre3Car"/>
    <w:uiPriority w:val="9"/>
    <w:qFormat/>
    <w:locked/>
    <w:rsid w:val="00390223"/>
    <w:pPr>
      <w:keepNext/>
      <w:keepLines/>
      <w:numPr>
        <w:ilvl w:val="2"/>
        <w:numId w:val="33"/>
      </w:numPr>
      <w:spacing w:after="60"/>
      <w:outlineLvl w:val="2"/>
    </w:pPr>
    <w:rPr>
      <w:rFonts w:eastAsia="Times New Roman"/>
      <w:b/>
      <w:bCs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C0A5A"/>
    <w:pPr>
      <w:keepNext/>
      <w:numPr>
        <w:ilvl w:val="3"/>
        <w:numId w:val="33"/>
      </w:numPr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C0A5A"/>
    <w:pPr>
      <w:numPr>
        <w:ilvl w:val="4"/>
        <w:numId w:val="33"/>
      </w:num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C0A5A"/>
    <w:pPr>
      <w:numPr>
        <w:ilvl w:val="5"/>
        <w:numId w:val="33"/>
      </w:num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C0A5A"/>
    <w:pPr>
      <w:numPr>
        <w:ilvl w:val="6"/>
        <w:numId w:val="33"/>
      </w:num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C0A5A"/>
    <w:pPr>
      <w:numPr>
        <w:ilvl w:val="7"/>
        <w:numId w:val="33"/>
      </w:num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C0A5A"/>
    <w:pPr>
      <w:numPr>
        <w:ilvl w:val="8"/>
        <w:numId w:val="33"/>
      </w:numPr>
      <w:spacing w:before="240" w:after="60"/>
      <w:outlineLvl w:val="8"/>
    </w:pPr>
    <w:rPr>
      <w:rFonts w:ascii="Calibri Light" w:eastAsia="Times New Roman" w:hAnsi="Calibri Light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553508"/>
    <w:rPr>
      <w:rFonts w:ascii="Arial" w:eastAsia="Times New Roman" w:hAnsi="Arial" w:cs="Times New Roman"/>
      <w:b/>
      <w:bCs/>
      <w:caps/>
      <w:sz w:val="32"/>
      <w:szCs w:val="24"/>
      <w:lang w:val="fr-FR"/>
    </w:rPr>
  </w:style>
  <w:style w:type="character" w:customStyle="1" w:styleId="Titre2Car">
    <w:name w:val="Titre 2 Car"/>
    <w:link w:val="Titre2"/>
    <w:uiPriority w:val="9"/>
    <w:rsid w:val="00CB4910"/>
    <w:rPr>
      <w:rFonts w:ascii="Arial" w:eastAsia="Times New Roman" w:hAnsi="Arial"/>
      <w:b/>
      <w:bCs/>
      <w:caps/>
      <w:sz w:val="24"/>
      <w:szCs w:val="26"/>
      <w:lang w:eastAsia="en-US"/>
    </w:rPr>
  </w:style>
  <w:style w:type="character" w:customStyle="1" w:styleId="Titre3Car">
    <w:name w:val="Titre 3 Car"/>
    <w:link w:val="Titre3"/>
    <w:uiPriority w:val="9"/>
    <w:rsid w:val="00390223"/>
    <w:rPr>
      <w:rFonts w:ascii="Arial" w:eastAsia="Times New Roman" w:hAnsi="Arial" w:cs="Times New Roman"/>
      <w:b/>
      <w:bCs/>
      <w:sz w:val="20"/>
    </w:rPr>
  </w:style>
  <w:style w:type="character" w:styleId="Accentuation">
    <w:name w:val="Emphasis"/>
    <w:uiPriority w:val="20"/>
    <w:qFormat/>
    <w:rsid w:val="00113080"/>
    <w:rPr>
      <w:i/>
      <w:iCs/>
    </w:rPr>
  </w:style>
  <w:style w:type="paragraph" w:styleId="En-tte">
    <w:name w:val="header"/>
    <w:basedOn w:val="Normal"/>
    <w:link w:val="En-tteCar"/>
    <w:uiPriority w:val="99"/>
    <w:unhideWhenUsed/>
    <w:rsid w:val="00F56128"/>
    <w:pPr>
      <w:tabs>
        <w:tab w:val="center" w:pos="4680"/>
        <w:tab w:val="right" w:pos="9360"/>
      </w:tabs>
    </w:pPr>
  </w:style>
  <w:style w:type="character" w:customStyle="1" w:styleId="En-tteCar">
    <w:name w:val="En-tête Car"/>
    <w:link w:val="En-tte"/>
    <w:uiPriority w:val="99"/>
    <w:rsid w:val="00F56128"/>
    <w:rPr>
      <w:rFonts w:ascii="Square721 BT" w:hAnsi="Square721 BT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F56128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link w:val="Pieddepage"/>
    <w:uiPriority w:val="99"/>
    <w:rsid w:val="00F56128"/>
    <w:rPr>
      <w:rFonts w:ascii="Square721 BT" w:hAnsi="Square721 BT"/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5612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F56128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39"/>
    <w:rsid w:val="00F5612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footerleft">
    <w:name w:val="footer left"/>
    <w:basedOn w:val="En-tte"/>
    <w:link w:val="footerleftChar"/>
    <w:qFormat/>
    <w:locked/>
    <w:rsid w:val="0022481E"/>
    <w:rPr>
      <w:sz w:val="16"/>
      <w:szCs w:val="16"/>
    </w:rPr>
  </w:style>
  <w:style w:type="paragraph" w:customStyle="1" w:styleId="footercentre">
    <w:name w:val="footer centre"/>
    <w:basedOn w:val="En-tte"/>
    <w:link w:val="footercentreChar"/>
    <w:qFormat/>
    <w:locked/>
    <w:rsid w:val="0022481E"/>
    <w:pPr>
      <w:jc w:val="center"/>
    </w:pPr>
    <w:rPr>
      <w:sz w:val="16"/>
      <w:szCs w:val="16"/>
    </w:rPr>
  </w:style>
  <w:style w:type="character" w:customStyle="1" w:styleId="footerleftChar">
    <w:name w:val="footer left Char"/>
    <w:link w:val="footerleft"/>
    <w:rsid w:val="0022481E"/>
    <w:rPr>
      <w:rFonts w:ascii="Arial" w:hAnsi="Arial"/>
      <w:sz w:val="16"/>
      <w:szCs w:val="16"/>
    </w:rPr>
  </w:style>
  <w:style w:type="paragraph" w:customStyle="1" w:styleId="footerright">
    <w:name w:val="footer right"/>
    <w:basedOn w:val="Pieddepage"/>
    <w:link w:val="footerrightChar"/>
    <w:qFormat/>
    <w:locked/>
    <w:rsid w:val="0022481E"/>
    <w:pPr>
      <w:jc w:val="right"/>
    </w:pPr>
    <w:rPr>
      <w:sz w:val="16"/>
      <w:szCs w:val="16"/>
    </w:rPr>
  </w:style>
  <w:style w:type="character" w:customStyle="1" w:styleId="footercentreChar">
    <w:name w:val="footer centre Char"/>
    <w:link w:val="footercentre"/>
    <w:rsid w:val="0022481E"/>
    <w:rPr>
      <w:rFonts w:ascii="Arial" w:hAnsi="Arial"/>
      <w:sz w:val="16"/>
      <w:szCs w:val="16"/>
    </w:rPr>
  </w:style>
  <w:style w:type="paragraph" w:customStyle="1" w:styleId="imagetext">
    <w:name w:val="image text"/>
    <w:basedOn w:val="Normal"/>
    <w:link w:val="imagetextChar"/>
    <w:qFormat/>
    <w:locked/>
    <w:rsid w:val="00E41C30"/>
    <w:rPr>
      <w:i/>
    </w:rPr>
  </w:style>
  <w:style w:type="character" w:customStyle="1" w:styleId="footerrightChar">
    <w:name w:val="footer right Char"/>
    <w:link w:val="footerright"/>
    <w:rsid w:val="0022481E"/>
    <w:rPr>
      <w:rFonts w:ascii="Arial" w:hAnsi="Arial"/>
      <w:sz w:val="16"/>
      <w:szCs w:val="16"/>
    </w:rPr>
  </w:style>
  <w:style w:type="paragraph" w:customStyle="1" w:styleId="bullet">
    <w:name w:val="bullet"/>
    <w:basedOn w:val="Normal"/>
    <w:link w:val="bulletChar"/>
    <w:qFormat/>
    <w:locked/>
    <w:rsid w:val="00B8096E"/>
    <w:pPr>
      <w:numPr>
        <w:numId w:val="1"/>
      </w:numPr>
      <w:spacing w:after="60"/>
      <w:ind w:left="568" w:hanging="284"/>
      <w:contextualSpacing/>
    </w:pPr>
  </w:style>
  <w:style w:type="paragraph" w:customStyle="1" w:styleId="bullet-sub">
    <w:name w:val="bullet-sub"/>
    <w:basedOn w:val="bullet"/>
    <w:link w:val="bullet-subChar"/>
    <w:qFormat/>
    <w:locked/>
    <w:rsid w:val="00B8096E"/>
    <w:pPr>
      <w:numPr>
        <w:ilvl w:val="1"/>
        <w:numId w:val="3"/>
      </w:numPr>
      <w:ind w:left="1135" w:hanging="284"/>
    </w:pPr>
  </w:style>
  <w:style w:type="paragraph" w:customStyle="1" w:styleId="letteredlist">
    <w:name w:val="lettered list"/>
    <w:basedOn w:val="Normal"/>
    <w:link w:val="letteredlistChar"/>
    <w:qFormat/>
    <w:locked/>
    <w:rsid w:val="00E41C30"/>
    <w:pPr>
      <w:numPr>
        <w:numId w:val="5"/>
      </w:numPr>
      <w:ind w:left="568" w:hanging="284"/>
      <w:contextualSpacing/>
    </w:pPr>
  </w:style>
  <w:style w:type="character" w:customStyle="1" w:styleId="bulletChar">
    <w:name w:val="bullet Char"/>
    <w:link w:val="bullet"/>
    <w:rsid w:val="00B8096E"/>
    <w:rPr>
      <w:rFonts w:ascii="Arial" w:hAnsi="Arial"/>
      <w:sz w:val="20"/>
    </w:rPr>
  </w:style>
  <w:style w:type="paragraph" w:customStyle="1" w:styleId="numberedlist">
    <w:name w:val="numbered list"/>
    <w:basedOn w:val="Normal"/>
    <w:link w:val="numberedlistChar"/>
    <w:qFormat/>
    <w:locked/>
    <w:rsid w:val="00E41C30"/>
    <w:pPr>
      <w:numPr>
        <w:numId w:val="4"/>
      </w:numPr>
      <w:ind w:left="568" w:hanging="284"/>
      <w:contextualSpacing/>
    </w:pPr>
  </w:style>
  <w:style w:type="character" w:customStyle="1" w:styleId="bullet-subChar">
    <w:name w:val="bullet-sub Char"/>
    <w:link w:val="bullet-sub"/>
    <w:rsid w:val="00B8096E"/>
    <w:rPr>
      <w:rFonts w:ascii="Arial" w:hAnsi="Arial"/>
      <w:sz w:val="20"/>
    </w:rPr>
  </w:style>
  <w:style w:type="paragraph" w:customStyle="1" w:styleId="signaturetext">
    <w:name w:val="signature text"/>
    <w:basedOn w:val="imagetext"/>
    <w:link w:val="signaturetextChar"/>
    <w:qFormat/>
    <w:locked/>
    <w:rsid w:val="00E41C30"/>
  </w:style>
  <w:style w:type="character" w:customStyle="1" w:styleId="numberedlistChar">
    <w:name w:val="numbered list Char"/>
    <w:link w:val="numberedlist"/>
    <w:rsid w:val="00E41C30"/>
    <w:rPr>
      <w:rFonts w:ascii="Arial" w:hAnsi="Arial"/>
      <w:sz w:val="20"/>
    </w:rPr>
  </w:style>
  <w:style w:type="character" w:customStyle="1" w:styleId="imagetextChar">
    <w:name w:val="image text Char"/>
    <w:link w:val="imagetext"/>
    <w:rsid w:val="00E41C30"/>
    <w:rPr>
      <w:rFonts w:ascii="Arial" w:hAnsi="Arial"/>
      <w:i/>
      <w:sz w:val="20"/>
    </w:rPr>
  </w:style>
  <w:style w:type="character" w:customStyle="1" w:styleId="letteredlistChar">
    <w:name w:val="lettered list Char"/>
    <w:link w:val="letteredlist"/>
    <w:rsid w:val="00E41C30"/>
    <w:rPr>
      <w:rFonts w:ascii="Arial" w:hAnsi="Arial"/>
      <w:sz w:val="20"/>
    </w:rPr>
  </w:style>
  <w:style w:type="character" w:customStyle="1" w:styleId="signaturetextChar">
    <w:name w:val="signature text Char"/>
    <w:link w:val="signaturetext"/>
    <w:rsid w:val="00E41C30"/>
    <w:rPr>
      <w:rFonts w:ascii="Arial" w:hAnsi="Arial"/>
      <w:i/>
      <w:sz w:val="20"/>
    </w:rPr>
  </w:style>
  <w:style w:type="paragraph" w:customStyle="1" w:styleId="Listemoyenne2-Accent41">
    <w:name w:val="Liste moyenne 2 - Accent 41"/>
    <w:basedOn w:val="Normal"/>
    <w:link w:val="Listemoyenne2-Accent4Car"/>
    <w:uiPriority w:val="34"/>
    <w:qFormat/>
    <w:rsid w:val="007F3526"/>
    <w:pPr>
      <w:ind w:left="720"/>
      <w:contextualSpacing/>
    </w:pPr>
  </w:style>
  <w:style w:type="paragraph" w:customStyle="1" w:styleId="Subsectionheading">
    <w:name w:val="Subsection heading"/>
    <w:basedOn w:val="Normal"/>
    <w:link w:val="SubsectionChar"/>
    <w:rsid w:val="007B1825"/>
    <w:pPr>
      <w:numPr>
        <w:ilvl w:val="1"/>
        <w:numId w:val="11"/>
      </w:numPr>
      <w:spacing w:after="180"/>
    </w:pPr>
    <w:rPr>
      <w:b/>
    </w:rPr>
  </w:style>
  <w:style w:type="paragraph" w:customStyle="1" w:styleId="sub-subsectionheading">
    <w:name w:val="sub-subsection heading"/>
    <w:basedOn w:val="Listemoyenne2-Accent41"/>
    <w:link w:val="sub-subsectionheadingChar"/>
    <w:rsid w:val="007B1825"/>
    <w:pPr>
      <w:numPr>
        <w:ilvl w:val="2"/>
        <w:numId w:val="11"/>
      </w:numPr>
      <w:spacing w:after="60"/>
      <w:ind w:left="1248" w:hanging="794"/>
    </w:pPr>
  </w:style>
  <w:style w:type="character" w:customStyle="1" w:styleId="Listemoyenne2-Accent4Car">
    <w:name w:val="Liste moyenne 2 - Accent 4 Car"/>
    <w:link w:val="Listemoyenne2-Accent41"/>
    <w:uiPriority w:val="34"/>
    <w:rsid w:val="00193406"/>
    <w:rPr>
      <w:rFonts w:ascii="Arial" w:hAnsi="Arial"/>
      <w:sz w:val="20"/>
    </w:rPr>
  </w:style>
  <w:style w:type="character" w:customStyle="1" w:styleId="SubsectionChar">
    <w:name w:val="Subsection Char"/>
    <w:link w:val="Subsectionheading"/>
    <w:rsid w:val="007B1825"/>
    <w:rPr>
      <w:rFonts w:ascii="Arial" w:hAnsi="Arial"/>
      <w:b/>
      <w:sz w:val="20"/>
    </w:rPr>
  </w:style>
  <w:style w:type="paragraph" w:customStyle="1" w:styleId="sub-subsectiontext">
    <w:name w:val="sub-subsection text"/>
    <w:basedOn w:val="Normal"/>
    <w:link w:val="sub-subsectiontextChar"/>
    <w:rsid w:val="00193406"/>
    <w:pPr>
      <w:ind w:left="1247"/>
    </w:pPr>
  </w:style>
  <w:style w:type="character" w:customStyle="1" w:styleId="sub-subsectionheadingChar">
    <w:name w:val="sub-subsection heading Char"/>
    <w:link w:val="sub-subsectionheading"/>
    <w:rsid w:val="007B1825"/>
    <w:rPr>
      <w:rFonts w:ascii="Arial" w:hAnsi="Arial"/>
      <w:sz w:val="20"/>
    </w:rPr>
  </w:style>
  <w:style w:type="paragraph" w:customStyle="1" w:styleId="subsectiontext">
    <w:name w:val="subsection text"/>
    <w:basedOn w:val="Normal"/>
    <w:link w:val="subsectiontextChar"/>
    <w:rsid w:val="004743EC"/>
    <w:pPr>
      <w:ind w:left="454"/>
    </w:pPr>
  </w:style>
  <w:style w:type="character" w:customStyle="1" w:styleId="sub-subsectiontextChar">
    <w:name w:val="sub-subsection text Char"/>
    <w:link w:val="sub-subsectiontext"/>
    <w:rsid w:val="00193406"/>
    <w:rPr>
      <w:rFonts w:ascii="Arial" w:hAnsi="Arial"/>
      <w:sz w:val="20"/>
    </w:rPr>
  </w:style>
  <w:style w:type="paragraph" w:customStyle="1" w:styleId="bulletsub-subsection">
    <w:name w:val="bullet sub-subsection"/>
    <w:basedOn w:val="bullet"/>
    <w:link w:val="bulletsub-subsectionChar"/>
    <w:rsid w:val="003A6952"/>
    <w:pPr>
      <w:ind w:left="1531"/>
    </w:pPr>
  </w:style>
  <w:style w:type="character" w:customStyle="1" w:styleId="subsectiontextChar">
    <w:name w:val="subsection text Char"/>
    <w:link w:val="subsectiontext"/>
    <w:rsid w:val="004743EC"/>
    <w:rPr>
      <w:rFonts w:ascii="Arial" w:hAnsi="Arial"/>
      <w:sz w:val="20"/>
    </w:rPr>
  </w:style>
  <w:style w:type="character" w:customStyle="1" w:styleId="bulletsub-subsectionChar">
    <w:name w:val="bullet sub-subsection Char"/>
    <w:link w:val="bulletsub-subsection"/>
    <w:rsid w:val="003A6952"/>
    <w:rPr>
      <w:rFonts w:ascii="Arial" w:hAnsi="Arial"/>
      <w:sz w:val="20"/>
    </w:rPr>
  </w:style>
  <w:style w:type="paragraph" w:customStyle="1" w:styleId="DocTitle">
    <w:name w:val="Doc Title"/>
    <w:basedOn w:val="Normal"/>
    <w:link w:val="DocTitleChar"/>
    <w:qFormat/>
    <w:rsid w:val="001D7D3F"/>
    <w:rPr>
      <w:b/>
      <w:sz w:val="44"/>
      <w:szCs w:val="44"/>
    </w:rPr>
  </w:style>
  <w:style w:type="paragraph" w:customStyle="1" w:styleId="Docsubtitle1">
    <w:name w:val="Doc subtitle1"/>
    <w:basedOn w:val="Normal"/>
    <w:link w:val="Docsubtitle1Char"/>
    <w:qFormat/>
    <w:rsid w:val="006B7209"/>
    <w:rPr>
      <w:b/>
      <w:sz w:val="28"/>
      <w:szCs w:val="28"/>
    </w:rPr>
  </w:style>
  <w:style w:type="character" w:customStyle="1" w:styleId="DocTitleChar">
    <w:name w:val="Doc Title Char"/>
    <w:link w:val="DocTitle"/>
    <w:rsid w:val="001D7D3F"/>
    <w:rPr>
      <w:rFonts w:ascii="Arial" w:hAnsi="Arial"/>
      <w:b/>
      <w:sz w:val="44"/>
      <w:szCs w:val="44"/>
    </w:rPr>
  </w:style>
  <w:style w:type="paragraph" w:customStyle="1" w:styleId="Docsubtitle2">
    <w:name w:val="Doc subtitle2"/>
    <w:basedOn w:val="Normal"/>
    <w:link w:val="Docsubtitle2Char"/>
    <w:qFormat/>
    <w:rsid w:val="006B7209"/>
    <w:rPr>
      <w:sz w:val="28"/>
      <w:szCs w:val="28"/>
    </w:rPr>
  </w:style>
  <w:style w:type="character" w:customStyle="1" w:styleId="Docsubtitle1Char">
    <w:name w:val="Doc subtitle1 Char"/>
    <w:link w:val="Docsubtitle1"/>
    <w:rsid w:val="006B7209"/>
    <w:rPr>
      <w:rFonts w:ascii="Arial" w:hAnsi="Arial"/>
      <w:b/>
      <w:sz w:val="28"/>
      <w:szCs w:val="28"/>
    </w:rPr>
  </w:style>
  <w:style w:type="paragraph" w:styleId="TM2">
    <w:name w:val="toc 2"/>
    <w:basedOn w:val="Normal"/>
    <w:next w:val="Normal"/>
    <w:autoRedefine/>
    <w:semiHidden/>
    <w:rsid w:val="005A2A3D"/>
    <w:pPr>
      <w:ind w:left="180"/>
    </w:pPr>
    <w:rPr>
      <w:rFonts w:eastAsia="Times New Roman"/>
      <w:szCs w:val="24"/>
    </w:rPr>
  </w:style>
  <w:style w:type="character" w:customStyle="1" w:styleId="Docsubtitle2Char">
    <w:name w:val="Doc subtitle2 Char"/>
    <w:link w:val="Docsubtitle2"/>
    <w:rsid w:val="006B7209"/>
    <w:rPr>
      <w:rFonts w:ascii="Arial" w:hAnsi="Arial"/>
      <w:sz w:val="28"/>
      <w:szCs w:val="28"/>
    </w:rPr>
  </w:style>
  <w:style w:type="character" w:styleId="Lienhypertexte">
    <w:name w:val="Hyperlink"/>
    <w:uiPriority w:val="99"/>
    <w:rsid w:val="005A2A3D"/>
    <w:rPr>
      <w:color w:val="0000FF"/>
      <w:u w:val="single"/>
    </w:rPr>
  </w:style>
  <w:style w:type="table" w:customStyle="1" w:styleId="WSITable">
    <w:name w:val="WSI Table"/>
    <w:basedOn w:val="TableauNormal"/>
    <w:uiPriority w:val="61"/>
    <w:rsid w:val="00D234B0"/>
    <w:rPr>
      <w:rFonts w:ascii="Arial" w:hAnsi="Arial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b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D9D9D9"/>
      </w:tcPr>
    </w:tblStylePr>
    <w:tblStylePr w:type="lastRow">
      <w:pPr>
        <w:spacing w:before="0" w:after="0" w:line="240" w:lineRule="auto"/>
      </w:p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band1Horz">
      <w:rPr>
        <w:rFonts w:ascii="Arial" w:hAnsi="Arial"/>
        <w:sz w:val="20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cBorders>
        <w:shd w:val="clear" w:color="auto" w:fill="FFFFFF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cBorders>
      </w:tcPr>
    </w:tblStylePr>
  </w:style>
  <w:style w:type="table" w:customStyle="1" w:styleId="LightList1">
    <w:name w:val="Light List1"/>
    <w:basedOn w:val="TableauNormal"/>
    <w:uiPriority w:val="61"/>
    <w:rsid w:val="00D234B0"/>
    <w:rPr>
      <w:rFonts w:ascii="Arial" w:hAnsi="Arial"/>
      <w:color w:val="000000"/>
    </w:r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spacing w:before="0" w:after="0" w:line="240" w:lineRule="auto"/>
      </w:pPr>
      <w:rPr>
        <w:b/>
      </w:rPr>
      <w:tblPr/>
      <w:tcPr>
        <w:shd w:val="clear" w:color="auto" w:fill="D9D9D9"/>
      </w:tcPr>
    </w:tblStylePr>
    <w:tblStylePr w:type="lastRow">
      <w:pPr>
        <w:spacing w:before="0" w:after="0" w:line="240" w:lineRule="auto"/>
      </w:p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band1Horz">
      <w:rPr>
        <w:rFonts w:ascii="Arial" w:hAnsi="Arial"/>
        <w:sz w:val="20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cBorders>
        <w:shd w:val="clear" w:color="auto" w:fill="FFFFFF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cBorders>
      </w:tcPr>
    </w:tblStylePr>
  </w:style>
  <w:style w:type="paragraph" w:customStyle="1" w:styleId="bullettext">
    <w:name w:val="bullet text"/>
    <w:basedOn w:val="bullet"/>
    <w:link w:val="bullettextChar"/>
    <w:qFormat/>
    <w:rsid w:val="00B8096E"/>
    <w:pPr>
      <w:numPr>
        <w:numId w:val="0"/>
      </w:numPr>
      <w:ind w:left="567"/>
    </w:pPr>
  </w:style>
  <w:style w:type="paragraph" w:customStyle="1" w:styleId="bullet-subtext">
    <w:name w:val="bullet-sub text"/>
    <w:basedOn w:val="bullettext"/>
    <w:link w:val="bullet-subtextChar"/>
    <w:qFormat/>
    <w:rsid w:val="00BA6B2D"/>
    <w:pPr>
      <w:ind w:left="1134"/>
    </w:pPr>
  </w:style>
  <w:style w:type="character" w:customStyle="1" w:styleId="bullettextChar">
    <w:name w:val="bullet text Char"/>
    <w:link w:val="bullettext"/>
    <w:rsid w:val="00B8096E"/>
    <w:rPr>
      <w:rFonts w:ascii="Arial" w:hAnsi="Arial"/>
      <w:sz w:val="20"/>
    </w:rPr>
  </w:style>
  <w:style w:type="character" w:customStyle="1" w:styleId="bullet-subtextChar">
    <w:name w:val="bullet-sub text Char"/>
    <w:link w:val="bullet-subtext"/>
    <w:rsid w:val="00BA6B2D"/>
    <w:rPr>
      <w:rFonts w:ascii="Arial" w:hAnsi="Arial"/>
      <w:sz w:val="20"/>
    </w:rPr>
  </w:style>
  <w:style w:type="paragraph" w:customStyle="1" w:styleId="tablebullet">
    <w:name w:val="table bullet"/>
    <w:basedOn w:val="Listemoyenne2-Accent41"/>
    <w:link w:val="tablebulletChar"/>
    <w:qFormat/>
    <w:rsid w:val="00110754"/>
    <w:pPr>
      <w:numPr>
        <w:numId w:val="12"/>
      </w:numPr>
      <w:ind w:left="284" w:hanging="284"/>
    </w:pPr>
    <w:rPr>
      <w:color w:val="000000"/>
    </w:rPr>
  </w:style>
  <w:style w:type="character" w:customStyle="1" w:styleId="tablebulletChar">
    <w:name w:val="table bullet Char"/>
    <w:link w:val="tablebullet"/>
    <w:rsid w:val="00110754"/>
    <w:rPr>
      <w:rFonts w:ascii="Arial" w:hAnsi="Arial"/>
      <w:color w:val="000000"/>
      <w:sz w:val="20"/>
    </w:rPr>
  </w:style>
  <w:style w:type="paragraph" w:customStyle="1" w:styleId="bullet-sub-sub">
    <w:name w:val="bullet-sub-sub"/>
    <w:basedOn w:val="bullet-sub"/>
    <w:link w:val="bullet-sub-subChar"/>
    <w:qFormat/>
    <w:rsid w:val="00B8096E"/>
    <w:pPr>
      <w:numPr>
        <w:ilvl w:val="2"/>
      </w:numPr>
      <w:ind w:left="1702" w:hanging="284"/>
    </w:pPr>
  </w:style>
  <w:style w:type="paragraph" w:customStyle="1" w:styleId="bullet-sub-subtext">
    <w:name w:val="bullet-sub-sub text"/>
    <w:basedOn w:val="bullet-subtext"/>
    <w:link w:val="bullet-sub-subtextChar"/>
    <w:qFormat/>
    <w:rsid w:val="00BA6B2D"/>
    <w:pPr>
      <w:ind w:left="1701"/>
    </w:pPr>
  </w:style>
  <w:style w:type="character" w:customStyle="1" w:styleId="bullet-sub-subChar">
    <w:name w:val="bullet-sub-sub Char"/>
    <w:link w:val="bullet-sub-sub"/>
    <w:rsid w:val="00B8096E"/>
    <w:rPr>
      <w:rFonts w:ascii="Arial" w:hAnsi="Arial"/>
      <w:sz w:val="20"/>
    </w:rPr>
  </w:style>
  <w:style w:type="paragraph" w:customStyle="1" w:styleId="tablesub-bullet">
    <w:name w:val="table sub-bullet"/>
    <w:basedOn w:val="tablebullet"/>
    <w:link w:val="tablesub-bulletChar"/>
    <w:qFormat/>
    <w:rsid w:val="00B8096E"/>
    <w:pPr>
      <w:numPr>
        <w:numId w:val="13"/>
      </w:numPr>
      <w:ind w:left="568" w:hanging="284"/>
    </w:pPr>
  </w:style>
  <w:style w:type="character" w:customStyle="1" w:styleId="bullet-sub-subtextChar">
    <w:name w:val="bullet-sub-sub text Char"/>
    <w:link w:val="bullet-sub-subtext"/>
    <w:rsid w:val="00BA6B2D"/>
    <w:rPr>
      <w:rFonts w:ascii="Arial" w:hAnsi="Arial"/>
      <w:sz w:val="20"/>
    </w:rPr>
  </w:style>
  <w:style w:type="character" w:customStyle="1" w:styleId="tablesub-bulletChar">
    <w:name w:val="table sub-bullet Char"/>
    <w:link w:val="tablesub-bullet"/>
    <w:rsid w:val="00B8096E"/>
    <w:rPr>
      <w:rFonts w:ascii="Arial" w:hAnsi="Arial"/>
      <w:color w:val="000000"/>
      <w:sz w:val="20"/>
    </w:rPr>
  </w:style>
  <w:style w:type="paragraph" w:styleId="TM1">
    <w:name w:val="toc 1"/>
    <w:basedOn w:val="Normal"/>
    <w:next w:val="Normal"/>
    <w:autoRedefine/>
    <w:uiPriority w:val="39"/>
    <w:rsid w:val="00ED62CF"/>
    <w:pPr>
      <w:spacing w:before="240"/>
    </w:pPr>
    <w:rPr>
      <w:rFonts w:eastAsia="Times New Roman"/>
      <w:b/>
      <w:caps/>
      <w:sz w:val="32"/>
      <w:szCs w:val="24"/>
    </w:rPr>
  </w:style>
  <w:style w:type="paragraph" w:customStyle="1" w:styleId="Doctitle0">
    <w:name w:val="Doc title"/>
    <w:basedOn w:val="Normal"/>
    <w:rsid w:val="00D0186A"/>
    <w:rPr>
      <w:rFonts w:eastAsia="Times New Roman"/>
      <w:b/>
      <w:sz w:val="40"/>
      <w:szCs w:val="24"/>
    </w:rPr>
  </w:style>
  <w:style w:type="character" w:styleId="Numrodepage">
    <w:name w:val="page number"/>
    <w:rsid w:val="00D0186A"/>
    <w:rPr>
      <w:rFonts w:ascii="Arial" w:hAnsi="Arial"/>
      <w:sz w:val="16"/>
    </w:rPr>
  </w:style>
  <w:style w:type="paragraph" w:customStyle="1" w:styleId="Subpointbullets">
    <w:name w:val="Subpoint bullets"/>
    <w:basedOn w:val="Normal"/>
    <w:rsid w:val="00D0186A"/>
    <w:pPr>
      <w:numPr>
        <w:numId w:val="14"/>
      </w:numPr>
      <w:tabs>
        <w:tab w:val="clear" w:pos="1267"/>
        <w:tab w:val="left" w:pos="1531"/>
      </w:tabs>
      <w:ind w:left="1531" w:hanging="284"/>
    </w:pPr>
    <w:rPr>
      <w:rFonts w:eastAsia="Times New Roman"/>
      <w:szCs w:val="24"/>
    </w:rPr>
  </w:style>
  <w:style w:type="paragraph" w:styleId="Titre">
    <w:name w:val="Title"/>
    <w:basedOn w:val="Normal"/>
    <w:next w:val="Normal"/>
    <w:link w:val="TitreCar"/>
    <w:uiPriority w:val="10"/>
    <w:qFormat/>
    <w:rsid w:val="001A30C2"/>
    <w:pPr>
      <w:spacing w:line="1000" w:lineRule="exact"/>
      <w:contextualSpacing/>
    </w:pPr>
    <w:rPr>
      <w:rFonts w:eastAsia="Times New Roman"/>
      <w:b/>
      <w:caps/>
      <w:color w:val="FFFFFF"/>
      <w:spacing w:val="-10"/>
      <w:kern w:val="28"/>
      <w:sz w:val="108"/>
      <w:szCs w:val="56"/>
      <w:lang w:val="en-AU"/>
    </w:rPr>
  </w:style>
  <w:style w:type="character" w:customStyle="1" w:styleId="TitreCar">
    <w:name w:val="Titre Car"/>
    <w:link w:val="Titre"/>
    <w:uiPriority w:val="10"/>
    <w:rsid w:val="001A30C2"/>
    <w:rPr>
      <w:rFonts w:ascii="Arial" w:eastAsia="Times New Roman" w:hAnsi="Arial" w:cs="Times New Roman"/>
      <w:b/>
      <w:caps/>
      <w:color w:val="FFFFFF"/>
      <w:spacing w:val="-10"/>
      <w:kern w:val="28"/>
      <w:sz w:val="108"/>
      <w:szCs w:val="56"/>
      <w:lang w:val="en-AU"/>
    </w:rPr>
  </w:style>
  <w:style w:type="numbering" w:customStyle="1" w:styleId="ListBullets">
    <w:name w:val="ListBullets"/>
    <w:uiPriority w:val="99"/>
    <w:rsid w:val="001A30C2"/>
    <w:pPr>
      <w:numPr>
        <w:numId w:val="18"/>
      </w:numPr>
    </w:pPr>
  </w:style>
  <w:style w:type="paragraph" w:styleId="Listepuces">
    <w:name w:val="List Bullet"/>
    <w:basedOn w:val="Normal"/>
    <w:uiPriority w:val="99"/>
    <w:unhideWhenUsed/>
    <w:qFormat/>
    <w:rsid w:val="001A30C2"/>
    <w:pPr>
      <w:numPr>
        <w:numId w:val="18"/>
      </w:numPr>
      <w:spacing w:after="80" w:line="259" w:lineRule="auto"/>
      <w:contextualSpacing/>
    </w:pPr>
  </w:style>
  <w:style w:type="paragraph" w:styleId="Listepuces2">
    <w:name w:val="List Bullet 2"/>
    <w:basedOn w:val="Normal"/>
    <w:uiPriority w:val="99"/>
    <w:unhideWhenUsed/>
    <w:rsid w:val="001A30C2"/>
    <w:pPr>
      <w:numPr>
        <w:ilvl w:val="1"/>
        <w:numId w:val="18"/>
      </w:numPr>
      <w:spacing w:after="80" w:line="259" w:lineRule="auto"/>
      <w:contextualSpacing/>
    </w:pPr>
  </w:style>
  <w:style w:type="paragraph" w:styleId="Listepuces3">
    <w:name w:val="List Bullet 3"/>
    <w:basedOn w:val="Normal"/>
    <w:uiPriority w:val="99"/>
    <w:unhideWhenUsed/>
    <w:rsid w:val="001A30C2"/>
    <w:pPr>
      <w:numPr>
        <w:ilvl w:val="2"/>
        <w:numId w:val="18"/>
      </w:numPr>
      <w:spacing w:after="80" w:line="259" w:lineRule="auto"/>
      <w:ind w:left="851"/>
      <w:contextualSpacing/>
    </w:pPr>
  </w:style>
  <w:style w:type="paragraph" w:styleId="Listepuces4">
    <w:name w:val="List Bullet 4"/>
    <w:basedOn w:val="Normal"/>
    <w:uiPriority w:val="99"/>
    <w:unhideWhenUsed/>
    <w:rsid w:val="001A30C2"/>
    <w:pPr>
      <w:numPr>
        <w:ilvl w:val="3"/>
        <w:numId w:val="18"/>
      </w:numPr>
      <w:spacing w:after="80" w:line="259" w:lineRule="auto"/>
      <w:ind w:left="1135"/>
      <w:contextualSpacing/>
    </w:pPr>
  </w:style>
  <w:style w:type="paragraph" w:styleId="Listepuces5">
    <w:name w:val="List Bullet 5"/>
    <w:basedOn w:val="Normal"/>
    <w:uiPriority w:val="99"/>
    <w:unhideWhenUsed/>
    <w:rsid w:val="001A30C2"/>
    <w:pPr>
      <w:numPr>
        <w:ilvl w:val="4"/>
        <w:numId w:val="18"/>
      </w:numPr>
      <w:spacing w:after="80" w:line="259" w:lineRule="auto"/>
      <w:ind w:left="1418"/>
      <w:contextualSpacing/>
    </w:pPr>
  </w:style>
  <w:style w:type="paragraph" w:customStyle="1" w:styleId="titres">
    <w:name w:val="titres"/>
    <w:basedOn w:val="Normal"/>
    <w:uiPriority w:val="99"/>
    <w:rsid w:val="005C45EB"/>
    <w:pPr>
      <w:tabs>
        <w:tab w:val="left" w:pos="283"/>
      </w:tabs>
      <w:autoSpaceDE w:val="0"/>
      <w:autoSpaceDN w:val="0"/>
      <w:adjustRightInd w:val="0"/>
      <w:spacing w:after="170" w:line="288" w:lineRule="auto"/>
      <w:textAlignment w:val="center"/>
    </w:pPr>
    <w:rPr>
      <w:rFonts w:cs="Arial"/>
      <w:b/>
      <w:bCs/>
      <w:color w:val="000000"/>
      <w:sz w:val="24"/>
      <w:szCs w:val="24"/>
      <w:lang w:eastAsia="fr-FR"/>
    </w:rPr>
  </w:style>
  <w:style w:type="paragraph" w:customStyle="1" w:styleId="sommairepointills">
    <w:name w:val="sommaire pointillés"/>
    <w:basedOn w:val="Normal"/>
    <w:uiPriority w:val="99"/>
    <w:rsid w:val="0031527D"/>
    <w:pPr>
      <w:tabs>
        <w:tab w:val="left" w:pos="283"/>
        <w:tab w:val="right" w:leader="dot" w:pos="9600"/>
        <w:tab w:val="right" w:pos="9840"/>
      </w:tabs>
      <w:autoSpaceDE w:val="0"/>
      <w:autoSpaceDN w:val="0"/>
      <w:adjustRightInd w:val="0"/>
      <w:spacing w:after="170" w:line="288" w:lineRule="auto"/>
      <w:textAlignment w:val="center"/>
    </w:pPr>
    <w:rPr>
      <w:rFonts w:cs="Arial"/>
      <w:b/>
      <w:bCs/>
      <w:color w:val="000000"/>
      <w:szCs w:val="20"/>
      <w:lang w:eastAsia="fr-FR"/>
    </w:rPr>
  </w:style>
  <w:style w:type="paragraph" w:customStyle="1" w:styleId="Tramecouleur-Accent31">
    <w:name w:val="Trame couleur - Accent 31"/>
    <w:basedOn w:val="Normal"/>
    <w:link w:val="Tramecouleur-Accent3Car"/>
    <w:uiPriority w:val="34"/>
    <w:qFormat/>
    <w:rsid w:val="00FC6636"/>
    <w:pPr>
      <w:ind w:left="720"/>
      <w:contextualSpacing/>
    </w:pPr>
  </w:style>
  <w:style w:type="character" w:customStyle="1" w:styleId="Tramecouleur-Accent3Car">
    <w:name w:val="Trame couleur - Accent 3 Car"/>
    <w:link w:val="Tramecouleur-Accent31"/>
    <w:uiPriority w:val="34"/>
    <w:rsid w:val="00FC6636"/>
    <w:rPr>
      <w:rFonts w:ascii="Arial" w:hAnsi="Arial"/>
      <w:szCs w:val="22"/>
      <w:lang w:val="en-GB" w:eastAsia="en-US"/>
    </w:rPr>
  </w:style>
  <w:style w:type="paragraph" w:customStyle="1" w:styleId="Textes">
    <w:name w:val="Textes"/>
    <w:basedOn w:val="titres"/>
    <w:uiPriority w:val="99"/>
    <w:rsid w:val="00644CDC"/>
    <w:rPr>
      <w:sz w:val="20"/>
      <w:szCs w:val="20"/>
    </w:rPr>
  </w:style>
  <w:style w:type="paragraph" w:customStyle="1" w:styleId="Grilleclaire-Accent31">
    <w:name w:val="Grille claire - Accent 31"/>
    <w:basedOn w:val="Normal"/>
    <w:uiPriority w:val="34"/>
    <w:qFormat/>
    <w:rsid w:val="000D790D"/>
    <w:pPr>
      <w:ind w:left="708"/>
    </w:pPr>
  </w:style>
  <w:style w:type="paragraph" w:customStyle="1" w:styleId="Tramemoyenne1-Accent11">
    <w:name w:val="Trame moyenne 1 - Accent 11"/>
    <w:uiPriority w:val="1"/>
    <w:qFormat/>
    <w:rsid w:val="00EB5ACC"/>
    <w:rPr>
      <w:rFonts w:ascii="Arial" w:hAnsi="Arial"/>
      <w:szCs w:val="22"/>
      <w:lang w:val="en-GB" w:eastAsia="en-US"/>
    </w:rPr>
  </w:style>
  <w:style w:type="character" w:customStyle="1" w:styleId="Titre4Car">
    <w:name w:val="Titre 4 Car"/>
    <w:link w:val="Titre4"/>
    <w:uiPriority w:val="9"/>
    <w:semiHidden/>
    <w:rsid w:val="003C0A5A"/>
    <w:rPr>
      <w:rFonts w:ascii="Calibri" w:eastAsia="Times New Roman" w:hAnsi="Calibri" w:cs="Times New Roman"/>
      <w:b/>
      <w:bCs/>
      <w:sz w:val="28"/>
      <w:szCs w:val="28"/>
      <w:lang w:val="en-GB" w:eastAsia="en-US"/>
    </w:rPr>
  </w:style>
  <w:style w:type="character" w:customStyle="1" w:styleId="Titre5Car">
    <w:name w:val="Titre 5 Car"/>
    <w:link w:val="Titre5"/>
    <w:uiPriority w:val="9"/>
    <w:semiHidden/>
    <w:rsid w:val="003C0A5A"/>
    <w:rPr>
      <w:rFonts w:ascii="Calibri" w:eastAsia="Times New Roman" w:hAnsi="Calibri" w:cs="Times New Roman"/>
      <w:b/>
      <w:bCs/>
      <w:i/>
      <w:iCs/>
      <w:sz w:val="26"/>
      <w:szCs w:val="26"/>
      <w:lang w:val="en-GB" w:eastAsia="en-US"/>
    </w:rPr>
  </w:style>
  <w:style w:type="character" w:customStyle="1" w:styleId="Titre6Car">
    <w:name w:val="Titre 6 Car"/>
    <w:link w:val="Titre6"/>
    <w:uiPriority w:val="9"/>
    <w:semiHidden/>
    <w:rsid w:val="003C0A5A"/>
    <w:rPr>
      <w:rFonts w:ascii="Calibri" w:eastAsia="Times New Roman" w:hAnsi="Calibri" w:cs="Times New Roman"/>
      <w:b/>
      <w:bCs/>
      <w:sz w:val="22"/>
      <w:szCs w:val="22"/>
      <w:lang w:val="en-GB" w:eastAsia="en-US"/>
    </w:rPr>
  </w:style>
  <w:style w:type="character" w:customStyle="1" w:styleId="Titre7Car">
    <w:name w:val="Titre 7 Car"/>
    <w:link w:val="Titre7"/>
    <w:uiPriority w:val="9"/>
    <w:semiHidden/>
    <w:rsid w:val="003C0A5A"/>
    <w:rPr>
      <w:rFonts w:ascii="Calibri" w:eastAsia="Times New Roman" w:hAnsi="Calibri" w:cs="Times New Roman"/>
      <w:sz w:val="24"/>
      <w:szCs w:val="24"/>
      <w:lang w:val="en-GB" w:eastAsia="en-US"/>
    </w:rPr>
  </w:style>
  <w:style w:type="character" w:customStyle="1" w:styleId="Titre8Car">
    <w:name w:val="Titre 8 Car"/>
    <w:link w:val="Titre8"/>
    <w:uiPriority w:val="9"/>
    <w:semiHidden/>
    <w:rsid w:val="003C0A5A"/>
    <w:rPr>
      <w:rFonts w:ascii="Calibri" w:eastAsia="Times New Roman" w:hAnsi="Calibri" w:cs="Times New Roman"/>
      <w:i/>
      <w:iCs/>
      <w:sz w:val="24"/>
      <w:szCs w:val="24"/>
      <w:lang w:val="en-GB" w:eastAsia="en-US"/>
    </w:rPr>
  </w:style>
  <w:style w:type="character" w:customStyle="1" w:styleId="Titre9Car">
    <w:name w:val="Titre 9 Car"/>
    <w:link w:val="Titre9"/>
    <w:uiPriority w:val="9"/>
    <w:semiHidden/>
    <w:rsid w:val="003C0A5A"/>
    <w:rPr>
      <w:rFonts w:ascii="Calibri Light" w:eastAsia="Times New Roman" w:hAnsi="Calibri Light" w:cs="Times New Roman"/>
      <w:sz w:val="22"/>
      <w:szCs w:val="22"/>
      <w:lang w:val="en-GB" w:eastAsia="en-US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34334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link w:val="PrformatHTML"/>
    <w:uiPriority w:val="99"/>
    <w:semiHidden/>
    <w:rsid w:val="00343349"/>
    <w:rPr>
      <w:rFonts w:ascii="Courier New" w:eastAsia="Times New Roman" w:hAnsi="Courier New" w:cs="Courier New"/>
    </w:rPr>
  </w:style>
  <w:style w:type="character" w:customStyle="1" w:styleId="y2iqfc">
    <w:name w:val="y2iqfc"/>
    <w:basedOn w:val="Policepardfaut"/>
    <w:rsid w:val="00343349"/>
  </w:style>
  <w:style w:type="paragraph" w:styleId="Paragraphedeliste">
    <w:name w:val="List Paragraph"/>
    <w:basedOn w:val="Normal"/>
    <w:uiPriority w:val="34"/>
    <w:qFormat/>
    <w:rsid w:val="00335E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3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eader" Target="header2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e\Documents\WSI_A\13_Visual_Identity\WSI_templates_2010\WSI_doc_wcover_wonum_v1.2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6B1FC8-2F57-428E-B1F8-8738C5D2E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WSI_doc_wcover_wonum_v1.2</Template>
  <TotalTime>1784</TotalTime>
  <Pages>7</Pages>
  <Words>632</Words>
  <Characters>3481</Characters>
  <Application>Microsoft Office Word</Application>
  <DocSecurity>0</DocSecurity>
  <Lines>29</Lines>
  <Paragraphs>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WorldSkills International Secretariat</Company>
  <LinksUpToDate>false</LinksUpToDate>
  <CharactersWithSpaces>4105</CharactersWithSpaces>
  <SharedDoc>false</SharedDoc>
  <HLinks>
    <vt:vector size="42" baseType="variant">
      <vt:variant>
        <vt:i4>1310777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_Toc27576586</vt:lpwstr>
      </vt:variant>
      <vt:variant>
        <vt:i4>1507385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_Toc27576585</vt:lpwstr>
      </vt:variant>
      <vt:variant>
        <vt:i4>1441849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_Toc27576584</vt:lpwstr>
      </vt:variant>
      <vt:variant>
        <vt:i4>1114169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_Toc27576583</vt:lpwstr>
      </vt:variant>
      <vt:variant>
        <vt:i4>1048633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_Toc27576582</vt:lpwstr>
      </vt:variant>
      <vt:variant>
        <vt:i4>1245241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_Toc27576581</vt:lpwstr>
      </vt:variant>
      <vt:variant>
        <vt:i4>2555997</vt:i4>
      </vt:variant>
      <vt:variant>
        <vt:i4>-1</vt:i4>
      </vt:variant>
      <vt:variant>
        <vt:i4>1055</vt:i4>
      </vt:variant>
      <vt:variant>
        <vt:i4>1</vt:i4>
      </vt:variant>
      <vt:variant>
        <vt:lpwstr>https://cdn.manomano.com/ruban-adhesif-de-fermeture-de-caisse-carton-scotch-3739-50-mm-x-66-m-0056-mm-chocolat-6-pack-P-8310884-14718088_1.jpg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edgar</dc:creator>
  <cp:keywords/>
  <cp:lastModifiedBy>Marine Deffay</cp:lastModifiedBy>
  <cp:revision>37</cp:revision>
  <cp:lastPrinted>2017-12-20T11:38:00Z</cp:lastPrinted>
  <dcterms:created xsi:type="dcterms:W3CDTF">2021-08-21T13:22:00Z</dcterms:created>
  <dcterms:modified xsi:type="dcterms:W3CDTF">2022-01-06T22:02:00Z</dcterms:modified>
</cp:coreProperties>
</file>