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2063B" w14:textId="77777777" w:rsidR="00C42607" w:rsidRPr="00AD309E" w:rsidRDefault="00C42607" w:rsidP="001A30C2">
      <w:pPr>
        <w:pStyle w:val="Titre"/>
        <w:rPr>
          <w:rFonts w:cs="Arial"/>
          <w:caps w:val="0"/>
          <w:color w:val="003B5C"/>
          <w:sz w:val="42"/>
          <w:szCs w:val="42"/>
          <w:lang w:val="fr-FR"/>
        </w:rPr>
      </w:pPr>
    </w:p>
    <w:p w14:paraId="2DFA3E85" w14:textId="15945895" w:rsidR="006A63BB" w:rsidRPr="006A63BB" w:rsidRDefault="001A30C2" w:rsidP="006A63BB">
      <w:pPr>
        <w:pStyle w:val="Titre"/>
        <w:spacing w:line="276" w:lineRule="auto"/>
        <w:ind w:right="851"/>
        <w:rPr>
          <w:rFonts w:cs="Arial"/>
          <w:caps w:val="0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Sujet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d’épreuve des Finales Nationales</w:t>
      </w:r>
      <w:r w:rsidR="002A339C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6A63BB">
        <w:rPr>
          <w:rFonts w:cs="Arial"/>
          <w:caps w:val="0"/>
          <w:color w:val="003B5C"/>
          <w:sz w:val="42"/>
          <w:szCs w:val="42"/>
          <w:lang w:val="fr-FR"/>
        </w:rPr>
        <w:t xml:space="preserve">Phase </w:t>
      </w:r>
      <w:r w:rsidR="00343349">
        <w:rPr>
          <w:rFonts w:cs="Arial"/>
          <w:caps w:val="0"/>
          <w:color w:val="003B5C"/>
          <w:sz w:val="42"/>
          <w:szCs w:val="42"/>
          <w:lang w:val="fr-FR"/>
        </w:rPr>
        <w:t>2</w:t>
      </w:r>
      <w:r w:rsidR="006A63BB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de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 la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4</w:t>
      </w:r>
      <w:r w:rsidR="00B336EB" w:rsidRPr="00AD309E">
        <w:rPr>
          <w:rFonts w:cs="Arial"/>
          <w:caps w:val="0"/>
          <w:color w:val="003B5C"/>
          <w:sz w:val="42"/>
          <w:szCs w:val="42"/>
          <w:lang w:val="fr-FR"/>
        </w:rPr>
        <w:t>6</w:t>
      </w:r>
      <w:r w:rsidR="00F77527" w:rsidRPr="00AD309E">
        <w:rPr>
          <w:rFonts w:cs="Arial"/>
          <w:caps w:val="0"/>
          <w:color w:val="003B5C"/>
          <w:sz w:val="42"/>
          <w:szCs w:val="42"/>
          <w:vertAlign w:val="superscript"/>
          <w:lang w:val="fr-FR"/>
        </w:rPr>
        <w:t>e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04698F">
        <w:rPr>
          <w:rFonts w:cs="Arial"/>
          <w:caps w:val="0"/>
          <w:color w:val="003B5C"/>
          <w:sz w:val="42"/>
          <w:szCs w:val="42"/>
          <w:lang w:val="fr-FR"/>
        </w:rPr>
        <w:t>Compétition</w:t>
      </w:r>
      <w:r w:rsidR="0004698F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WorldSkills </w:t>
      </w:r>
    </w:p>
    <w:p w14:paraId="6CBB39C3" w14:textId="77777777" w:rsidR="001A30C2" w:rsidRPr="006A3537" w:rsidRDefault="001A30C2" w:rsidP="001A30C2">
      <w:pPr>
        <w:pStyle w:val="Titre"/>
        <w:rPr>
          <w:rFonts w:cs="Arial"/>
          <w:caps w:val="0"/>
          <w:color w:val="003B5C"/>
          <w:sz w:val="72"/>
          <w:szCs w:val="108"/>
          <w:lang w:val="fr-FR"/>
        </w:rPr>
      </w:pPr>
      <w:r w:rsidRPr="006A3537">
        <w:rPr>
          <w:rFonts w:cs="Arial"/>
          <w:color w:val="003B5C"/>
          <w:sz w:val="72"/>
          <w:szCs w:val="108"/>
          <w:lang w:val="fr-FR"/>
        </w:rPr>
        <w:t>MÉTIER</w:t>
      </w:r>
      <w:r w:rsidRPr="006A3537">
        <w:rPr>
          <w:rFonts w:cs="Arial"/>
          <w:caps w:val="0"/>
          <w:color w:val="003B5C"/>
          <w:sz w:val="72"/>
          <w:szCs w:val="108"/>
          <w:lang w:val="fr-FR"/>
        </w:rPr>
        <w:t xml:space="preserve"> </w:t>
      </w:r>
      <w:r w:rsidR="009F0CC6" w:rsidRPr="006A3537">
        <w:rPr>
          <w:rFonts w:cs="Arial"/>
          <w:caps w:val="0"/>
          <w:color w:val="003B5C"/>
          <w:sz w:val="72"/>
          <w:szCs w:val="108"/>
          <w:lang w:val="fr-FR"/>
        </w:rPr>
        <w:t>N</w:t>
      </w:r>
      <w:r w:rsidRPr="006A3537">
        <w:rPr>
          <w:rFonts w:cs="Arial"/>
          <w:caps w:val="0"/>
          <w:color w:val="003B5C"/>
          <w:sz w:val="72"/>
          <w:szCs w:val="108"/>
          <w:lang w:val="fr-FR"/>
        </w:rPr>
        <w:t>°</w:t>
      </w:r>
      <w:r w:rsidR="00C2027F" w:rsidRPr="006A3537">
        <w:rPr>
          <w:rFonts w:cs="Arial"/>
          <w:caps w:val="0"/>
          <w:color w:val="003B5C"/>
          <w:sz w:val="72"/>
          <w:szCs w:val="108"/>
          <w:lang w:val="fr-FR"/>
        </w:rPr>
        <w:t>05</w:t>
      </w:r>
    </w:p>
    <w:p w14:paraId="65A3D9BC" w14:textId="77777777" w:rsidR="001A30C2" w:rsidRPr="006A3537" w:rsidRDefault="00C2027F" w:rsidP="001A30C2">
      <w:pPr>
        <w:pStyle w:val="Titre"/>
        <w:rPr>
          <w:rFonts w:cs="Arial"/>
          <w:color w:val="003B5C"/>
          <w:sz w:val="72"/>
          <w:szCs w:val="108"/>
          <w:lang w:val="fr-FR"/>
        </w:rPr>
      </w:pPr>
      <w:r w:rsidRPr="006A3537">
        <w:rPr>
          <w:rFonts w:cs="Arial"/>
          <w:color w:val="003B5C"/>
          <w:sz w:val="72"/>
          <w:szCs w:val="108"/>
          <w:lang w:val="fr-FR"/>
        </w:rPr>
        <w:t>DAO – Dessin industriel</w:t>
      </w:r>
    </w:p>
    <w:p w14:paraId="59E4F0B7" w14:textId="77777777" w:rsidR="001A30C2" w:rsidRPr="00C779E3" w:rsidRDefault="001A30C2" w:rsidP="00C2027F"/>
    <w:p w14:paraId="3EF37A24" w14:textId="77777777" w:rsidR="001A30C2" w:rsidRPr="00C779E3" w:rsidRDefault="001A30C2" w:rsidP="00C2027F"/>
    <w:p w14:paraId="1DA192DE" w14:textId="77777777" w:rsidR="001A30C2" w:rsidRDefault="001A30C2" w:rsidP="00C2027F"/>
    <w:p w14:paraId="5A8C15AE" w14:textId="77777777" w:rsidR="00360608" w:rsidRDefault="00360608" w:rsidP="00C2027F"/>
    <w:p w14:paraId="4B28958B" w14:textId="77777777" w:rsidR="00360608" w:rsidRDefault="00360608" w:rsidP="00C2027F"/>
    <w:p w14:paraId="6EFDCD76" w14:textId="77777777" w:rsidR="00360608" w:rsidRPr="00C779E3" w:rsidRDefault="00360608" w:rsidP="00C2027F"/>
    <w:p w14:paraId="19C00B26" w14:textId="77777777" w:rsidR="001A30C2" w:rsidRPr="00C779E3" w:rsidRDefault="001A30C2" w:rsidP="00C2027F"/>
    <w:p w14:paraId="77787E34" w14:textId="77777777" w:rsidR="001A30C2" w:rsidRPr="00C779E3" w:rsidRDefault="001A30C2" w:rsidP="00C2027F"/>
    <w:p w14:paraId="648E8314" w14:textId="77777777" w:rsidR="001A30C2" w:rsidRPr="00C779E3" w:rsidRDefault="001A30C2" w:rsidP="00C2027F"/>
    <w:p w14:paraId="4A478F93" w14:textId="77777777" w:rsidR="001A30C2" w:rsidRPr="00C779E3" w:rsidRDefault="001A30C2" w:rsidP="001A30C2">
      <w:pPr>
        <w:rPr>
          <w:rFonts w:cs="Arial"/>
          <w:sz w:val="28"/>
          <w:szCs w:val="28"/>
        </w:rPr>
      </w:pPr>
      <w:r w:rsidRPr="00C779E3">
        <w:rPr>
          <w:rFonts w:cs="Arial"/>
          <w:sz w:val="28"/>
          <w:szCs w:val="28"/>
        </w:rPr>
        <w:t xml:space="preserve">Soumis par : </w:t>
      </w:r>
    </w:p>
    <w:p w14:paraId="365BD72A" w14:textId="77777777" w:rsidR="002F56FB" w:rsidRPr="006A3537" w:rsidRDefault="00C2027F" w:rsidP="002F56FB">
      <w:pPr>
        <w:rPr>
          <w:rFonts w:cs="Arial"/>
          <w:sz w:val="28"/>
          <w:szCs w:val="28"/>
        </w:rPr>
      </w:pPr>
      <w:r w:rsidRPr="006A3537">
        <w:rPr>
          <w:rFonts w:cs="Arial"/>
          <w:sz w:val="28"/>
          <w:szCs w:val="28"/>
        </w:rPr>
        <w:t>Philippe JEANNEROD</w:t>
      </w:r>
      <w:r w:rsidR="007855C5" w:rsidRPr="006A3537">
        <w:rPr>
          <w:rFonts w:cs="Arial"/>
          <w:sz w:val="28"/>
          <w:szCs w:val="28"/>
        </w:rPr>
        <w:t>, Expert WorldSkills France</w:t>
      </w:r>
    </w:p>
    <w:p w14:paraId="7C5A3B26" w14:textId="77777777" w:rsidR="001A30C2" w:rsidRPr="00C779E3" w:rsidRDefault="001A30C2" w:rsidP="00C2027F"/>
    <w:p w14:paraId="2C9C194A" w14:textId="77777777" w:rsidR="00C2027F" w:rsidRDefault="00C2027F" w:rsidP="00C2027F"/>
    <w:p w14:paraId="7B8308B7" w14:textId="77777777" w:rsidR="00C2027F" w:rsidRDefault="00C2027F" w:rsidP="00C2027F"/>
    <w:p w14:paraId="6CF256B4" w14:textId="77777777" w:rsidR="009812F0" w:rsidRDefault="009812F0" w:rsidP="00C2027F">
      <w:pPr>
        <w:sectPr w:rsidR="009812F0" w:rsidSect="009812F0">
          <w:headerReference w:type="default" r:id="rId8"/>
          <w:footerReference w:type="default" r:id="rId9"/>
          <w:footerReference w:type="first" r:id="rId10"/>
          <w:pgSz w:w="11907" w:h="16839" w:code="9"/>
          <w:pgMar w:top="1276" w:right="850" w:bottom="1276" w:left="1134" w:header="454" w:footer="206" w:gutter="0"/>
          <w:cols w:space="708"/>
          <w:docGrid w:linePitch="360"/>
        </w:sectPr>
      </w:pPr>
    </w:p>
    <w:p w14:paraId="27F52BE8" w14:textId="77777777" w:rsidR="00C2229A" w:rsidRDefault="00C2229A" w:rsidP="00C2229A"/>
    <w:p w14:paraId="03A22825" w14:textId="77777777" w:rsidR="009812F0" w:rsidRDefault="009812F0" w:rsidP="00C2229A"/>
    <w:p w14:paraId="7EEAC424" w14:textId="77777777" w:rsidR="009812F0" w:rsidRPr="00C2229A" w:rsidRDefault="009812F0" w:rsidP="00C2229A"/>
    <w:p w14:paraId="0F739BD5" w14:textId="77777777" w:rsidR="00C2229A" w:rsidRDefault="00C2229A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612DEC81" w14:textId="3B4A6344" w:rsidR="001A30C2" w:rsidRDefault="00A46638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A8654B">
        <w:rPr>
          <w:rFonts w:cs="Arial"/>
          <w:caps w:val="0"/>
          <w:color w:val="003B5C"/>
          <w:sz w:val="42"/>
          <w:szCs w:val="42"/>
          <w:lang w:val="fr-FR"/>
        </w:rPr>
        <w:t>MODULE 1</w:t>
      </w:r>
      <w:r w:rsidR="004D69B6">
        <w:rPr>
          <w:rFonts w:cs="Arial"/>
          <w:caps w:val="0"/>
          <w:color w:val="003B5C"/>
          <w:sz w:val="42"/>
          <w:szCs w:val="42"/>
          <w:lang w:val="fr-FR"/>
        </w:rPr>
        <w:t>A</w:t>
      </w:r>
      <w:r w:rsidR="00A8654B">
        <w:rPr>
          <w:color w:val="auto"/>
          <w:sz w:val="36"/>
          <w:szCs w:val="32"/>
          <w:lang w:val="fr-FR"/>
        </w:rPr>
        <w:br/>
      </w:r>
      <w:r w:rsidRPr="00F41FEF">
        <w:rPr>
          <w:color w:val="auto"/>
          <w:sz w:val="36"/>
          <w:szCs w:val="32"/>
          <w:lang w:val="fr-FR"/>
        </w:rPr>
        <w:t>Conception / Modification de produit</w:t>
      </w:r>
    </w:p>
    <w:p w14:paraId="39D6FE8F" w14:textId="77777777" w:rsidR="00F41FEF" w:rsidRPr="00F41FEF" w:rsidRDefault="00F41FEF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07F08ACB" w14:textId="77777777" w:rsidR="00A46638" w:rsidRDefault="00A46638" w:rsidP="004172BF"/>
    <w:p w14:paraId="3209553B" w14:textId="77777777" w:rsidR="004172BF" w:rsidRDefault="004172BF" w:rsidP="004172BF"/>
    <w:p w14:paraId="2B1776DA" w14:textId="77777777" w:rsidR="004172BF" w:rsidRDefault="004172BF" w:rsidP="004172BF"/>
    <w:p w14:paraId="3E37486F" w14:textId="77777777" w:rsidR="004172BF" w:rsidRDefault="004172BF" w:rsidP="004172BF"/>
    <w:p w14:paraId="69E2AFDA" w14:textId="77777777" w:rsidR="00F41FEF" w:rsidRDefault="00F41FEF" w:rsidP="00C2027F"/>
    <w:p w14:paraId="38811CC1" w14:textId="77777777" w:rsidR="00D0186A" w:rsidRDefault="00AF095A" w:rsidP="00AF095A">
      <w:pPr>
        <w:rPr>
          <w:b/>
          <w:sz w:val="32"/>
        </w:rPr>
      </w:pPr>
      <w:bookmarkStart w:id="0" w:name="_Toc60882171"/>
      <w:bookmarkStart w:id="1" w:name="_Toc60887857"/>
      <w:r w:rsidRPr="00553508">
        <w:rPr>
          <w:b/>
          <w:sz w:val="32"/>
        </w:rPr>
        <w:t>TABLE DES MATIERES</w:t>
      </w:r>
      <w:bookmarkEnd w:id="0"/>
      <w:bookmarkEnd w:id="1"/>
    </w:p>
    <w:p w14:paraId="68ACCC33" w14:textId="7F953E1F" w:rsidR="00FC240D" w:rsidRDefault="00ED62CF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fr-FR"/>
        </w:rPr>
      </w:pPr>
      <w:r>
        <w:rPr>
          <w:b w:val="0"/>
          <w:caps w:val="0"/>
          <w:lang w:val="nl-NL"/>
        </w:rPr>
        <w:fldChar w:fldCharType="begin"/>
      </w:r>
      <w:r>
        <w:rPr>
          <w:b w:val="0"/>
          <w:caps w:val="0"/>
          <w:lang w:val="nl-NL"/>
        </w:rPr>
        <w:instrText xml:space="preserve"> </w:instrText>
      </w:r>
      <w:r w:rsidR="00040C4E">
        <w:rPr>
          <w:b w:val="0"/>
          <w:caps w:val="0"/>
          <w:lang w:val="nl-NL"/>
        </w:rPr>
        <w:instrText>TOC</w:instrText>
      </w:r>
      <w:r>
        <w:rPr>
          <w:b w:val="0"/>
          <w:caps w:val="0"/>
          <w:lang w:val="nl-NL"/>
        </w:rPr>
        <w:instrText xml:space="preserve"> \o "1-1" \h \z \u </w:instrText>
      </w:r>
      <w:r>
        <w:rPr>
          <w:b w:val="0"/>
          <w:caps w:val="0"/>
          <w:lang w:val="nl-NL"/>
        </w:rPr>
        <w:fldChar w:fldCharType="separate"/>
      </w:r>
      <w:hyperlink w:anchor="_Toc92402421" w:history="1">
        <w:r w:rsidR="00FC240D" w:rsidRPr="00E62B9D">
          <w:rPr>
            <w:rStyle w:val="Lienhypertexte"/>
            <w:noProof/>
          </w:rPr>
          <w:t>1</w:t>
        </w:r>
        <w:r w:rsidR="00FC24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fr-FR"/>
          </w:rPr>
          <w:tab/>
        </w:r>
        <w:r w:rsidR="00FC240D" w:rsidRPr="00E62B9D">
          <w:rPr>
            <w:rStyle w:val="Lienhypertexte"/>
            <w:noProof/>
          </w:rPr>
          <w:t>MISE EN SITUATION</w:t>
        </w:r>
        <w:r w:rsidR="00FC240D">
          <w:rPr>
            <w:noProof/>
            <w:webHidden/>
          </w:rPr>
          <w:tab/>
        </w:r>
        <w:r w:rsidR="00FC240D">
          <w:rPr>
            <w:noProof/>
            <w:webHidden/>
          </w:rPr>
          <w:fldChar w:fldCharType="begin"/>
        </w:r>
        <w:r w:rsidR="00FC240D">
          <w:rPr>
            <w:noProof/>
            <w:webHidden/>
          </w:rPr>
          <w:instrText xml:space="preserve"> PAGEREF _Toc92402421 \h </w:instrText>
        </w:r>
        <w:r w:rsidR="00FC240D">
          <w:rPr>
            <w:noProof/>
            <w:webHidden/>
          </w:rPr>
        </w:r>
        <w:r w:rsidR="00FC240D">
          <w:rPr>
            <w:noProof/>
            <w:webHidden/>
          </w:rPr>
          <w:fldChar w:fldCharType="separate"/>
        </w:r>
        <w:r w:rsidR="00FC240D">
          <w:rPr>
            <w:noProof/>
            <w:webHidden/>
          </w:rPr>
          <w:t>4</w:t>
        </w:r>
        <w:r w:rsidR="00FC240D">
          <w:rPr>
            <w:noProof/>
            <w:webHidden/>
          </w:rPr>
          <w:fldChar w:fldCharType="end"/>
        </w:r>
      </w:hyperlink>
    </w:p>
    <w:p w14:paraId="4822AB9A" w14:textId="3BDEB780" w:rsidR="00FC240D" w:rsidRDefault="0024168A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fr-FR"/>
        </w:rPr>
      </w:pPr>
      <w:hyperlink w:anchor="_Toc92402422" w:history="1">
        <w:r w:rsidR="00FC240D" w:rsidRPr="00E62B9D">
          <w:rPr>
            <w:rStyle w:val="Lienhypertexte"/>
            <w:noProof/>
          </w:rPr>
          <w:t>2</w:t>
        </w:r>
        <w:r w:rsidR="00FC24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fr-FR"/>
          </w:rPr>
          <w:tab/>
        </w:r>
        <w:r w:rsidR="00FC240D" w:rsidRPr="00E62B9D">
          <w:rPr>
            <w:rStyle w:val="Lienhypertexte"/>
            <w:noProof/>
          </w:rPr>
          <w:t>DONNEES</w:t>
        </w:r>
        <w:r w:rsidR="00FC240D">
          <w:rPr>
            <w:noProof/>
            <w:webHidden/>
          </w:rPr>
          <w:tab/>
        </w:r>
        <w:r w:rsidR="00FC240D">
          <w:rPr>
            <w:noProof/>
            <w:webHidden/>
          </w:rPr>
          <w:fldChar w:fldCharType="begin"/>
        </w:r>
        <w:r w:rsidR="00FC240D">
          <w:rPr>
            <w:noProof/>
            <w:webHidden/>
          </w:rPr>
          <w:instrText xml:space="preserve"> PAGEREF _Toc92402422 \h </w:instrText>
        </w:r>
        <w:r w:rsidR="00FC240D">
          <w:rPr>
            <w:noProof/>
            <w:webHidden/>
          </w:rPr>
        </w:r>
        <w:r w:rsidR="00FC240D">
          <w:rPr>
            <w:noProof/>
            <w:webHidden/>
          </w:rPr>
          <w:fldChar w:fldCharType="separate"/>
        </w:r>
        <w:r w:rsidR="00FC240D">
          <w:rPr>
            <w:noProof/>
            <w:webHidden/>
          </w:rPr>
          <w:t>4</w:t>
        </w:r>
        <w:r w:rsidR="00FC240D">
          <w:rPr>
            <w:noProof/>
            <w:webHidden/>
          </w:rPr>
          <w:fldChar w:fldCharType="end"/>
        </w:r>
      </w:hyperlink>
    </w:p>
    <w:p w14:paraId="751DFC13" w14:textId="3FD22349" w:rsidR="00FC240D" w:rsidRDefault="0024168A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fr-FR"/>
        </w:rPr>
      </w:pPr>
      <w:hyperlink w:anchor="_Toc92402423" w:history="1">
        <w:r w:rsidR="00FC240D" w:rsidRPr="00E62B9D">
          <w:rPr>
            <w:rStyle w:val="Lienhypertexte"/>
            <w:noProof/>
          </w:rPr>
          <w:t>3</w:t>
        </w:r>
        <w:r w:rsidR="00FC24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fr-FR"/>
          </w:rPr>
          <w:tab/>
        </w:r>
        <w:r w:rsidR="00FC240D" w:rsidRPr="00E62B9D">
          <w:rPr>
            <w:rStyle w:val="Lienhypertexte"/>
            <w:noProof/>
          </w:rPr>
          <w:t>TRAVAIL DEMANDE</w:t>
        </w:r>
        <w:r w:rsidR="00FC240D">
          <w:rPr>
            <w:noProof/>
            <w:webHidden/>
          </w:rPr>
          <w:tab/>
        </w:r>
        <w:r w:rsidR="00FC240D">
          <w:rPr>
            <w:noProof/>
            <w:webHidden/>
          </w:rPr>
          <w:fldChar w:fldCharType="begin"/>
        </w:r>
        <w:r w:rsidR="00FC240D">
          <w:rPr>
            <w:noProof/>
            <w:webHidden/>
          </w:rPr>
          <w:instrText xml:space="preserve"> PAGEREF _Toc92402423 \h </w:instrText>
        </w:r>
        <w:r w:rsidR="00FC240D">
          <w:rPr>
            <w:noProof/>
            <w:webHidden/>
          </w:rPr>
        </w:r>
        <w:r w:rsidR="00FC240D">
          <w:rPr>
            <w:noProof/>
            <w:webHidden/>
          </w:rPr>
          <w:fldChar w:fldCharType="separate"/>
        </w:r>
        <w:r w:rsidR="00FC240D">
          <w:rPr>
            <w:noProof/>
            <w:webHidden/>
          </w:rPr>
          <w:t>5</w:t>
        </w:r>
        <w:r w:rsidR="00FC240D">
          <w:rPr>
            <w:noProof/>
            <w:webHidden/>
          </w:rPr>
          <w:fldChar w:fldCharType="end"/>
        </w:r>
      </w:hyperlink>
    </w:p>
    <w:p w14:paraId="1A5C4989" w14:textId="70DB6868" w:rsidR="00FC240D" w:rsidRDefault="0024168A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fr-FR"/>
        </w:rPr>
      </w:pPr>
      <w:hyperlink w:anchor="_Toc92402424" w:history="1">
        <w:r w:rsidR="00FC240D" w:rsidRPr="00E62B9D">
          <w:rPr>
            <w:rStyle w:val="Lienhypertexte"/>
            <w:noProof/>
          </w:rPr>
          <w:t>4</w:t>
        </w:r>
        <w:r w:rsidR="00FC24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fr-FR"/>
          </w:rPr>
          <w:tab/>
        </w:r>
        <w:r w:rsidR="00FC240D" w:rsidRPr="00E62B9D">
          <w:rPr>
            <w:rStyle w:val="Lienhypertexte"/>
            <w:noProof/>
          </w:rPr>
          <w:t>PLANNING</w:t>
        </w:r>
        <w:r w:rsidR="00FC240D">
          <w:rPr>
            <w:noProof/>
            <w:webHidden/>
          </w:rPr>
          <w:tab/>
        </w:r>
        <w:r w:rsidR="00FC240D">
          <w:rPr>
            <w:noProof/>
            <w:webHidden/>
          </w:rPr>
          <w:fldChar w:fldCharType="begin"/>
        </w:r>
        <w:r w:rsidR="00FC240D">
          <w:rPr>
            <w:noProof/>
            <w:webHidden/>
          </w:rPr>
          <w:instrText xml:space="preserve"> PAGEREF _Toc92402424 \h </w:instrText>
        </w:r>
        <w:r w:rsidR="00FC240D">
          <w:rPr>
            <w:noProof/>
            <w:webHidden/>
          </w:rPr>
        </w:r>
        <w:r w:rsidR="00FC240D">
          <w:rPr>
            <w:noProof/>
            <w:webHidden/>
          </w:rPr>
          <w:fldChar w:fldCharType="separate"/>
        </w:r>
        <w:r w:rsidR="00FC240D">
          <w:rPr>
            <w:noProof/>
            <w:webHidden/>
          </w:rPr>
          <w:t>8</w:t>
        </w:r>
        <w:r w:rsidR="00FC240D">
          <w:rPr>
            <w:noProof/>
            <w:webHidden/>
          </w:rPr>
          <w:fldChar w:fldCharType="end"/>
        </w:r>
      </w:hyperlink>
    </w:p>
    <w:p w14:paraId="617DBE25" w14:textId="3AF7C584" w:rsidR="00FC240D" w:rsidRDefault="0024168A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fr-FR"/>
        </w:rPr>
      </w:pPr>
      <w:hyperlink w:anchor="_Toc92402425" w:history="1">
        <w:r w:rsidR="00FC240D" w:rsidRPr="00E62B9D">
          <w:rPr>
            <w:rStyle w:val="Lienhypertexte"/>
            <w:noProof/>
          </w:rPr>
          <w:t>5</w:t>
        </w:r>
        <w:r w:rsidR="00FC24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fr-FR"/>
          </w:rPr>
          <w:tab/>
        </w:r>
        <w:r w:rsidR="00FC240D" w:rsidRPr="00E62B9D">
          <w:rPr>
            <w:rStyle w:val="Lienhypertexte"/>
            <w:noProof/>
          </w:rPr>
          <w:t>BAR</w:t>
        </w:r>
        <w:r w:rsidR="00FC240D" w:rsidRPr="00E62B9D">
          <w:rPr>
            <w:rStyle w:val="Lienhypertexte"/>
            <w:rFonts w:cs="Arial"/>
            <w:noProof/>
          </w:rPr>
          <w:t>È</w:t>
        </w:r>
        <w:r w:rsidR="00FC240D" w:rsidRPr="00E62B9D">
          <w:rPr>
            <w:rStyle w:val="Lienhypertexte"/>
            <w:noProof/>
          </w:rPr>
          <w:t>ME DE CORRECTION</w:t>
        </w:r>
        <w:r w:rsidR="00FC240D">
          <w:rPr>
            <w:noProof/>
            <w:webHidden/>
          </w:rPr>
          <w:tab/>
        </w:r>
        <w:r w:rsidR="00FC240D">
          <w:rPr>
            <w:noProof/>
            <w:webHidden/>
          </w:rPr>
          <w:fldChar w:fldCharType="begin"/>
        </w:r>
        <w:r w:rsidR="00FC240D">
          <w:rPr>
            <w:noProof/>
            <w:webHidden/>
          </w:rPr>
          <w:instrText xml:space="preserve"> PAGEREF _Toc92402425 \h </w:instrText>
        </w:r>
        <w:r w:rsidR="00FC240D">
          <w:rPr>
            <w:noProof/>
            <w:webHidden/>
          </w:rPr>
        </w:r>
        <w:r w:rsidR="00FC240D">
          <w:rPr>
            <w:noProof/>
            <w:webHidden/>
          </w:rPr>
          <w:fldChar w:fldCharType="separate"/>
        </w:r>
        <w:r w:rsidR="00FC240D">
          <w:rPr>
            <w:noProof/>
            <w:webHidden/>
          </w:rPr>
          <w:t>8</w:t>
        </w:r>
        <w:r w:rsidR="00FC240D">
          <w:rPr>
            <w:noProof/>
            <w:webHidden/>
          </w:rPr>
          <w:fldChar w:fldCharType="end"/>
        </w:r>
      </w:hyperlink>
    </w:p>
    <w:p w14:paraId="2FF4862E" w14:textId="51E84619" w:rsidR="00FC240D" w:rsidRDefault="0024168A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fr-FR"/>
        </w:rPr>
      </w:pPr>
      <w:hyperlink w:anchor="_Toc92402426" w:history="1">
        <w:r w:rsidR="00FC240D" w:rsidRPr="00E62B9D">
          <w:rPr>
            <w:rStyle w:val="Lienhypertexte"/>
            <w:noProof/>
          </w:rPr>
          <w:t>6</w:t>
        </w:r>
        <w:r w:rsidR="00FC24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fr-FR"/>
          </w:rPr>
          <w:tab/>
        </w:r>
        <w:r w:rsidR="00FC240D" w:rsidRPr="00E62B9D">
          <w:rPr>
            <w:rStyle w:val="Lienhypertexte"/>
            <w:noProof/>
          </w:rPr>
          <w:t>MONTAGE DE LA TRAPPE</w:t>
        </w:r>
        <w:r w:rsidR="00FC240D">
          <w:rPr>
            <w:noProof/>
            <w:webHidden/>
          </w:rPr>
          <w:tab/>
        </w:r>
        <w:r w:rsidR="00FC240D">
          <w:rPr>
            <w:noProof/>
            <w:webHidden/>
          </w:rPr>
          <w:fldChar w:fldCharType="begin"/>
        </w:r>
        <w:r w:rsidR="00FC240D">
          <w:rPr>
            <w:noProof/>
            <w:webHidden/>
          </w:rPr>
          <w:instrText xml:space="preserve"> PAGEREF _Toc92402426 \h </w:instrText>
        </w:r>
        <w:r w:rsidR="00FC240D">
          <w:rPr>
            <w:noProof/>
            <w:webHidden/>
          </w:rPr>
        </w:r>
        <w:r w:rsidR="00FC240D">
          <w:rPr>
            <w:noProof/>
            <w:webHidden/>
          </w:rPr>
          <w:fldChar w:fldCharType="separate"/>
        </w:r>
        <w:r w:rsidR="00FC240D">
          <w:rPr>
            <w:noProof/>
            <w:webHidden/>
          </w:rPr>
          <w:t>9</w:t>
        </w:r>
        <w:r w:rsidR="00FC240D">
          <w:rPr>
            <w:noProof/>
            <w:webHidden/>
          </w:rPr>
          <w:fldChar w:fldCharType="end"/>
        </w:r>
      </w:hyperlink>
    </w:p>
    <w:p w14:paraId="52CC6C66" w14:textId="7B49372A" w:rsidR="00FC240D" w:rsidRDefault="0024168A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fr-FR"/>
        </w:rPr>
      </w:pPr>
      <w:hyperlink w:anchor="_Toc92402427" w:history="1">
        <w:r w:rsidR="00FC240D" w:rsidRPr="00E62B9D">
          <w:rPr>
            <w:rStyle w:val="Lienhypertexte"/>
            <w:noProof/>
          </w:rPr>
          <w:t>7</w:t>
        </w:r>
        <w:r w:rsidR="00FC24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fr-FR"/>
          </w:rPr>
          <w:tab/>
        </w:r>
        <w:r w:rsidR="00FC240D" w:rsidRPr="00E62B9D">
          <w:rPr>
            <w:rStyle w:val="Lienhypertexte"/>
            <w:noProof/>
          </w:rPr>
          <w:t>PLANNING</w:t>
        </w:r>
        <w:r w:rsidR="00FC240D">
          <w:rPr>
            <w:noProof/>
            <w:webHidden/>
          </w:rPr>
          <w:tab/>
        </w:r>
        <w:r w:rsidR="00FC240D">
          <w:rPr>
            <w:noProof/>
            <w:webHidden/>
          </w:rPr>
          <w:fldChar w:fldCharType="begin"/>
        </w:r>
        <w:r w:rsidR="00FC240D">
          <w:rPr>
            <w:noProof/>
            <w:webHidden/>
          </w:rPr>
          <w:instrText xml:space="preserve"> PAGEREF _Toc92402427 \h </w:instrText>
        </w:r>
        <w:r w:rsidR="00FC240D">
          <w:rPr>
            <w:noProof/>
            <w:webHidden/>
          </w:rPr>
        </w:r>
        <w:r w:rsidR="00FC240D">
          <w:rPr>
            <w:noProof/>
            <w:webHidden/>
          </w:rPr>
          <w:fldChar w:fldCharType="separate"/>
        </w:r>
        <w:r w:rsidR="00FC240D">
          <w:rPr>
            <w:noProof/>
            <w:webHidden/>
          </w:rPr>
          <w:t>10</w:t>
        </w:r>
        <w:r w:rsidR="00FC240D">
          <w:rPr>
            <w:noProof/>
            <w:webHidden/>
          </w:rPr>
          <w:fldChar w:fldCharType="end"/>
        </w:r>
      </w:hyperlink>
    </w:p>
    <w:p w14:paraId="07676F28" w14:textId="409E07F1" w:rsidR="00FC240D" w:rsidRDefault="0024168A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fr-FR"/>
        </w:rPr>
      </w:pPr>
      <w:hyperlink w:anchor="_Toc92402428" w:history="1">
        <w:r w:rsidR="00FC240D" w:rsidRPr="00E62B9D">
          <w:rPr>
            <w:rStyle w:val="Lienhypertexte"/>
            <w:noProof/>
          </w:rPr>
          <w:t>8</w:t>
        </w:r>
        <w:r w:rsidR="00FC24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fr-FR"/>
          </w:rPr>
          <w:tab/>
        </w:r>
        <w:r w:rsidR="00FC240D" w:rsidRPr="00E62B9D">
          <w:rPr>
            <w:rStyle w:val="Lienhypertexte"/>
            <w:noProof/>
          </w:rPr>
          <w:t>BAR</w:t>
        </w:r>
        <w:r w:rsidR="00FC240D" w:rsidRPr="00E62B9D">
          <w:rPr>
            <w:rStyle w:val="Lienhypertexte"/>
            <w:rFonts w:cs="Arial"/>
            <w:noProof/>
          </w:rPr>
          <w:t>È</w:t>
        </w:r>
        <w:r w:rsidR="00FC240D" w:rsidRPr="00E62B9D">
          <w:rPr>
            <w:rStyle w:val="Lienhypertexte"/>
            <w:noProof/>
          </w:rPr>
          <w:t>ME DE CORRECTION</w:t>
        </w:r>
        <w:r w:rsidR="00FC240D">
          <w:rPr>
            <w:noProof/>
            <w:webHidden/>
          </w:rPr>
          <w:tab/>
        </w:r>
        <w:r w:rsidR="00FC240D">
          <w:rPr>
            <w:noProof/>
            <w:webHidden/>
          </w:rPr>
          <w:fldChar w:fldCharType="begin"/>
        </w:r>
        <w:r w:rsidR="00FC240D">
          <w:rPr>
            <w:noProof/>
            <w:webHidden/>
          </w:rPr>
          <w:instrText xml:space="preserve"> PAGEREF _Toc92402428 \h </w:instrText>
        </w:r>
        <w:r w:rsidR="00FC240D">
          <w:rPr>
            <w:noProof/>
            <w:webHidden/>
          </w:rPr>
        </w:r>
        <w:r w:rsidR="00FC240D">
          <w:rPr>
            <w:noProof/>
            <w:webHidden/>
          </w:rPr>
          <w:fldChar w:fldCharType="separate"/>
        </w:r>
        <w:r w:rsidR="00FC240D">
          <w:rPr>
            <w:noProof/>
            <w:webHidden/>
          </w:rPr>
          <w:t>10</w:t>
        </w:r>
        <w:r w:rsidR="00FC240D">
          <w:rPr>
            <w:noProof/>
            <w:webHidden/>
          </w:rPr>
          <w:fldChar w:fldCharType="end"/>
        </w:r>
      </w:hyperlink>
    </w:p>
    <w:p w14:paraId="54800759" w14:textId="55BE64F8" w:rsidR="00F17BCC" w:rsidRDefault="00ED62CF" w:rsidP="00417FC3">
      <w:pPr>
        <w:rPr>
          <w:lang w:val="nl-NL"/>
        </w:rPr>
      </w:pPr>
      <w:r>
        <w:rPr>
          <w:lang w:val="nl-NL"/>
        </w:rPr>
        <w:fldChar w:fldCharType="end"/>
      </w:r>
    </w:p>
    <w:p w14:paraId="4EA6BB05" w14:textId="77777777" w:rsidR="00F17BCC" w:rsidRDefault="00F17BCC" w:rsidP="00417FC3">
      <w:pPr>
        <w:rPr>
          <w:lang w:val="nl-NL"/>
        </w:rPr>
      </w:pPr>
    </w:p>
    <w:p w14:paraId="6D6198EA" w14:textId="77777777" w:rsidR="00F11D09" w:rsidRDefault="00F11D09" w:rsidP="00417FC3">
      <w:pPr>
        <w:rPr>
          <w:lang w:val="nl-NL"/>
        </w:rPr>
      </w:pPr>
    </w:p>
    <w:p w14:paraId="54342AA3" w14:textId="77777777" w:rsidR="004172BF" w:rsidRDefault="004172BF" w:rsidP="00417FC3">
      <w:pPr>
        <w:rPr>
          <w:lang w:val="nl-NL"/>
        </w:rPr>
      </w:pPr>
    </w:p>
    <w:p w14:paraId="7054A320" w14:textId="77777777" w:rsidR="004172BF" w:rsidRDefault="004172BF" w:rsidP="00417FC3">
      <w:pPr>
        <w:rPr>
          <w:lang w:val="nl-NL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AF095A" w:rsidRPr="00A10E3D" w14:paraId="2D339F41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A0302C0" w14:textId="252CEBAF" w:rsidR="00AF095A" w:rsidRPr="00A10E3D" w:rsidRDefault="00F41FE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</w:rPr>
            </w:pPr>
            <w:r>
              <w:br w:type="page"/>
            </w:r>
            <w:r w:rsidR="00AF095A" w:rsidRPr="00A10E3D">
              <w:rPr>
                <w:rFonts w:cs="Arial"/>
                <w:b/>
                <w:color w:val="FFFFFF"/>
                <w:szCs w:val="20"/>
              </w:rPr>
              <w:t xml:space="preserve">DUREE DE L’ÉPREUVE </w:t>
            </w:r>
            <w:r w:rsidR="004D69B6">
              <w:rPr>
                <w:rFonts w:cs="Arial"/>
                <w:b/>
                <w:color w:val="FFFFFF"/>
                <w:szCs w:val="20"/>
              </w:rPr>
              <w:t>M1A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08D70F7" w14:textId="6D7AD981" w:rsidR="00AF095A" w:rsidRPr="004172BF" w:rsidRDefault="00C2027F" w:rsidP="008369C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</w:rPr>
            </w:pPr>
            <w:r w:rsidRPr="002E4D1F">
              <w:rPr>
                <w:rFonts w:cs="Arial"/>
                <w:b/>
                <w:color w:val="000000"/>
                <w:sz w:val="32"/>
                <w:szCs w:val="20"/>
              </w:rPr>
              <w:t>0</w:t>
            </w:r>
            <w:r w:rsidR="008369C2">
              <w:rPr>
                <w:rFonts w:cs="Arial"/>
                <w:b/>
                <w:color w:val="000000"/>
                <w:sz w:val="32"/>
                <w:szCs w:val="20"/>
              </w:rPr>
              <w:t>3</w:t>
            </w:r>
            <w:r w:rsidR="00AF095A" w:rsidRPr="002E4D1F">
              <w:rPr>
                <w:rFonts w:cs="Arial"/>
                <w:b/>
                <w:color w:val="000000"/>
                <w:sz w:val="32"/>
                <w:szCs w:val="20"/>
              </w:rPr>
              <w:t xml:space="preserve"> heures</w:t>
            </w:r>
            <w:r w:rsidRPr="002E4D1F">
              <w:rPr>
                <w:rFonts w:cs="Arial"/>
                <w:b/>
                <w:color w:val="000000"/>
                <w:sz w:val="32"/>
                <w:szCs w:val="20"/>
              </w:rPr>
              <w:t xml:space="preserve"> </w:t>
            </w:r>
            <w:r w:rsidR="008369C2">
              <w:rPr>
                <w:rFonts w:cs="Arial"/>
                <w:b/>
                <w:color w:val="000000"/>
                <w:sz w:val="32"/>
                <w:szCs w:val="20"/>
              </w:rPr>
              <w:t>0</w:t>
            </w:r>
            <w:r w:rsidRPr="002E4D1F">
              <w:rPr>
                <w:rFonts w:cs="Arial"/>
                <w:b/>
                <w:color w:val="000000"/>
                <w:sz w:val="32"/>
                <w:szCs w:val="20"/>
              </w:rPr>
              <w:t>0</w:t>
            </w:r>
          </w:p>
        </w:tc>
      </w:tr>
    </w:tbl>
    <w:p w14:paraId="30714D31" w14:textId="77777777" w:rsidR="00AF095A" w:rsidRDefault="00AF095A" w:rsidP="00AF095A">
      <w:pPr>
        <w:rPr>
          <w:lang w:eastAsia="fr-FR"/>
        </w:rPr>
      </w:pPr>
    </w:p>
    <w:p w14:paraId="05AB1CB5" w14:textId="77777777" w:rsidR="00F17BCC" w:rsidRDefault="00F17BCC" w:rsidP="00AF095A">
      <w:pPr>
        <w:rPr>
          <w:lang w:eastAsia="fr-FR"/>
        </w:rPr>
      </w:pPr>
    </w:p>
    <w:p w14:paraId="1078FF4F" w14:textId="77777777" w:rsidR="00F17BCC" w:rsidRPr="00AF095A" w:rsidRDefault="00F17BCC" w:rsidP="00AF095A">
      <w:pPr>
        <w:rPr>
          <w:lang w:eastAsia="fr-FR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D65F78" w:rsidRPr="00343349" w14:paraId="54DD9FF4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0CE72BFB" w14:textId="77777777" w:rsidR="00D65F78" w:rsidRPr="004F16FE" w:rsidRDefault="00D65F78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</w:rPr>
            </w:pPr>
            <w:r w:rsidRPr="004F16FE">
              <w:rPr>
                <w:rFonts w:cs="Arial"/>
                <w:b/>
                <w:color w:val="FFFFFF"/>
                <w:szCs w:val="20"/>
              </w:rPr>
              <w:t>DIFFUSION DU SUJET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B8EEB17" w14:textId="77777777" w:rsidR="00E176F2" w:rsidRPr="004172BF" w:rsidRDefault="00E176F2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</w:rPr>
            </w:pPr>
            <w:r w:rsidRPr="004172BF">
              <w:rPr>
                <w:rFonts w:cs="Arial"/>
                <w:b/>
                <w:color w:val="000000"/>
                <w:szCs w:val="20"/>
              </w:rPr>
              <w:t>Découvert le jour de la compétition</w:t>
            </w:r>
          </w:p>
        </w:tc>
      </w:tr>
    </w:tbl>
    <w:p w14:paraId="554E423C" w14:textId="77777777" w:rsidR="004172BF" w:rsidRDefault="004172BF" w:rsidP="00F41FEF"/>
    <w:p w14:paraId="364FD588" w14:textId="2C8FFDD5" w:rsid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lang w:val="fr-FR"/>
        </w:rPr>
      </w:pPr>
      <w:r>
        <w:rPr>
          <w:lang w:val="fr-FR"/>
        </w:rPr>
        <w:br w:type="page"/>
      </w:r>
    </w:p>
    <w:p w14:paraId="2B0995DE" w14:textId="77777777" w:rsidR="00FB7D0A" w:rsidRPr="00FB7D0A" w:rsidRDefault="00FB7D0A" w:rsidP="00FB7D0A"/>
    <w:p w14:paraId="6BFD5C93" w14:textId="77777777" w:rsidR="008369C2" w:rsidRDefault="008369C2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2FBFA52A" w14:textId="166CEE44" w:rsidR="004172BF" w:rsidRDefault="00343349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>
        <w:rPr>
          <w:color w:val="auto"/>
          <w:sz w:val="36"/>
          <w:szCs w:val="32"/>
          <w:lang w:val="fr-FR"/>
        </w:rPr>
        <w:t>BOITIER PLASTIQUE</w:t>
      </w:r>
    </w:p>
    <w:p w14:paraId="662FFF2B" w14:textId="38F684DB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5A5CF654" w14:textId="7845DC9B" w:rsidR="00F64BDD" w:rsidRDefault="00F51852" w:rsidP="00D133AD">
      <w:pPr>
        <w:pStyle w:val="Titre1"/>
      </w:pPr>
      <w:bookmarkStart w:id="2" w:name="_Toc92402421"/>
      <w:r>
        <w:t>MISE EN SITUATION</w:t>
      </w:r>
      <w:bookmarkEnd w:id="2"/>
    </w:p>
    <w:p w14:paraId="55C3BEAE" w14:textId="7D3BFD4D" w:rsidR="007F5CF4" w:rsidRDefault="00343349" w:rsidP="007F5CF4">
      <w:r w:rsidRPr="00343349">
        <w:t xml:space="preserve">Votre entreprise a </w:t>
      </w:r>
      <w:r w:rsidR="00E81A10">
        <w:t>été retenue</w:t>
      </w:r>
      <w:r w:rsidRPr="00343349">
        <w:t xml:space="preserve"> pour la fabrication</w:t>
      </w:r>
      <w:r w:rsidR="00F50DA8">
        <w:t xml:space="preserve"> en injection</w:t>
      </w:r>
      <w:r w:rsidRPr="00343349">
        <w:t xml:space="preserve"> d</w:t>
      </w:r>
      <w:r w:rsidR="00F50DA8">
        <w:t>’</w:t>
      </w:r>
      <w:r w:rsidRPr="00343349">
        <w:t>u</w:t>
      </w:r>
      <w:r w:rsidR="00F50DA8">
        <w:t>n</w:t>
      </w:r>
      <w:r>
        <w:t xml:space="preserve"> boitier </w:t>
      </w:r>
      <w:r w:rsidR="00F50DA8">
        <w:t xml:space="preserve">en </w:t>
      </w:r>
      <w:r>
        <w:t xml:space="preserve">plastique </w:t>
      </w:r>
      <w:r w:rsidR="007F5CF4">
        <w:t>constitué de</w:t>
      </w:r>
      <w:r w:rsidR="00F50DA8">
        <w:t>s</w:t>
      </w:r>
      <w:r w:rsidR="007F5CF4">
        <w:t xml:space="preserve"> </w:t>
      </w:r>
      <w:r w:rsidR="00EC5A79">
        <w:t>cinq</w:t>
      </w:r>
      <w:r w:rsidR="00F50DA8">
        <w:t xml:space="preserve"> pièces ci-dessous. Le donneur d’ordre demande la confidentialité sur ce projet.</w:t>
      </w:r>
    </w:p>
    <w:p w14:paraId="5ED5A5C2" w14:textId="29C7360C" w:rsidR="00EC5A79" w:rsidRDefault="003640F0" w:rsidP="007F5CF4"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705DAD28" wp14:editId="47AF6567">
                <wp:extent cx="6241415" cy="5204460"/>
                <wp:effectExtent l="0" t="0" r="26035" b="0"/>
                <wp:docPr id="178" name="Zone de dessin 17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10" name="Image 1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916100" y="3352800"/>
                            <a:ext cx="3325315" cy="18381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514350" y="0"/>
                            <a:ext cx="3686749" cy="3562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AutoShape 182"/>
                        <wps:cNvSpPr>
                          <a:spLocks/>
                        </wps:cNvSpPr>
                        <wps:spPr bwMode="auto">
                          <a:xfrm>
                            <a:off x="75659" y="327244"/>
                            <a:ext cx="1120428" cy="271995"/>
                          </a:xfrm>
                          <a:prstGeom prst="callout2">
                            <a:avLst>
                              <a:gd name="adj1" fmla="val 42056"/>
                              <a:gd name="adj2" fmla="val 106801"/>
                              <a:gd name="adj3" fmla="val 42056"/>
                              <a:gd name="adj4" fmla="val 120963"/>
                              <a:gd name="adj5" fmla="val 88551"/>
                              <a:gd name="adj6" fmla="val 135241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54085B04" w14:textId="77777777" w:rsidR="000367E7" w:rsidRPr="00640FF3" w:rsidRDefault="000367E7" w:rsidP="009E6CCE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Capot supérieur</w:t>
                              </w:r>
                            </w:p>
                            <w:p w14:paraId="7B5AAB6E" w14:textId="77777777" w:rsidR="000367E7" w:rsidRDefault="000367E7" w:rsidP="009E6CCE"/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" name="AutoShape 183"/>
                        <wps:cNvSpPr>
                          <a:spLocks/>
                        </wps:cNvSpPr>
                        <wps:spPr bwMode="auto">
                          <a:xfrm>
                            <a:off x="89260" y="3025948"/>
                            <a:ext cx="1054121" cy="238846"/>
                          </a:xfrm>
                          <a:prstGeom prst="callout2">
                            <a:avLst>
                              <a:gd name="adj1" fmla="val 47745"/>
                              <a:gd name="adj2" fmla="val 107227"/>
                              <a:gd name="adj3" fmla="val 47745"/>
                              <a:gd name="adj4" fmla="val 115662"/>
                              <a:gd name="adj5" fmla="val -79046"/>
                              <a:gd name="adj6" fmla="val 122894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6F65C612" w14:textId="77777777" w:rsidR="000367E7" w:rsidRPr="00640FF3" w:rsidRDefault="000367E7" w:rsidP="009E6CCE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Capot </w:t>
                              </w:r>
                              <w:r w:rsidRPr="00343349">
                                <w:rPr>
                                  <w:sz w:val="20"/>
                                  <w:szCs w:val="20"/>
                                </w:rPr>
                                <w:t>inférieur</w:t>
                              </w:r>
                            </w:p>
                            <w:p w14:paraId="2E6C8AA4" w14:textId="77777777" w:rsidR="000367E7" w:rsidRDefault="000367E7" w:rsidP="009E6CCE">
                              <w:pPr>
                                <w:jc w:val="right"/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" name="AutoShape 184"/>
                        <wps:cNvSpPr>
                          <a:spLocks/>
                        </wps:cNvSpPr>
                        <wps:spPr bwMode="auto">
                          <a:xfrm>
                            <a:off x="75659" y="1755220"/>
                            <a:ext cx="656275" cy="231196"/>
                          </a:xfrm>
                          <a:prstGeom prst="callout2">
                            <a:avLst>
                              <a:gd name="adj1" fmla="val 49315"/>
                              <a:gd name="adj2" fmla="val 111606"/>
                              <a:gd name="adj3" fmla="val 49315"/>
                              <a:gd name="adj4" fmla="val 148648"/>
                              <a:gd name="adj5" fmla="val -39727"/>
                              <a:gd name="adj6" fmla="val 186171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7B04D77E" w14:textId="77777777" w:rsidR="000367E7" w:rsidRPr="00640FF3" w:rsidRDefault="000367E7" w:rsidP="009E6CCE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Guichet</w:t>
                              </w:r>
                            </w:p>
                            <w:p w14:paraId="03CBEE25" w14:textId="77777777" w:rsidR="000367E7" w:rsidRDefault="000367E7" w:rsidP="009E6CCE"/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5" name="AutoShape 185"/>
                        <wps:cNvSpPr>
                          <a:spLocks/>
                        </wps:cNvSpPr>
                        <wps:spPr bwMode="auto">
                          <a:xfrm>
                            <a:off x="1734199" y="3211244"/>
                            <a:ext cx="645224" cy="291545"/>
                          </a:xfrm>
                          <a:prstGeom prst="callout2">
                            <a:avLst>
                              <a:gd name="adj1" fmla="val 39130"/>
                              <a:gd name="adj2" fmla="val 111810"/>
                              <a:gd name="adj3" fmla="val 39130"/>
                              <a:gd name="adj4" fmla="val 129134"/>
                              <a:gd name="adj5" fmla="val -21523"/>
                              <a:gd name="adj6" fmla="val 146653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11812FD6" w14:textId="77777777" w:rsidR="000367E7" w:rsidRPr="00640FF3" w:rsidRDefault="000367E7" w:rsidP="009E6CCE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Flasque</w:t>
                              </w:r>
                            </w:p>
                            <w:p w14:paraId="2414D586" w14:textId="77777777" w:rsidR="000367E7" w:rsidRDefault="000367E7" w:rsidP="009E6CCE"/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" name="Text Box 19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888683"/>
                            <a:ext cx="1887216" cy="12945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0F23CD" w14:textId="77777777" w:rsidR="009E6CCE" w:rsidRDefault="009E6CCE" w:rsidP="009E6CCE">
                              <w:pPr>
                                <w:numPr>
                                  <w:ilvl w:val="0"/>
                                  <w:numId w:val="39"/>
                                </w:numPr>
                              </w:pPr>
                              <w:r>
                                <w:t>Le capot inférieur,</w:t>
                              </w:r>
                            </w:p>
                            <w:p w14:paraId="35DD5873" w14:textId="77777777" w:rsidR="009E6CCE" w:rsidRDefault="009E6CCE" w:rsidP="009E6CCE">
                              <w:pPr>
                                <w:numPr>
                                  <w:ilvl w:val="0"/>
                                  <w:numId w:val="39"/>
                                </w:numPr>
                              </w:pPr>
                              <w:r>
                                <w:t>Le capot supérieur,</w:t>
                              </w:r>
                            </w:p>
                            <w:p w14:paraId="0796F99D" w14:textId="77777777" w:rsidR="009E6CCE" w:rsidRDefault="009E6CCE" w:rsidP="009E6CCE">
                              <w:pPr>
                                <w:numPr>
                                  <w:ilvl w:val="0"/>
                                  <w:numId w:val="39"/>
                                </w:numPr>
                              </w:pPr>
                              <w:r>
                                <w:t>La trappe d’accès,</w:t>
                              </w:r>
                            </w:p>
                            <w:p w14:paraId="45F2BA9A" w14:textId="77777777" w:rsidR="009E6CCE" w:rsidRDefault="009E6CCE" w:rsidP="009E6CCE">
                              <w:pPr>
                                <w:numPr>
                                  <w:ilvl w:val="0"/>
                                  <w:numId w:val="39"/>
                                </w:numPr>
                              </w:pPr>
                              <w:r>
                                <w:t>Le flasque,</w:t>
                              </w:r>
                            </w:p>
                            <w:p w14:paraId="0BED7320" w14:textId="77777777" w:rsidR="009E6CCE" w:rsidRPr="00343349" w:rsidRDefault="009E6CCE" w:rsidP="009E6CCE">
                              <w:pPr>
                                <w:numPr>
                                  <w:ilvl w:val="0"/>
                                  <w:numId w:val="39"/>
                                </w:numPr>
                              </w:pPr>
                              <w:r>
                                <w:t>Le guichet.</w:t>
                              </w:r>
                            </w:p>
                            <w:p w14:paraId="3336300C" w14:textId="77777777" w:rsidR="009E6CCE" w:rsidRDefault="009E6CCE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AutoShape 181"/>
                        <wps:cNvSpPr>
                          <a:spLocks/>
                        </wps:cNvSpPr>
                        <wps:spPr bwMode="auto">
                          <a:xfrm>
                            <a:off x="5018125" y="2646004"/>
                            <a:ext cx="1223290" cy="345944"/>
                          </a:xfrm>
                          <a:prstGeom prst="callout2">
                            <a:avLst>
                              <a:gd name="adj1" fmla="val 33028"/>
                              <a:gd name="adj2" fmla="val -6231"/>
                              <a:gd name="adj3" fmla="val 33028"/>
                              <a:gd name="adj4" fmla="val -14903"/>
                              <a:gd name="adj5" fmla="val 314495"/>
                              <a:gd name="adj6" fmla="val -2372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10F9A3AA" w14:textId="4B003F66" w:rsidR="000367E7" w:rsidRPr="000367E7" w:rsidRDefault="000367E7" w:rsidP="009E6CCE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0367E7">
                                <w:rPr>
                                  <w:sz w:val="20"/>
                                  <w:szCs w:val="20"/>
                                </w:rPr>
                                <w:t xml:space="preserve">Emplacement pour la trappe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d</w:t>
                              </w:r>
                              <w:r w:rsidRPr="000367E7">
                                <w:rPr>
                                  <w:sz w:val="20"/>
                                  <w:szCs w:val="20"/>
                                </w:rPr>
                                <w:t>’accès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05DAD28" id="Zone de dessin 178" o:spid="_x0000_s1026" editas="canvas" style="width:491.45pt;height:409.8pt;mso-position-horizontal-relative:char;mso-position-vertical-relative:line" coordsize="62414,520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2414;height:52044;visibility:visible;mso-wrap-style:square">
                  <v:fill o:detectmouseclick="t"/>
                  <v:path o:connecttype="none"/>
                </v:shape>
                <v:shape id="Image 10" o:spid="_x0000_s1028" type="#_x0000_t75" style="position:absolute;left:29161;top:33528;width:33253;height:18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">
                  <v:imagedata r:id="rId13" o:title=""/>
                </v:shape>
                <v:shape id="Image 9" o:spid="_x0000_s1029" type="#_x0000_t75" style="position:absolute;left:5143;width:36867;height:356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">
                  <v:imagedata r:id="rId14" o:title=""/>
                </v:shape>
                <v:shapetype id="_x0000_t42" coordsize="21600,21600" o:spt="42" adj="-10080,24300,-3600,4050,-1800,4050" path="m@0@1l@2@3@4@5nfem,l21600,r,21600l,21600ns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 textborder="f"/>
                </v:shapetype>
                <v:shape id="AutoShape 182" o:spid="_x0000_s1030" type="#_x0000_t42" style="position:absolute;left:756;top:3272;width:11204;height:2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" adj="29212,19127,26128,9084,23069,9084">
                  <v:stroke startarrow="open"/>
                  <v:textbox inset=".5mm,.3mm,.5mm,.3mm">
                    <w:txbxContent>
                      <w:p w14:paraId="54085B04" w14:textId="77777777" w:rsidR="000367E7" w:rsidRPr="00640FF3" w:rsidRDefault="000367E7" w:rsidP="009E6CCE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Capot supérieur</w:t>
                        </w:r>
                      </w:p>
                      <w:p w14:paraId="7B5AAB6E" w14:textId="77777777" w:rsidR="000367E7" w:rsidRDefault="000367E7" w:rsidP="009E6CCE"/>
                    </w:txbxContent>
                  </v:textbox>
                  <o:callout v:ext="edit" minusx="t" minusy="t"/>
                </v:shape>
                <v:shape id="AutoShape 183" o:spid="_x0000_s1031" type="#_x0000_t42" style="position:absolute;left:892;top:30259;width:10541;height:2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" adj="26545,-17074,24983,10313,23161,10313">
                  <v:stroke startarrow="open"/>
                  <v:textbox inset=".5mm,.3mm,.5mm,.3mm">
                    <w:txbxContent>
                      <w:p w14:paraId="6F65C612" w14:textId="77777777" w:rsidR="000367E7" w:rsidRPr="00640FF3" w:rsidRDefault="000367E7" w:rsidP="009E6CCE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Capot </w:t>
                        </w:r>
                        <w:r w:rsidRPr="00343349">
                          <w:rPr>
                            <w:sz w:val="20"/>
                            <w:szCs w:val="20"/>
                          </w:rPr>
                          <w:t>inférieur</w:t>
                        </w:r>
                      </w:p>
                      <w:p w14:paraId="2E6C8AA4" w14:textId="77777777" w:rsidR="000367E7" w:rsidRDefault="000367E7" w:rsidP="009E6CCE">
                        <w:pPr>
                          <w:jc w:val="right"/>
                        </w:pPr>
                      </w:p>
                    </w:txbxContent>
                  </v:textbox>
                  <o:callout v:ext="edit" minusx="t"/>
                </v:shape>
                <v:shape id="AutoShape 184" o:spid="_x0000_s1032" type="#_x0000_t42" style="position:absolute;left:756;top:17552;width:6563;height:2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" adj="40213,-8581,32108,10652,24107,10652">
                  <v:stroke startarrow="open"/>
                  <v:textbox inset=".5mm,.3mm,.5mm,.3mm">
                    <w:txbxContent>
                      <w:p w14:paraId="7B04D77E" w14:textId="77777777" w:rsidR="000367E7" w:rsidRPr="00640FF3" w:rsidRDefault="000367E7" w:rsidP="009E6CCE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Guichet</w:t>
                        </w:r>
                      </w:p>
                      <w:p w14:paraId="03CBEE25" w14:textId="77777777" w:rsidR="000367E7" w:rsidRDefault="000367E7" w:rsidP="009E6CCE"/>
                    </w:txbxContent>
                  </v:textbox>
                  <o:callout v:ext="edit" minusx="t"/>
                </v:shape>
                <v:shape id="AutoShape 185" o:spid="_x0000_s1033" type="#_x0000_t42" style="position:absolute;left:17341;top:32112;width:6453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" adj="31677,-4649,27893,8452,24151,8452">
                  <v:stroke startarrow="open"/>
                  <v:textbox inset=".5mm,.3mm,.5mm,.3mm">
                    <w:txbxContent>
                      <w:p w14:paraId="11812FD6" w14:textId="77777777" w:rsidR="000367E7" w:rsidRPr="00640FF3" w:rsidRDefault="000367E7" w:rsidP="009E6CCE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Flasque</w:t>
                        </w:r>
                      </w:p>
                      <w:p w14:paraId="2414D586" w14:textId="77777777" w:rsidR="000367E7" w:rsidRDefault="000367E7" w:rsidP="009E6CCE"/>
                    </w:txbxContent>
                  </v:textbox>
                  <o:callout v:ext="edit" minusx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2" o:spid="_x0000_s1034" type="#_x0000_t202" style="position:absolute;top:38886;width:18872;height:1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" stroked="f">
                  <v:textbox>
                    <w:txbxContent>
                      <w:p w14:paraId="4E0F23CD" w14:textId="77777777" w:rsidR="009E6CCE" w:rsidRDefault="009E6CCE" w:rsidP="009E6CCE">
                        <w:pPr>
                          <w:numPr>
                            <w:ilvl w:val="0"/>
                            <w:numId w:val="39"/>
                          </w:numPr>
                        </w:pPr>
                        <w:r>
                          <w:t>Le capot inférieur,</w:t>
                        </w:r>
                      </w:p>
                      <w:p w14:paraId="35DD5873" w14:textId="77777777" w:rsidR="009E6CCE" w:rsidRDefault="009E6CCE" w:rsidP="009E6CCE">
                        <w:pPr>
                          <w:numPr>
                            <w:ilvl w:val="0"/>
                            <w:numId w:val="39"/>
                          </w:numPr>
                        </w:pPr>
                        <w:r>
                          <w:t>Le capot supérieur,</w:t>
                        </w:r>
                      </w:p>
                      <w:p w14:paraId="0796F99D" w14:textId="77777777" w:rsidR="009E6CCE" w:rsidRDefault="009E6CCE" w:rsidP="009E6CCE">
                        <w:pPr>
                          <w:numPr>
                            <w:ilvl w:val="0"/>
                            <w:numId w:val="39"/>
                          </w:numPr>
                        </w:pPr>
                        <w:r>
                          <w:t>La trappe d’accès,</w:t>
                        </w:r>
                      </w:p>
                      <w:p w14:paraId="45F2BA9A" w14:textId="77777777" w:rsidR="009E6CCE" w:rsidRDefault="009E6CCE" w:rsidP="009E6CCE">
                        <w:pPr>
                          <w:numPr>
                            <w:ilvl w:val="0"/>
                            <w:numId w:val="39"/>
                          </w:numPr>
                        </w:pPr>
                        <w:r>
                          <w:t>Le flasque,</w:t>
                        </w:r>
                      </w:p>
                      <w:p w14:paraId="0BED7320" w14:textId="77777777" w:rsidR="009E6CCE" w:rsidRPr="00343349" w:rsidRDefault="009E6CCE" w:rsidP="009E6CCE">
                        <w:pPr>
                          <w:numPr>
                            <w:ilvl w:val="0"/>
                            <w:numId w:val="39"/>
                          </w:numPr>
                        </w:pPr>
                        <w:r>
                          <w:t>Le guichet.</w:t>
                        </w:r>
                      </w:p>
                      <w:p w14:paraId="3336300C" w14:textId="77777777" w:rsidR="009E6CCE" w:rsidRDefault="009E6CCE"/>
                    </w:txbxContent>
                  </v:textbox>
                </v:shape>
                <v:shape id="AutoShape 181" o:spid="_x0000_s1035" type="#_x0000_t42" style="position:absolute;left:50181;top:26460;width:12233;height:34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" adj="-5125,67931,-3219,7134,-1346,7134">
                  <v:stroke startarrow="open"/>
                  <v:textbox inset=".5mm,.3mm,.5mm,.3mm">
                    <w:txbxContent>
                      <w:p w14:paraId="10F9A3AA" w14:textId="4B003F66" w:rsidR="000367E7" w:rsidRPr="000367E7" w:rsidRDefault="000367E7" w:rsidP="009E6CCE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 w:rsidRPr="000367E7">
                          <w:rPr>
                            <w:sz w:val="20"/>
                            <w:szCs w:val="20"/>
                          </w:rPr>
                          <w:t xml:space="preserve">Emplacement pour la trappe </w:t>
                        </w:r>
                        <w:r>
                          <w:rPr>
                            <w:sz w:val="20"/>
                            <w:szCs w:val="20"/>
                          </w:rPr>
                          <w:t>d</w:t>
                        </w:r>
                        <w:r w:rsidRPr="000367E7">
                          <w:rPr>
                            <w:sz w:val="20"/>
                            <w:szCs w:val="20"/>
                          </w:rPr>
                          <w:t>’accès</w:t>
                        </w:r>
                      </w:p>
                    </w:txbxContent>
                  </v:textbox>
                  <o:callout v:ext="edit" minusy="t"/>
                </v:shape>
                <w10:anchorlock/>
              </v:group>
            </w:pict>
          </mc:Fallback>
        </mc:AlternateContent>
      </w:r>
    </w:p>
    <w:p w14:paraId="55A6418A" w14:textId="4A3CCB23" w:rsidR="00F51852" w:rsidRDefault="002048B8" w:rsidP="007E71EA">
      <w:pPr>
        <w:pStyle w:val="Titre1"/>
      </w:pPr>
      <w:bookmarkStart w:id="3" w:name="_Toc92402422"/>
      <w:r>
        <w:t>DONNEES</w:t>
      </w:r>
      <w:bookmarkEnd w:id="3"/>
    </w:p>
    <w:p w14:paraId="1949E0FF" w14:textId="319BDA13" w:rsidR="00E81A10" w:rsidRPr="00E81A10" w:rsidRDefault="00F50DA8" w:rsidP="00E81A10">
      <w:r>
        <w:t>Pour assurer</w:t>
      </w:r>
      <w:r w:rsidR="00E81A10">
        <w:t xml:space="preserve"> la confidentialité </w:t>
      </w:r>
      <w:r>
        <w:t xml:space="preserve">demandée, il </w:t>
      </w:r>
      <w:r w:rsidR="00E81A10">
        <w:t xml:space="preserve">vous </w:t>
      </w:r>
      <w:r>
        <w:t>est fourni</w:t>
      </w:r>
      <w:r w:rsidR="00E81A10">
        <w:t xml:space="preserve"> des fichiers STEP sans arborescence. </w:t>
      </w:r>
    </w:p>
    <w:p w14:paraId="5F809F7D" w14:textId="2B09A2F8" w:rsidR="00F81976" w:rsidRDefault="00F87E54" w:rsidP="00F87E54">
      <w:pPr>
        <w:numPr>
          <w:ilvl w:val="0"/>
          <w:numId w:val="40"/>
        </w:numPr>
      </w:pPr>
      <w:r>
        <w:t>Modèle</w:t>
      </w:r>
      <w:r w:rsidR="00EC5A79">
        <w:t>s</w:t>
      </w:r>
      <w:r>
        <w:t xml:space="preserve"> CAO </w:t>
      </w:r>
      <w:r w:rsidR="00EC5A79">
        <w:t xml:space="preserve">complets </w:t>
      </w:r>
      <w:r>
        <w:t xml:space="preserve">du </w:t>
      </w:r>
      <w:r w:rsidR="009956BB">
        <w:t>capot</w:t>
      </w:r>
      <w:r>
        <w:t xml:space="preserve"> inférieur</w:t>
      </w:r>
      <w:r w:rsidR="005545CD">
        <w:t xml:space="preserve"> et</w:t>
      </w:r>
      <w:r w:rsidR="00EC5A79">
        <w:t xml:space="preserve"> du flasque</w:t>
      </w:r>
      <w:r w:rsidR="005545CD">
        <w:t>.</w:t>
      </w:r>
    </w:p>
    <w:p w14:paraId="6FA91101" w14:textId="3556733C" w:rsidR="00F87E54" w:rsidRDefault="00F87E54" w:rsidP="00F87E54">
      <w:pPr>
        <w:numPr>
          <w:ilvl w:val="0"/>
          <w:numId w:val="40"/>
        </w:numPr>
      </w:pPr>
      <w:r>
        <w:t>Modèle</w:t>
      </w:r>
      <w:r w:rsidR="001C3B21">
        <w:t>s</w:t>
      </w:r>
      <w:r>
        <w:t xml:space="preserve"> CAO du </w:t>
      </w:r>
      <w:r w:rsidR="009956BB">
        <w:t>capot</w:t>
      </w:r>
      <w:r>
        <w:t xml:space="preserve"> supérieur</w:t>
      </w:r>
      <w:r w:rsidR="005545CD">
        <w:t xml:space="preserve"> et du guichet</w:t>
      </w:r>
      <w:r>
        <w:t>, à modifier</w:t>
      </w:r>
      <w:r w:rsidR="00EC5A79">
        <w:t>.</w:t>
      </w:r>
      <w:r w:rsidR="009E6CCE" w:rsidRPr="009E6CCE">
        <w:t xml:space="preserve"> </w:t>
      </w:r>
    </w:p>
    <w:p w14:paraId="59E85A10" w14:textId="0F322D97" w:rsidR="00F51852" w:rsidRDefault="009E6CCE" w:rsidP="009E6CCE">
      <w:pPr>
        <w:pStyle w:val="Titre1"/>
      </w:pPr>
      <w:r>
        <w:br w:type="page"/>
      </w:r>
      <w:bookmarkStart w:id="4" w:name="_Toc92402423"/>
      <w:r w:rsidR="00560FD5">
        <w:lastRenderedPageBreak/>
        <w:t>TRAVAIL DEMANDE</w:t>
      </w:r>
      <w:bookmarkEnd w:id="4"/>
    </w:p>
    <w:p w14:paraId="1980401C" w14:textId="77777777" w:rsidR="00E40023" w:rsidRDefault="00E40023" w:rsidP="00E40023">
      <w:pPr>
        <w:pStyle w:val="Titre2"/>
      </w:pPr>
      <w:r>
        <w:t>CONCEPTION DE LA TRAPPE D’ACCES :</w:t>
      </w:r>
    </w:p>
    <w:p w14:paraId="6828262C" w14:textId="308B5FA6" w:rsidR="00E40023" w:rsidRDefault="00E40023" w:rsidP="00E40023">
      <w:r>
        <w:t xml:space="preserve">Le fichier de la trappe d’accès n’est pas présent dans les données. Le concepteur du produit vous demande de créer cette trappe d’accès. </w:t>
      </w:r>
    </w:p>
    <w:p w14:paraId="674D4D92" w14:textId="77777777" w:rsidR="00E40023" w:rsidRDefault="00E40023" w:rsidP="00E40023"/>
    <w:p w14:paraId="1BA5CBA2" w14:textId="77777777" w:rsidR="00E40023" w:rsidRDefault="00E40023" w:rsidP="00E40023">
      <w:r>
        <w:t xml:space="preserve">Contraintes de conception : </w:t>
      </w:r>
    </w:p>
    <w:p w14:paraId="4281C76A" w14:textId="77777777" w:rsidR="00E40023" w:rsidRDefault="00E40023" w:rsidP="00E40023">
      <w:pPr>
        <w:numPr>
          <w:ilvl w:val="0"/>
          <w:numId w:val="43"/>
        </w:numPr>
      </w:pPr>
      <w:r>
        <w:t>La trappe d’accès doit fermer visuellement le boitier sur la face supérieure et sur le côté,</w:t>
      </w:r>
    </w:p>
    <w:p w14:paraId="07CC04E1" w14:textId="4C71D283" w:rsidR="00E40023" w:rsidRDefault="00A46B3A" w:rsidP="00E40023">
      <w:pPr>
        <w:numPr>
          <w:ilvl w:val="0"/>
          <w:numId w:val="43"/>
        </w:numPr>
      </w:pPr>
      <w:r>
        <w:t>S</w:t>
      </w:r>
      <w:r w:rsidR="003640F0">
        <w:t xml:space="preserve">a forme extérieure doit </w:t>
      </w:r>
      <w:r>
        <w:t>être dans la</w:t>
      </w:r>
      <w:r w:rsidR="003640F0">
        <w:t xml:space="preserve"> continuité des pièces </w:t>
      </w:r>
      <w:r>
        <w:t>voisine</w:t>
      </w:r>
      <w:r w:rsidR="003640F0">
        <w:t>s,</w:t>
      </w:r>
    </w:p>
    <w:p w14:paraId="5EBBC4F7" w14:textId="1E816621" w:rsidR="00A46B3A" w:rsidRDefault="00E40023" w:rsidP="00E40023">
      <w:pPr>
        <w:numPr>
          <w:ilvl w:val="0"/>
          <w:numId w:val="43"/>
        </w:numPr>
      </w:pPr>
      <w:r>
        <w:t>Elle doit être clipsable sur le capot supérieur,</w:t>
      </w:r>
    </w:p>
    <w:p w14:paraId="38E3D746" w14:textId="1D4AB449" w:rsidR="00E40023" w:rsidRDefault="00A46B3A" w:rsidP="00E40023">
      <w:pPr>
        <w:numPr>
          <w:ilvl w:val="0"/>
          <w:numId w:val="43"/>
        </w:numPr>
      </w:pPr>
      <w:r>
        <w:t xml:space="preserve">Elle </w:t>
      </w:r>
      <w:r w:rsidR="00E40023">
        <w:t>comportera une forme pour favoriser l’extraction manuelle,</w:t>
      </w:r>
    </w:p>
    <w:p w14:paraId="17C6605D" w14:textId="2ED2B279" w:rsidR="00E40023" w:rsidRDefault="00E40023" w:rsidP="00E40023">
      <w:pPr>
        <w:numPr>
          <w:ilvl w:val="0"/>
          <w:numId w:val="43"/>
        </w:numPr>
      </w:pPr>
      <w:r>
        <w:t>Elle doit être suffisamment rigide pour supporter les manipulations de montage</w:t>
      </w:r>
      <w:r w:rsidR="00504AFD">
        <w:t>s</w:t>
      </w:r>
      <w:r>
        <w:t xml:space="preserve"> et démontage</w:t>
      </w:r>
      <w:r w:rsidR="00504AFD">
        <w:t>s</w:t>
      </w:r>
      <w:r>
        <w:t xml:space="preserve"> fréquents,</w:t>
      </w:r>
    </w:p>
    <w:p w14:paraId="306B91A6" w14:textId="17928244" w:rsidR="00E40023" w:rsidRDefault="00E40023" w:rsidP="00E40023">
      <w:pPr>
        <w:numPr>
          <w:ilvl w:val="0"/>
          <w:numId w:val="43"/>
        </w:numPr>
      </w:pPr>
      <w:r>
        <w:t>Elle doit être fabricable en injection plastique</w:t>
      </w:r>
      <w:r w:rsidR="00504AFD">
        <w:t>,</w:t>
      </w:r>
    </w:p>
    <w:p w14:paraId="6989000B" w14:textId="17E9FB66" w:rsidR="004C421D" w:rsidRDefault="004C421D" w:rsidP="00E40023">
      <w:pPr>
        <w:numPr>
          <w:ilvl w:val="0"/>
          <w:numId w:val="43"/>
        </w:numPr>
      </w:pPr>
      <w:r>
        <w:t>Elle comportera la gravure de vos initiales sur une surface non visible de l’extérieur,</w:t>
      </w:r>
    </w:p>
    <w:p w14:paraId="14484AD8" w14:textId="77777777" w:rsidR="00E40023" w:rsidRDefault="00E40023" w:rsidP="00E40023"/>
    <w:p w14:paraId="346BF43F" w14:textId="58433B99" w:rsidR="00E40023" w:rsidRPr="00D36D4D" w:rsidRDefault="00E40023" w:rsidP="00E40023">
      <w:pPr>
        <w:rPr>
          <w:rFonts w:cs="Arial"/>
          <w:szCs w:val="24"/>
        </w:rPr>
      </w:pPr>
      <w:r w:rsidRPr="00D36D4D">
        <w:rPr>
          <w:rFonts w:cs="Arial"/>
          <w:b/>
          <w:bCs/>
          <w:szCs w:val="24"/>
        </w:rPr>
        <w:t>SAUVEGARDER</w:t>
      </w:r>
      <w:r w:rsidRPr="00D36D4D">
        <w:rPr>
          <w:rFonts w:cs="Arial"/>
          <w:szCs w:val="24"/>
        </w:rPr>
        <w:t xml:space="preserve"> vo</w:t>
      </w:r>
      <w:r>
        <w:rPr>
          <w:rFonts w:cs="Arial"/>
          <w:szCs w:val="24"/>
        </w:rPr>
        <w:t>tre</w:t>
      </w:r>
      <w:r w:rsidRPr="00D36D4D">
        <w:rPr>
          <w:rFonts w:cs="Arial"/>
          <w:szCs w:val="24"/>
        </w:rPr>
        <w:t xml:space="preserve"> fichier</w:t>
      </w:r>
      <w:r>
        <w:rPr>
          <w:rFonts w:cs="Arial"/>
          <w:szCs w:val="24"/>
        </w:rPr>
        <w:t xml:space="preserve"> </w:t>
      </w:r>
      <w:r w:rsidRPr="00D36D4D">
        <w:rPr>
          <w:rFonts w:cs="Arial"/>
          <w:szCs w:val="24"/>
        </w:rPr>
        <w:t xml:space="preserve">sous le nom </w:t>
      </w:r>
      <w:r w:rsidRPr="00D36D4D">
        <w:rPr>
          <w:rFonts w:cs="Arial"/>
          <w:b/>
          <w:szCs w:val="24"/>
        </w:rPr>
        <w:t>« </w:t>
      </w:r>
      <w:r>
        <w:rPr>
          <w:rFonts w:cs="Arial"/>
          <w:b/>
          <w:szCs w:val="24"/>
        </w:rPr>
        <w:t>Trappe</w:t>
      </w:r>
      <w:r w:rsidRPr="00D36D4D">
        <w:rPr>
          <w:rFonts w:cs="Arial"/>
          <w:b/>
          <w:bCs/>
          <w:szCs w:val="24"/>
        </w:rPr>
        <w:t xml:space="preserve">_xxxxx.ipt » </w:t>
      </w:r>
      <w:r w:rsidRPr="00D36D4D">
        <w:rPr>
          <w:rFonts w:cs="Arial"/>
          <w:szCs w:val="24"/>
        </w:rPr>
        <w:t xml:space="preserve">dans le dossier </w:t>
      </w:r>
      <w:r w:rsidRPr="00D36D4D">
        <w:rPr>
          <w:rFonts w:cs="Arial"/>
          <w:b/>
          <w:szCs w:val="24"/>
        </w:rPr>
        <w:t>« </w:t>
      </w:r>
      <w:r w:rsidRPr="006F1B6A">
        <w:rPr>
          <w:rFonts w:cs="Arial"/>
          <w:b/>
          <w:bCs/>
          <w:szCs w:val="24"/>
        </w:rPr>
        <w:t>C:\WorldSkills2022\</w:t>
      </w:r>
      <w:r w:rsidRPr="00D36D4D">
        <w:rPr>
          <w:rFonts w:cs="Arial"/>
          <w:b/>
          <w:szCs w:val="24"/>
        </w:rPr>
        <w:t>M</w:t>
      </w:r>
      <w:r>
        <w:rPr>
          <w:rFonts w:cs="Arial"/>
          <w:b/>
          <w:szCs w:val="24"/>
        </w:rPr>
        <w:t>1</w:t>
      </w:r>
      <w:r w:rsidR="00A46B3A">
        <w:rPr>
          <w:rFonts w:cs="Arial"/>
          <w:b/>
          <w:szCs w:val="24"/>
        </w:rPr>
        <w:t>A</w:t>
      </w:r>
      <w:r w:rsidRPr="00D36D4D">
        <w:rPr>
          <w:rFonts w:cs="Arial"/>
          <w:b/>
          <w:bCs/>
          <w:szCs w:val="24"/>
        </w:rPr>
        <w:t>_xxxxx »</w:t>
      </w:r>
      <w:r w:rsidRPr="00D36D4D">
        <w:rPr>
          <w:rFonts w:cs="Arial"/>
          <w:szCs w:val="24"/>
        </w:rPr>
        <w:t xml:space="preserve"> (xxxxx étant les 5 premières lettres de votre NOM).</w:t>
      </w:r>
    </w:p>
    <w:p w14:paraId="2C85DC12" w14:textId="77777777" w:rsidR="00E40023" w:rsidRDefault="00E40023" w:rsidP="00E40023"/>
    <w:p w14:paraId="26586772" w14:textId="77777777" w:rsidR="00E40023" w:rsidRDefault="00E40023" w:rsidP="00E40023"/>
    <w:p w14:paraId="28855024" w14:textId="77777777" w:rsidR="00E40023" w:rsidRDefault="00E40023" w:rsidP="00E40023"/>
    <w:p w14:paraId="1D6032BF" w14:textId="3A95709F" w:rsidR="00E40023" w:rsidRPr="008871AE" w:rsidRDefault="007D15CB" w:rsidP="00E40023">
      <w:pPr>
        <w:pStyle w:val="Titre2"/>
      </w:pPr>
      <w:r w:rsidRPr="008871AE">
        <w:rPr>
          <w:caps w:val="0"/>
        </w:rPr>
        <w:t xml:space="preserve">FABRICATION </w:t>
      </w:r>
      <w:r>
        <w:rPr>
          <w:caps w:val="0"/>
        </w:rPr>
        <w:t>DE LA TRAPPE D’ACCES </w:t>
      </w:r>
      <w:r w:rsidR="00E40023">
        <w:t>:</w:t>
      </w:r>
    </w:p>
    <w:p w14:paraId="23EA4C2D" w14:textId="4AC4B8E9" w:rsidR="004C421D" w:rsidRDefault="004C421D" w:rsidP="004C421D">
      <w:r>
        <w:t>Vous devez maintenant fabriquer la trappe d’accès, pour pouvoir la monter</w:t>
      </w:r>
      <w:r w:rsidR="00A923FF">
        <w:t xml:space="preserve"> ensuite</w:t>
      </w:r>
      <w:r>
        <w:t xml:space="preserve"> sur le produit.</w:t>
      </w:r>
    </w:p>
    <w:p w14:paraId="2583F6D1" w14:textId="52A0887E" w:rsidR="004C421D" w:rsidRDefault="004C421D" w:rsidP="004C421D"/>
    <w:p w14:paraId="73A12392" w14:textId="015F1D82" w:rsidR="004C421D" w:rsidRDefault="004C421D" w:rsidP="004C421D">
      <w:r>
        <w:t>Contraintes de fabrication :</w:t>
      </w:r>
    </w:p>
    <w:p w14:paraId="2DF0ECFA" w14:textId="77777777" w:rsidR="004C421D" w:rsidRDefault="004C421D" w:rsidP="004C421D">
      <w:pPr>
        <w:numPr>
          <w:ilvl w:val="0"/>
          <w:numId w:val="43"/>
        </w:numPr>
      </w:pPr>
      <w:r>
        <w:t>Elle sera prototypée sur l’imprimante 3D mise à votre disposition,</w:t>
      </w:r>
    </w:p>
    <w:p w14:paraId="0EBFF775" w14:textId="2914A918" w:rsidR="004C421D" w:rsidRDefault="004C421D" w:rsidP="004C421D">
      <w:pPr>
        <w:numPr>
          <w:ilvl w:val="0"/>
          <w:numId w:val="43"/>
        </w:numPr>
      </w:pPr>
      <w:r>
        <w:t>Elle devra être assemblée sur le produit.</w:t>
      </w:r>
    </w:p>
    <w:p w14:paraId="38FBC63D" w14:textId="77777777" w:rsidR="004C421D" w:rsidRDefault="004C421D" w:rsidP="004C421D"/>
    <w:p w14:paraId="0E878FAC" w14:textId="2C1BC417" w:rsidR="00E40023" w:rsidRDefault="00E40023" w:rsidP="00E40023">
      <w:r w:rsidRPr="00D36D4D">
        <w:rPr>
          <w:b/>
          <w:bCs/>
        </w:rPr>
        <w:t>PREPARER</w:t>
      </w:r>
      <w:r>
        <w:t xml:space="preserve"> le prototypage de la trappe</w:t>
      </w:r>
      <w:r w:rsidR="00A46B3A">
        <w:t xml:space="preserve"> d’accès</w:t>
      </w:r>
      <w:r>
        <w:t xml:space="preserve"> en fabrication additive. Le logiciel à utiliser est Cura. On cherchera à optimiser la fabrication par rapport aux critères hiérarchisés suivants :</w:t>
      </w:r>
    </w:p>
    <w:p w14:paraId="019F7B80" w14:textId="77777777" w:rsidR="00E40023" w:rsidRDefault="00E40023" w:rsidP="00E40023">
      <w:pPr>
        <w:ind w:left="1701"/>
      </w:pPr>
      <w:r>
        <w:t xml:space="preserve">1 – Fonctionnalité des pièces ; </w:t>
      </w:r>
    </w:p>
    <w:p w14:paraId="5E5191F3" w14:textId="77777777" w:rsidR="00E40023" w:rsidRDefault="00E40023" w:rsidP="00E40023">
      <w:pPr>
        <w:ind w:left="1701"/>
      </w:pPr>
      <w:r>
        <w:t xml:space="preserve">2 – Temps de fabrication ; </w:t>
      </w:r>
    </w:p>
    <w:p w14:paraId="7A58F6CF" w14:textId="77777777" w:rsidR="00E40023" w:rsidRDefault="00E40023" w:rsidP="00E40023">
      <w:pPr>
        <w:ind w:left="1701"/>
      </w:pPr>
      <w:r>
        <w:t>3 – Facilité du post-traitement</w:t>
      </w:r>
    </w:p>
    <w:p w14:paraId="42015F35" w14:textId="77777777" w:rsidR="00E40023" w:rsidRDefault="00E40023" w:rsidP="00E40023">
      <w:pPr>
        <w:ind w:left="1701"/>
      </w:pPr>
      <w:r>
        <w:t>4 – Coût de fabrication.</w:t>
      </w:r>
    </w:p>
    <w:p w14:paraId="49AE3F68" w14:textId="77777777" w:rsidR="00E40023" w:rsidRDefault="00E40023" w:rsidP="00E40023">
      <w:pPr>
        <w:rPr>
          <w:rFonts w:cs="Arial"/>
          <w:b/>
          <w:bCs/>
          <w:szCs w:val="24"/>
        </w:rPr>
      </w:pPr>
    </w:p>
    <w:p w14:paraId="3CC359BD" w14:textId="77777777" w:rsidR="00E40023" w:rsidRPr="00BC3217" w:rsidRDefault="00E40023" w:rsidP="00E40023">
      <w:pPr>
        <w:rPr>
          <w:rFonts w:cs="Arial"/>
          <w:szCs w:val="24"/>
        </w:rPr>
      </w:pPr>
      <w:r w:rsidRPr="00D36D4D">
        <w:rPr>
          <w:rFonts w:cs="Arial"/>
          <w:b/>
          <w:bCs/>
          <w:szCs w:val="24"/>
        </w:rPr>
        <w:t>SAUVEGARDER</w:t>
      </w:r>
      <w:r w:rsidRPr="00D36D4D">
        <w:rPr>
          <w:rFonts w:cs="Arial"/>
          <w:szCs w:val="24"/>
        </w:rPr>
        <w:t xml:space="preserve"> vo</w:t>
      </w:r>
      <w:r>
        <w:rPr>
          <w:rFonts w:cs="Arial"/>
          <w:szCs w:val="24"/>
        </w:rPr>
        <w:t>s fichiers</w:t>
      </w:r>
      <w:r w:rsidRPr="00D36D4D">
        <w:rPr>
          <w:rFonts w:cs="Arial"/>
          <w:szCs w:val="24"/>
        </w:rPr>
        <w:t xml:space="preserve"> sous les noms</w:t>
      </w:r>
      <w:r>
        <w:rPr>
          <w:rFonts w:cs="Arial"/>
          <w:szCs w:val="24"/>
        </w:rPr>
        <w:t> :</w:t>
      </w:r>
    </w:p>
    <w:p w14:paraId="2D568326" w14:textId="77777777" w:rsidR="00E40023" w:rsidRDefault="00E40023" w:rsidP="00E40023">
      <w:pPr>
        <w:ind w:left="567"/>
        <w:rPr>
          <w:rFonts w:cs="Arial"/>
          <w:szCs w:val="24"/>
        </w:rPr>
      </w:pPr>
      <w:r w:rsidRPr="00D36D4D">
        <w:rPr>
          <w:rFonts w:cs="Arial"/>
          <w:b/>
          <w:szCs w:val="24"/>
        </w:rPr>
        <w:t>« </w:t>
      </w:r>
      <w:r>
        <w:rPr>
          <w:rFonts w:cs="Arial"/>
          <w:b/>
          <w:szCs w:val="24"/>
        </w:rPr>
        <w:t>Trappe</w:t>
      </w:r>
      <w:r w:rsidRPr="00D36D4D">
        <w:rPr>
          <w:rFonts w:cs="Arial"/>
          <w:b/>
          <w:bCs/>
          <w:szCs w:val="24"/>
        </w:rPr>
        <w:t>_xxxxx.</w:t>
      </w:r>
      <w:r>
        <w:rPr>
          <w:rFonts w:cs="Arial"/>
          <w:b/>
          <w:bCs/>
          <w:szCs w:val="24"/>
        </w:rPr>
        <w:t>stl</w:t>
      </w:r>
      <w:r w:rsidRPr="00D36D4D">
        <w:rPr>
          <w:rFonts w:cs="Arial"/>
          <w:b/>
          <w:bCs/>
          <w:szCs w:val="24"/>
        </w:rPr>
        <w:t xml:space="preserve"> » </w:t>
      </w:r>
    </w:p>
    <w:p w14:paraId="6AF21A53" w14:textId="77777777" w:rsidR="00E40023" w:rsidRDefault="00E40023" w:rsidP="00E40023">
      <w:pPr>
        <w:ind w:left="567"/>
        <w:rPr>
          <w:rFonts w:cs="Arial"/>
          <w:szCs w:val="24"/>
        </w:rPr>
      </w:pPr>
      <w:r w:rsidRPr="00D36D4D">
        <w:rPr>
          <w:rFonts w:cs="Arial"/>
          <w:b/>
          <w:szCs w:val="24"/>
        </w:rPr>
        <w:t>« </w:t>
      </w:r>
      <w:r>
        <w:rPr>
          <w:rFonts w:cs="Arial"/>
          <w:b/>
          <w:szCs w:val="24"/>
        </w:rPr>
        <w:t>Trappe</w:t>
      </w:r>
      <w:r w:rsidRPr="00D36D4D">
        <w:rPr>
          <w:rFonts w:cs="Arial"/>
          <w:b/>
          <w:bCs/>
          <w:szCs w:val="24"/>
        </w:rPr>
        <w:t>_xxxxx.</w:t>
      </w:r>
      <w:r>
        <w:rPr>
          <w:rFonts w:cs="Arial"/>
          <w:b/>
          <w:bCs/>
          <w:szCs w:val="24"/>
        </w:rPr>
        <w:t>3mf</w:t>
      </w:r>
      <w:r w:rsidRPr="00D36D4D">
        <w:rPr>
          <w:rFonts w:cs="Arial"/>
          <w:b/>
          <w:bCs/>
          <w:szCs w:val="24"/>
        </w:rPr>
        <w:t> »</w:t>
      </w:r>
      <w:r>
        <w:rPr>
          <w:rFonts w:cs="Arial"/>
          <w:b/>
          <w:bCs/>
          <w:szCs w:val="24"/>
        </w:rPr>
        <w:t xml:space="preserve"> </w:t>
      </w:r>
    </w:p>
    <w:p w14:paraId="64E8D3F7" w14:textId="77777777" w:rsidR="00E40023" w:rsidRDefault="00E40023" w:rsidP="00E40023">
      <w:pPr>
        <w:ind w:left="567"/>
        <w:rPr>
          <w:rFonts w:cs="Arial"/>
          <w:szCs w:val="24"/>
        </w:rPr>
      </w:pPr>
      <w:r w:rsidRPr="00D36D4D">
        <w:rPr>
          <w:rFonts w:cs="Arial"/>
          <w:b/>
          <w:szCs w:val="24"/>
        </w:rPr>
        <w:t>« </w:t>
      </w:r>
      <w:r>
        <w:rPr>
          <w:rFonts w:cs="Arial"/>
          <w:b/>
          <w:szCs w:val="24"/>
        </w:rPr>
        <w:t>Trappe</w:t>
      </w:r>
      <w:r w:rsidRPr="00D36D4D">
        <w:rPr>
          <w:rFonts w:cs="Arial"/>
          <w:b/>
          <w:bCs/>
          <w:szCs w:val="24"/>
        </w:rPr>
        <w:t>_xxxxx.</w:t>
      </w:r>
      <w:r>
        <w:rPr>
          <w:rFonts w:cs="Arial"/>
          <w:b/>
          <w:bCs/>
          <w:szCs w:val="24"/>
        </w:rPr>
        <w:t>gcode</w:t>
      </w:r>
      <w:r w:rsidRPr="00D36D4D">
        <w:rPr>
          <w:rFonts w:cs="Arial"/>
          <w:b/>
          <w:bCs/>
          <w:szCs w:val="24"/>
        </w:rPr>
        <w:t> »</w:t>
      </w:r>
      <w:r>
        <w:rPr>
          <w:rFonts w:cs="Arial"/>
          <w:b/>
          <w:bCs/>
          <w:szCs w:val="24"/>
        </w:rPr>
        <w:t xml:space="preserve"> </w:t>
      </w:r>
    </w:p>
    <w:p w14:paraId="5318A7A3" w14:textId="23A7FE23" w:rsidR="00E40023" w:rsidRDefault="00E40023" w:rsidP="00611E36">
      <w:pPr>
        <w:rPr>
          <w:rFonts w:cs="Arial"/>
          <w:szCs w:val="24"/>
        </w:rPr>
      </w:pPr>
      <w:r>
        <w:rPr>
          <w:rFonts w:cs="Arial"/>
          <w:szCs w:val="24"/>
        </w:rPr>
        <w:t xml:space="preserve">… </w:t>
      </w:r>
      <w:r w:rsidRPr="00D36D4D">
        <w:rPr>
          <w:rFonts w:cs="Arial"/>
          <w:szCs w:val="24"/>
        </w:rPr>
        <w:t xml:space="preserve">dans le dossier </w:t>
      </w:r>
      <w:r w:rsidRPr="00D36D4D">
        <w:rPr>
          <w:rFonts w:cs="Arial"/>
          <w:b/>
          <w:szCs w:val="24"/>
        </w:rPr>
        <w:t>« </w:t>
      </w:r>
      <w:r w:rsidRPr="006F1B6A">
        <w:rPr>
          <w:rFonts w:cs="Arial"/>
          <w:b/>
          <w:bCs/>
          <w:szCs w:val="24"/>
        </w:rPr>
        <w:t>C:\WorldSkills2022\</w:t>
      </w:r>
      <w:r w:rsidRPr="00D36D4D">
        <w:rPr>
          <w:rFonts w:cs="Arial"/>
          <w:b/>
          <w:szCs w:val="24"/>
        </w:rPr>
        <w:t>M</w:t>
      </w:r>
      <w:r>
        <w:rPr>
          <w:rFonts w:cs="Arial"/>
          <w:b/>
          <w:szCs w:val="24"/>
        </w:rPr>
        <w:t>1</w:t>
      </w:r>
      <w:r w:rsidR="00A46B3A">
        <w:rPr>
          <w:rFonts w:cs="Arial"/>
          <w:b/>
          <w:szCs w:val="24"/>
        </w:rPr>
        <w:t>A</w:t>
      </w:r>
      <w:r w:rsidRPr="00D36D4D">
        <w:rPr>
          <w:rFonts w:cs="Arial"/>
          <w:b/>
          <w:bCs/>
          <w:szCs w:val="24"/>
        </w:rPr>
        <w:t>_xxxxx »</w:t>
      </w:r>
      <w:r w:rsidRPr="00D36D4D">
        <w:rPr>
          <w:rFonts w:cs="Arial"/>
          <w:szCs w:val="24"/>
        </w:rPr>
        <w:t xml:space="preserve"> (xxxxx étant les 5 premières lettres de votre NOM).</w:t>
      </w:r>
    </w:p>
    <w:p w14:paraId="099C0257" w14:textId="77777777" w:rsidR="00E40023" w:rsidRDefault="00E40023" w:rsidP="00E40023"/>
    <w:p w14:paraId="3EB8DCD0" w14:textId="77777777" w:rsidR="004F0002" w:rsidRDefault="00E40023" w:rsidP="00E40023">
      <w:r w:rsidRPr="00E40023">
        <w:rPr>
          <w:b/>
          <w:bCs/>
        </w:rPr>
        <w:t>LANCER</w:t>
      </w:r>
      <w:r>
        <w:t xml:space="preserve"> la fabrication de la trappe sur la machine DAGOMA MAGIS mise à votre disposition. </w:t>
      </w:r>
      <w:r w:rsidR="00797BD2">
        <w:t xml:space="preserve">Le lancement de la fabrication doit se faire dans le temps de l’épreuve. Aucun lancement de machine ne pourra se faire après la fin de </w:t>
      </w:r>
      <w:r w:rsidR="00504AFD">
        <w:t>ce Module 1A</w:t>
      </w:r>
      <w:r w:rsidR="00797BD2">
        <w:t>.</w:t>
      </w:r>
      <w:r w:rsidR="00985524">
        <w:t xml:space="preserve"> </w:t>
      </w:r>
    </w:p>
    <w:p w14:paraId="61E43D04" w14:textId="77777777" w:rsidR="004F0002" w:rsidRDefault="004F0002" w:rsidP="00E40023"/>
    <w:p w14:paraId="4112816C" w14:textId="372533A8" w:rsidR="00E40023" w:rsidRDefault="00985524" w:rsidP="00E40023">
      <w:r>
        <w:t xml:space="preserve">La fabrication devra </w:t>
      </w:r>
      <w:r w:rsidR="004F0002">
        <w:t>être</w:t>
      </w:r>
      <w:r>
        <w:t xml:space="preserve"> terminée avant 1</w:t>
      </w:r>
      <w:r w:rsidR="005D4D4B">
        <w:t>5</w:t>
      </w:r>
      <w:r w:rsidR="00907EA6">
        <w:t xml:space="preserve"> </w:t>
      </w:r>
      <w:r>
        <w:t>h.</w:t>
      </w:r>
    </w:p>
    <w:p w14:paraId="7DFBE073" w14:textId="25E53173" w:rsidR="00E40023" w:rsidRDefault="00E40023" w:rsidP="00E40023"/>
    <w:p w14:paraId="64A6BC8D" w14:textId="21A9D1DC" w:rsidR="00A923FF" w:rsidRDefault="00A923FF" w:rsidP="004D69B6">
      <w:pPr>
        <w:ind w:right="1275"/>
      </w:pPr>
      <w:r>
        <w:t xml:space="preserve">Le résultat de votre travail sera </w:t>
      </w:r>
      <w:r w:rsidR="004D69B6">
        <w:t xml:space="preserve">jugé à partir de </w:t>
      </w:r>
      <w:r w:rsidR="00A132C6">
        <w:t xml:space="preserve">vos fichiers, et de </w:t>
      </w:r>
      <w:r>
        <w:t xml:space="preserve">la </w:t>
      </w:r>
      <w:r w:rsidR="00A631B0">
        <w:t xml:space="preserve">dernière </w:t>
      </w:r>
      <w:r>
        <w:t xml:space="preserve">pièce </w:t>
      </w:r>
      <w:r w:rsidR="001469A9">
        <w:t>fabriquée</w:t>
      </w:r>
      <w:r w:rsidR="004D69B6">
        <w:t xml:space="preserve">. </w:t>
      </w:r>
    </w:p>
    <w:p w14:paraId="38F25F3B" w14:textId="1AED2C5E" w:rsidR="00A923FF" w:rsidRDefault="00A923FF" w:rsidP="00A923FF">
      <w:r>
        <w:br w:type="page"/>
      </w:r>
    </w:p>
    <w:p w14:paraId="2EBC8A07" w14:textId="7C18E3BF" w:rsidR="003640F0" w:rsidRDefault="003640F0" w:rsidP="00015C6C">
      <w:pPr>
        <w:pStyle w:val="Titre2"/>
      </w:pPr>
      <w:r>
        <w:lastRenderedPageBreak/>
        <w:t>DESSIN DE DEFINITION DE LA TRAPPE</w:t>
      </w:r>
      <w:r w:rsidR="00A46B3A">
        <w:t xml:space="preserve"> D’ACCES</w:t>
      </w:r>
    </w:p>
    <w:p w14:paraId="4239596C" w14:textId="3B497FB6" w:rsidR="00A46B3A" w:rsidRPr="005A7E77" w:rsidRDefault="00A46B3A" w:rsidP="00A46B3A">
      <w:r w:rsidRPr="00BE632F">
        <w:rPr>
          <w:b/>
          <w:bCs/>
        </w:rPr>
        <w:t>REALISER</w:t>
      </w:r>
      <w:r w:rsidRPr="005A7E77">
        <w:t xml:space="preserve"> le dessin de d</w:t>
      </w:r>
      <w:r>
        <w:t>é</w:t>
      </w:r>
      <w:r w:rsidRPr="005A7E77">
        <w:t xml:space="preserve">finition </w:t>
      </w:r>
      <w:r>
        <w:t>de la trappe d’accès.</w:t>
      </w:r>
    </w:p>
    <w:p w14:paraId="2D284F64" w14:textId="59A28B79" w:rsidR="00A46B3A" w:rsidRDefault="00A46B3A" w:rsidP="00A46B3A">
      <w:pPr>
        <w:pStyle w:val="Paragraphedeliste"/>
        <w:numPr>
          <w:ilvl w:val="0"/>
          <w:numId w:val="44"/>
        </w:numPr>
        <w:contextualSpacing/>
      </w:pPr>
      <w:r w:rsidRPr="005A7E77">
        <w:t>Format A</w:t>
      </w:r>
      <w:r>
        <w:t>2</w:t>
      </w:r>
      <w:r w:rsidRPr="00FD138D">
        <w:t>, horizontal ou vertical</w:t>
      </w:r>
      <w:r>
        <w:t>,</w:t>
      </w:r>
      <w:r w:rsidRPr="00A9438C">
        <w:t xml:space="preserve"> </w:t>
      </w:r>
    </w:p>
    <w:p w14:paraId="7E7A69EB" w14:textId="77777777" w:rsidR="00A46B3A" w:rsidRDefault="00A46B3A" w:rsidP="00A46B3A">
      <w:pPr>
        <w:pStyle w:val="Paragraphedeliste"/>
        <w:numPr>
          <w:ilvl w:val="0"/>
          <w:numId w:val="44"/>
        </w:numPr>
        <w:contextualSpacing/>
      </w:pPr>
      <w:r w:rsidRPr="005A7E77">
        <w:t>Le choix des vues et leur échelle est laissé à l’appréciation du candidat.</w:t>
      </w:r>
    </w:p>
    <w:p w14:paraId="393E5E39" w14:textId="77777777" w:rsidR="00A46B3A" w:rsidRDefault="00A46B3A" w:rsidP="00A46B3A">
      <w:pPr>
        <w:pStyle w:val="Paragraphedeliste"/>
        <w:numPr>
          <w:ilvl w:val="0"/>
          <w:numId w:val="44"/>
        </w:numPr>
        <w:contextualSpacing/>
      </w:pPr>
      <w:r>
        <w:t>Renseignements usuels du cartouche.</w:t>
      </w:r>
    </w:p>
    <w:p w14:paraId="28B1824E" w14:textId="77777777" w:rsidR="00A46B3A" w:rsidRDefault="00A46B3A" w:rsidP="00A46B3A">
      <w:pPr>
        <w:rPr>
          <w:b/>
          <w:bCs/>
        </w:rPr>
      </w:pPr>
    </w:p>
    <w:p w14:paraId="17A43ED1" w14:textId="08295936" w:rsidR="00A46B3A" w:rsidRDefault="00A46B3A" w:rsidP="00A46B3A">
      <w:r w:rsidRPr="008D0F7D">
        <w:rPr>
          <w:b/>
          <w:bCs/>
        </w:rPr>
        <w:t>INDIQUER</w:t>
      </w:r>
      <w:r>
        <w:t xml:space="preserve"> le tolérancement dimensionnel </w:t>
      </w:r>
      <w:r w:rsidR="008369C2">
        <w:t xml:space="preserve">sur les éléments </w:t>
      </w:r>
      <w:r>
        <w:t>suivants :</w:t>
      </w:r>
    </w:p>
    <w:p w14:paraId="4C54F808" w14:textId="13969FFE" w:rsidR="00A46B3A" w:rsidRDefault="00A46B3A" w:rsidP="00A46B3A">
      <w:pPr>
        <w:pStyle w:val="Paragraphedeliste"/>
        <w:numPr>
          <w:ilvl w:val="0"/>
          <w:numId w:val="46"/>
        </w:numPr>
      </w:pPr>
      <w:r>
        <w:t>Formes extérieures</w:t>
      </w:r>
      <w:r w:rsidR="004F0002">
        <w:t xml:space="preserve"> permettant à la trappe d’accès de fermer visuellement le boitier sur la face supérieure et sur le côté</w:t>
      </w:r>
      <w:r>
        <w:t>,</w:t>
      </w:r>
    </w:p>
    <w:p w14:paraId="3C30DCB0" w14:textId="44ADEE52" w:rsidR="00A46B3A" w:rsidRDefault="004F0002" w:rsidP="00A46B3A">
      <w:pPr>
        <w:pStyle w:val="Paragraphedeliste"/>
        <w:numPr>
          <w:ilvl w:val="0"/>
          <w:numId w:val="46"/>
        </w:numPr>
      </w:pPr>
      <w:r>
        <w:t>Formes permettant le clipsage sur le capot supérieur</w:t>
      </w:r>
      <w:r w:rsidR="008369C2">
        <w:t>.</w:t>
      </w:r>
    </w:p>
    <w:p w14:paraId="130AA388" w14:textId="77777777" w:rsidR="00A46B3A" w:rsidRPr="005A7E77" w:rsidRDefault="00A46B3A" w:rsidP="00A46B3A"/>
    <w:p w14:paraId="1A305673" w14:textId="1AEDCEBF" w:rsidR="00A46B3A" w:rsidRDefault="00A46B3A" w:rsidP="00A46B3A">
      <w:pPr>
        <w:rPr>
          <w:rFonts w:cs="Arial"/>
          <w:szCs w:val="24"/>
        </w:rPr>
      </w:pPr>
      <w:r w:rsidRPr="00D36D4D">
        <w:rPr>
          <w:rFonts w:cs="Arial"/>
          <w:b/>
          <w:bCs/>
          <w:szCs w:val="24"/>
        </w:rPr>
        <w:t>SAUVEGARDER</w:t>
      </w:r>
      <w:r>
        <w:rPr>
          <w:rFonts w:cs="Arial"/>
          <w:szCs w:val="24"/>
        </w:rPr>
        <w:t xml:space="preserve"> votre dessin de définition sous le nom </w:t>
      </w:r>
      <w:r w:rsidRPr="00D36D4D">
        <w:rPr>
          <w:rFonts w:cs="Arial"/>
          <w:b/>
          <w:szCs w:val="24"/>
        </w:rPr>
        <w:t>« </w:t>
      </w:r>
      <w:r>
        <w:rPr>
          <w:rFonts w:cs="Arial"/>
          <w:b/>
          <w:szCs w:val="24"/>
        </w:rPr>
        <w:t>Trappe</w:t>
      </w:r>
      <w:r w:rsidRPr="00D36D4D">
        <w:rPr>
          <w:rFonts w:cs="Arial"/>
          <w:b/>
          <w:bCs/>
          <w:szCs w:val="24"/>
        </w:rPr>
        <w:t>_xxxxx.</w:t>
      </w:r>
      <w:r>
        <w:rPr>
          <w:rFonts w:cs="Arial"/>
          <w:b/>
          <w:bCs/>
          <w:szCs w:val="24"/>
        </w:rPr>
        <w:t>idw</w:t>
      </w:r>
      <w:r w:rsidRPr="00D36D4D">
        <w:rPr>
          <w:rFonts w:cs="Arial"/>
          <w:b/>
          <w:bCs/>
          <w:szCs w:val="24"/>
        </w:rPr>
        <w:t xml:space="preserve"> » </w:t>
      </w:r>
      <w:r w:rsidRPr="005455B0">
        <w:rPr>
          <w:rFonts w:cs="Arial"/>
          <w:szCs w:val="24"/>
        </w:rPr>
        <w:t xml:space="preserve">dans le dossier </w:t>
      </w:r>
      <w:r w:rsidRPr="005455B0">
        <w:rPr>
          <w:rFonts w:cs="Arial"/>
          <w:b/>
          <w:szCs w:val="24"/>
        </w:rPr>
        <w:t>« </w:t>
      </w:r>
      <w:r w:rsidRPr="005455B0">
        <w:rPr>
          <w:rFonts w:cs="Arial"/>
          <w:b/>
          <w:bCs/>
          <w:szCs w:val="24"/>
        </w:rPr>
        <w:t>C:\WorldSkills2022\</w:t>
      </w:r>
      <w:r w:rsidRPr="005455B0">
        <w:rPr>
          <w:rFonts w:cs="Arial"/>
          <w:b/>
          <w:szCs w:val="24"/>
        </w:rPr>
        <w:t>M</w:t>
      </w:r>
      <w:r>
        <w:rPr>
          <w:rFonts w:cs="Arial"/>
          <w:b/>
          <w:szCs w:val="24"/>
        </w:rPr>
        <w:t>1A</w:t>
      </w:r>
      <w:r w:rsidRPr="005455B0">
        <w:rPr>
          <w:rFonts w:cs="Arial"/>
          <w:b/>
          <w:bCs/>
          <w:szCs w:val="24"/>
        </w:rPr>
        <w:t>_xxxxx »</w:t>
      </w:r>
      <w:r w:rsidRPr="005455B0">
        <w:rPr>
          <w:rFonts w:cs="Arial"/>
          <w:szCs w:val="24"/>
        </w:rPr>
        <w:t xml:space="preserve"> (xxxxx étant les 5 premières lettres de votre NOM).</w:t>
      </w:r>
    </w:p>
    <w:p w14:paraId="4B713C8A" w14:textId="77777777" w:rsidR="00A46B3A" w:rsidRDefault="00A46B3A" w:rsidP="00A46B3A">
      <w:pPr>
        <w:rPr>
          <w:rFonts w:cs="Arial"/>
          <w:szCs w:val="24"/>
        </w:rPr>
      </w:pPr>
    </w:p>
    <w:p w14:paraId="26AD464D" w14:textId="4003A9A8" w:rsidR="00A46B3A" w:rsidRDefault="00A46B3A" w:rsidP="00A46B3A">
      <w:pPr>
        <w:rPr>
          <w:rFonts w:cs="Arial"/>
          <w:szCs w:val="24"/>
        </w:rPr>
      </w:pPr>
      <w:r w:rsidRPr="00C65D0F">
        <w:rPr>
          <w:b/>
          <w:bCs/>
        </w:rPr>
        <w:t>CREER</w:t>
      </w:r>
      <w:r>
        <w:t xml:space="preserve"> un fichier pdf de votre plan </w:t>
      </w:r>
      <w:r w:rsidRPr="00D36D4D">
        <w:rPr>
          <w:rFonts w:cs="Arial"/>
          <w:szCs w:val="24"/>
        </w:rPr>
        <w:t xml:space="preserve">sous le nom </w:t>
      </w:r>
      <w:r w:rsidRPr="00D36D4D">
        <w:rPr>
          <w:rFonts w:cs="Arial"/>
          <w:b/>
          <w:szCs w:val="24"/>
        </w:rPr>
        <w:t>« </w:t>
      </w:r>
      <w:r>
        <w:rPr>
          <w:rFonts w:cs="Arial"/>
          <w:b/>
          <w:szCs w:val="24"/>
        </w:rPr>
        <w:t>Trappe</w:t>
      </w:r>
      <w:r w:rsidRPr="00D36D4D">
        <w:rPr>
          <w:rFonts w:cs="Arial"/>
          <w:b/>
          <w:bCs/>
          <w:szCs w:val="24"/>
        </w:rPr>
        <w:t>_xxxxx.</w:t>
      </w:r>
      <w:r>
        <w:rPr>
          <w:rFonts w:cs="Arial"/>
          <w:b/>
          <w:bCs/>
          <w:szCs w:val="24"/>
        </w:rPr>
        <w:t>pdf</w:t>
      </w:r>
      <w:r w:rsidRPr="00D36D4D">
        <w:rPr>
          <w:rFonts w:cs="Arial"/>
          <w:b/>
          <w:bCs/>
          <w:szCs w:val="24"/>
        </w:rPr>
        <w:t xml:space="preserve"> » </w:t>
      </w:r>
      <w:r w:rsidRPr="005455B0">
        <w:rPr>
          <w:rFonts w:cs="Arial"/>
          <w:szCs w:val="24"/>
        </w:rPr>
        <w:t xml:space="preserve">dans le dossier </w:t>
      </w:r>
      <w:r w:rsidRPr="005455B0">
        <w:rPr>
          <w:rFonts w:cs="Arial"/>
          <w:b/>
          <w:szCs w:val="24"/>
        </w:rPr>
        <w:t>« </w:t>
      </w:r>
      <w:r w:rsidRPr="005455B0">
        <w:rPr>
          <w:rFonts w:cs="Arial"/>
          <w:b/>
          <w:bCs/>
          <w:szCs w:val="24"/>
        </w:rPr>
        <w:t>C:\WorldSkills2022\</w:t>
      </w:r>
      <w:r w:rsidRPr="005455B0">
        <w:rPr>
          <w:rFonts w:cs="Arial"/>
          <w:b/>
          <w:szCs w:val="24"/>
        </w:rPr>
        <w:t>M</w:t>
      </w:r>
      <w:r>
        <w:rPr>
          <w:rFonts w:cs="Arial"/>
          <w:b/>
          <w:szCs w:val="24"/>
        </w:rPr>
        <w:t>1A</w:t>
      </w:r>
      <w:r w:rsidRPr="005455B0">
        <w:rPr>
          <w:rFonts w:cs="Arial"/>
          <w:b/>
          <w:bCs/>
          <w:szCs w:val="24"/>
        </w:rPr>
        <w:t>_xxxxx »</w:t>
      </w:r>
      <w:r w:rsidRPr="005455B0">
        <w:rPr>
          <w:rFonts w:cs="Arial"/>
          <w:szCs w:val="24"/>
        </w:rPr>
        <w:t xml:space="preserve"> (xxxxx étant les 5 premières lettres de votre NOM</w:t>
      </w:r>
      <w:r>
        <w:rPr>
          <w:rFonts w:cs="Arial"/>
          <w:szCs w:val="24"/>
        </w:rPr>
        <w:t>.</w:t>
      </w:r>
    </w:p>
    <w:p w14:paraId="33D90CFC" w14:textId="6029B962" w:rsidR="00A46B3A" w:rsidRDefault="00A46B3A" w:rsidP="00A46B3A">
      <w:pPr>
        <w:rPr>
          <w:rFonts w:cs="Arial"/>
          <w:szCs w:val="24"/>
        </w:rPr>
      </w:pPr>
    </w:p>
    <w:p w14:paraId="0D6F04FA" w14:textId="77777777" w:rsidR="00A46B3A" w:rsidRDefault="00A46B3A" w:rsidP="00A46B3A"/>
    <w:p w14:paraId="2A49D8E7" w14:textId="77777777" w:rsidR="003640F0" w:rsidRPr="003640F0" w:rsidRDefault="003640F0" w:rsidP="003640F0"/>
    <w:p w14:paraId="41D40608" w14:textId="4A182435" w:rsidR="00560FD5" w:rsidRDefault="007D15CB" w:rsidP="00015C6C">
      <w:pPr>
        <w:pStyle w:val="Titre2"/>
      </w:pPr>
      <w:r>
        <w:rPr>
          <w:caps w:val="0"/>
        </w:rPr>
        <w:t xml:space="preserve">MODIFICATION DU CAPOT SUPERIEUR </w:t>
      </w:r>
      <w:r w:rsidR="00560FD5">
        <w:t>:</w:t>
      </w:r>
    </w:p>
    <w:p w14:paraId="085DD970" w14:textId="77777777" w:rsidR="00F636B8" w:rsidRDefault="00F636B8" w:rsidP="00F636B8">
      <w:pPr>
        <w:rPr>
          <w:lang w:eastAsia="fr-FR"/>
        </w:rPr>
      </w:pPr>
      <w:r w:rsidRPr="00F636B8">
        <w:rPr>
          <w:lang w:eastAsia="fr-FR"/>
        </w:rPr>
        <w:t>Matériau de la pièce</w:t>
      </w:r>
      <w:r>
        <w:rPr>
          <w:lang w:eastAsia="fr-FR"/>
        </w:rPr>
        <w:t> :</w:t>
      </w:r>
      <w:r w:rsidRPr="00F636B8">
        <w:rPr>
          <w:lang w:eastAsia="fr-FR"/>
        </w:rPr>
        <w:t xml:space="preserve"> </w:t>
      </w:r>
      <w:r>
        <w:rPr>
          <w:lang w:eastAsia="fr-FR"/>
        </w:rPr>
        <w:t>Polyamide PA6/6</w:t>
      </w:r>
      <w:r w:rsidRPr="00F636B8">
        <w:rPr>
          <w:lang w:eastAsia="fr-FR"/>
        </w:rPr>
        <w:t xml:space="preserve">. </w:t>
      </w:r>
    </w:p>
    <w:p w14:paraId="6FF38E85" w14:textId="46230479" w:rsidR="00F636B8" w:rsidRPr="00F636B8" w:rsidRDefault="00F636B8" w:rsidP="00F636B8">
      <w:pPr>
        <w:rPr>
          <w:lang w:eastAsia="fr-FR"/>
        </w:rPr>
      </w:pPr>
      <w:r w:rsidRPr="00F636B8">
        <w:rPr>
          <w:lang w:eastAsia="fr-FR"/>
        </w:rPr>
        <w:t>Proc</w:t>
      </w:r>
      <w:r w:rsidR="001E72CF">
        <w:rPr>
          <w:lang w:eastAsia="fr-FR"/>
        </w:rPr>
        <w:t>édé</w:t>
      </w:r>
      <w:r w:rsidRPr="00F636B8">
        <w:rPr>
          <w:lang w:eastAsia="fr-FR"/>
        </w:rPr>
        <w:t xml:space="preserve"> de fabrication</w:t>
      </w:r>
      <w:r w:rsidR="000367E7">
        <w:rPr>
          <w:lang w:eastAsia="fr-FR"/>
        </w:rPr>
        <w:t> :</w:t>
      </w:r>
      <w:r w:rsidRPr="00F636B8">
        <w:rPr>
          <w:lang w:eastAsia="fr-FR"/>
        </w:rPr>
        <w:t xml:space="preserve"> </w:t>
      </w:r>
      <w:r w:rsidR="000367E7">
        <w:rPr>
          <w:lang w:eastAsia="fr-FR"/>
        </w:rPr>
        <w:t>M</w:t>
      </w:r>
      <w:r w:rsidRPr="00F636B8">
        <w:rPr>
          <w:lang w:eastAsia="fr-FR"/>
        </w:rPr>
        <w:t xml:space="preserve">oulage </w:t>
      </w:r>
      <w:r>
        <w:rPr>
          <w:lang w:eastAsia="fr-FR"/>
        </w:rPr>
        <w:t>par injection plastique</w:t>
      </w:r>
      <w:r w:rsidRPr="00F636B8">
        <w:rPr>
          <w:lang w:eastAsia="fr-FR"/>
        </w:rPr>
        <w:t>.</w:t>
      </w:r>
    </w:p>
    <w:p w14:paraId="180CBECF" w14:textId="3832102F" w:rsidR="00F636B8" w:rsidRDefault="00F636B8" w:rsidP="00F636B8">
      <w:pPr>
        <w:rPr>
          <w:lang w:eastAsia="fr-FR"/>
        </w:rPr>
      </w:pPr>
    </w:p>
    <w:p w14:paraId="7F53CCE4" w14:textId="395A4D3F" w:rsidR="00F636B8" w:rsidRDefault="005B5A6D" w:rsidP="00F636B8">
      <w:pPr>
        <w:rPr>
          <w:lang w:eastAsia="fr-FR"/>
        </w:rPr>
      </w:pPr>
      <w:r>
        <w:rPr>
          <w:lang w:eastAsia="fr-FR"/>
        </w:rPr>
        <w:t>Le concepteur de la pièce vous demande d’apporter les modifications suivantes</w:t>
      </w:r>
      <w:r w:rsidR="00D67FAC">
        <w:rPr>
          <w:lang w:eastAsia="fr-FR"/>
        </w:rPr>
        <w:t>, en intégrant les spécificités du moulage par injection</w:t>
      </w:r>
      <w:r>
        <w:rPr>
          <w:lang w:eastAsia="fr-FR"/>
        </w:rPr>
        <w:t> :</w:t>
      </w:r>
    </w:p>
    <w:p w14:paraId="5BE021ED" w14:textId="31A16AC4" w:rsidR="00DE6D2A" w:rsidRPr="00343349" w:rsidRDefault="00D92A49" w:rsidP="00F636B8">
      <w:pPr>
        <w:rPr>
          <w:lang w:eastAsia="fr-FR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67200EB2" wp14:editId="10C8D80B">
            <wp:simplePos x="0" y="0"/>
            <wp:positionH relativeFrom="column">
              <wp:posOffset>2311400</wp:posOffset>
            </wp:positionH>
            <wp:positionV relativeFrom="paragraph">
              <wp:posOffset>24765</wp:posOffset>
            </wp:positionV>
            <wp:extent cx="4097655" cy="2725420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655" cy="272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D9E4AE" w14:textId="026D2E9A" w:rsidR="005B5A6D" w:rsidRDefault="00BB146A" w:rsidP="009956BB">
      <w:pPr>
        <w:numPr>
          <w:ilvl w:val="0"/>
          <w:numId w:val="41"/>
        </w:numPr>
      </w:pPr>
      <w:r>
        <w:t>L</w:t>
      </w:r>
      <w:r w:rsidR="005B5A6D">
        <w:t>es surfaces b</w:t>
      </w:r>
      <w:r w:rsidR="00212E14">
        <w:t>eig</w:t>
      </w:r>
      <w:r w:rsidR="005B5A6D">
        <w:t>es d</w:t>
      </w:r>
      <w:r w:rsidR="005545CD">
        <w:t>oiv</w:t>
      </w:r>
      <w:r>
        <w:t>ent</w:t>
      </w:r>
      <w:r w:rsidR="005B5A6D">
        <w:t xml:space="preserve"> c</w:t>
      </w:r>
      <w:r>
        <w:t>omport</w:t>
      </w:r>
      <w:r w:rsidR="005B5A6D">
        <w:t xml:space="preserve">er une gravure </w:t>
      </w:r>
      <w:r w:rsidR="009956BB">
        <w:t xml:space="preserve">avec </w:t>
      </w:r>
      <w:r w:rsidR="005B5A6D">
        <w:t>de</w:t>
      </w:r>
      <w:r w:rsidR="009956BB">
        <w:t>s</w:t>
      </w:r>
      <w:r w:rsidR="005B5A6D">
        <w:t xml:space="preserve"> petits carrés aux coins arrondis</w:t>
      </w:r>
      <w:r w:rsidR="001A7C8C">
        <w:t>,</w:t>
      </w:r>
      <w:r w:rsidR="005B5A6D">
        <w:t xml:space="preserve"> en continu</w:t>
      </w:r>
      <w:r w:rsidR="001E72CF">
        <w:t>ité</w:t>
      </w:r>
      <w:r w:rsidR="005B5A6D">
        <w:t xml:space="preserve"> de celle</w:t>
      </w:r>
      <w:r w:rsidR="001E72CF">
        <w:t>s</w:t>
      </w:r>
      <w:r w:rsidR="005B5A6D">
        <w:t xml:space="preserve"> présente</w:t>
      </w:r>
      <w:r w:rsidR="001E72CF">
        <w:t>s</w:t>
      </w:r>
      <w:r w:rsidR="005B5A6D">
        <w:t xml:space="preserve"> sur le </w:t>
      </w:r>
      <w:r w:rsidR="009956BB">
        <w:t>capot</w:t>
      </w:r>
      <w:r w:rsidR="005B5A6D">
        <w:t xml:space="preserve"> inférieur</w:t>
      </w:r>
      <w:r w:rsidR="001C3B21">
        <w:t>,</w:t>
      </w:r>
    </w:p>
    <w:p w14:paraId="4F1731D6" w14:textId="38AE2005" w:rsidR="00DE6D2A" w:rsidRDefault="00DE6D2A" w:rsidP="00DE6D2A"/>
    <w:p w14:paraId="2BA5B290" w14:textId="1AAF2879" w:rsidR="009956BB" w:rsidRDefault="00BB146A" w:rsidP="009956BB">
      <w:pPr>
        <w:numPr>
          <w:ilvl w:val="0"/>
          <w:numId w:val="41"/>
        </w:numPr>
      </w:pPr>
      <w:r>
        <w:t>Les surfaces jaunes doivent être déplacées de +8 mm sur X et +4 mm sur Z</w:t>
      </w:r>
      <w:r w:rsidR="001C3B21">
        <w:t>,</w:t>
      </w:r>
    </w:p>
    <w:p w14:paraId="6FD25A1B" w14:textId="469812EA" w:rsidR="00DE6D2A" w:rsidRDefault="00DE6D2A" w:rsidP="00DE6D2A"/>
    <w:p w14:paraId="671441A5" w14:textId="69953721" w:rsidR="00664B2F" w:rsidRDefault="00BB146A" w:rsidP="00664B2F">
      <w:pPr>
        <w:numPr>
          <w:ilvl w:val="0"/>
          <w:numId w:val="41"/>
        </w:numPr>
      </w:pPr>
      <w:r>
        <w:t xml:space="preserve">Une gravure comportant le mot </w:t>
      </w:r>
      <w:r w:rsidR="00D67FAC">
        <w:t>« </w:t>
      </w:r>
      <w:r>
        <w:t>TEST</w:t>
      </w:r>
      <w:r w:rsidR="00D67FAC">
        <w:t> »</w:t>
      </w:r>
      <w:r>
        <w:t xml:space="preserve"> doit être centrée sur la surface verte</w:t>
      </w:r>
      <w:r w:rsidR="001C3B21">
        <w:t>,</w:t>
      </w:r>
      <w:r w:rsidR="00664B2F" w:rsidRPr="00664B2F">
        <w:t xml:space="preserve"> </w:t>
      </w:r>
    </w:p>
    <w:p w14:paraId="4BC90521" w14:textId="31BE7431" w:rsidR="00DE6D2A" w:rsidRDefault="00DE6D2A" w:rsidP="00DE6D2A"/>
    <w:p w14:paraId="5766794A" w14:textId="77777777" w:rsidR="00D92A49" w:rsidRDefault="00D92A49" w:rsidP="00DE6D2A"/>
    <w:p w14:paraId="1F6109CF" w14:textId="67076A06" w:rsidR="009007D5" w:rsidRDefault="00D92A49" w:rsidP="009007D5">
      <w:pPr>
        <w:numPr>
          <w:ilvl w:val="0"/>
          <w:numId w:val="41"/>
        </w:numPr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27321270" wp14:editId="0BE8CC27">
            <wp:simplePos x="0" y="0"/>
            <wp:positionH relativeFrom="column">
              <wp:posOffset>33020</wp:posOffset>
            </wp:positionH>
            <wp:positionV relativeFrom="paragraph">
              <wp:posOffset>-280670</wp:posOffset>
            </wp:positionV>
            <wp:extent cx="2276475" cy="2023110"/>
            <wp:effectExtent l="0" t="0" r="9525" b="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02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07D5">
        <w:t>L’arête en intersection des deux surfaces roses d</w:t>
      </w:r>
      <w:r w:rsidR="006A7633">
        <w:t>o</w:t>
      </w:r>
      <w:r w:rsidR="009007D5">
        <w:t>it comporter un congé de rayon 3</w:t>
      </w:r>
      <w:r w:rsidR="009007D5">
        <w:rPr>
          <w:lang w:eastAsia="fr-FR"/>
        </w:rPr>
        <w:t> </w:t>
      </w:r>
      <w:r w:rsidR="009007D5">
        <w:t>mm,</w:t>
      </w:r>
    </w:p>
    <w:p w14:paraId="6793E30D" w14:textId="1889AA1D" w:rsidR="00D92A49" w:rsidRDefault="00D92A49">
      <w:pPr>
        <w:jc w:val="left"/>
      </w:pPr>
      <w:r>
        <w:br w:type="page"/>
      </w:r>
    </w:p>
    <w:p w14:paraId="744FDAE5" w14:textId="64805927" w:rsidR="00DE6D2A" w:rsidRDefault="00D92A49" w:rsidP="00DE6D2A">
      <w:r>
        <w:rPr>
          <w:noProof/>
        </w:rPr>
        <w:lastRenderedPageBreak/>
        <w:drawing>
          <wp:anchor distT="0" distB="0" distL="114300" distR="114300" simplePos="0" relativeHeight="251660800" behindDoc="0" locked="0" layoutInCell="1" allowOverlap="1" wp14:anchorId="49EF3DC5" wp14:editId="47DE80A8">
            <wp:simplePos x="0" y="0"/>
            <wp:positionH relativeFrom="column">
              <wp:posOffset>3277634</wp:posOffset>
            </wp:positionH>
            <wp:positionV relativeFrom="paragraph">
              <wp:posOffset>0</wp:posOffset>
            </wp:positionV>
            <wp:extent cx="2849245" cy="2259965"/>
            <wp:effectExtent l="0" t="0" r="8255" b="6985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225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EDC010" w14:textId="52AD7C24" w:rsidR="00DE6D2A" w:rsidRDefault="00DE6D2A" w:rsidP="00664B2F">
      <w:pPr>
        <w:ind w:left="360"/>
      </w:pPr>
    </w:p>
    <w:p w14:paraId="056A81EA" w14:textId="3BECDB97" w:rsidR="00BB146A" w:rsidRDefault="00E12D21" w:rsidP="009956BB">
      <w:pPr>
        <w:numPr>
          <w:ilvl w:val="0"/>
          <w:numId w:val="41"/>
        </w:numPr>
      </w:pPr>
      <w:r>
        <w:t>Une nervure doit être ajoutée sur la surface orange</w:t>
      </w:r>
      <w:r w:rsidR="00C35218">
        <w:t xml:space="preserve"> (image ci-contre)</w:t>
      </w:r>
      <w:r>
        <w:t>, de forme</w:t>
      </w:r>
      <w:r w:rsidR="009007D5">
        <w:t xml:space="preserve"> et dimensions</w:t>
      </w:r>
      <w:r>
        <w:t xml:space="preserve"> identique</w:t>
      </w:r>
      <w:r w:rsidR="009007D5">
        <w:t>s</w:t>
      </w:r>
      <w:r>
        <w:t xml:space="preserve"> à celle qui précède</w:t>
      </w:r>
      <w:r w:rsidR="00664B2F">
        <w:t xml:space="preserve"> (indiquée par la grosse flèche orange)</w:t>
      </w:r>
      <w:r>
        <w:t>, et située à équidistance des deux nervures bordant l</w:t>
      </w:r>
      <w:r w:rsidR="00C35218">
        <w:t>a surface</w:t>
      </w:r>
      <w:r>
        <w:t xml:space="preserve"> orange</w:t>
      </w:r>
      <w:r w:rsidR="001C3B21">
        <w:t>,</w:t>
      </w:r>
      <w:r w:rsidR="00B74E63" w:rsidRPr="00B74E63">
        <w:t xml:space="preserve"> </w:t>
      </w:r>
    </w:p>
    <w:p w14:paraId="6C727B01" w14:textId="41DD417A" w:rsidR="00DE6D2A" w:rsidRDefault="00DE6D2A" w:rsidP="00DE6D2A"/>
    <w:p w14:paraId="46723C35" w14:textId="77777777" w:rsidR="00D92A49" w:rsidRDefault="00D92A49" w:rsidP="00D92A49">
      <w:pPr>
        <w:numPr>
          <w:ilvl w:val="0"/>
          <w:numId w:val="41"/>
        </w:numPr>
      </w:pPr>
      <w:r>
        <w:t>Les deux surfaces rouges ci-contre doivent être parallèles et distantes de 3,5</w:t>
      </w:r>
      <w:r>
        <w:rPr>
          <w:lang w:eastAsia="fr-FR"/>
        </w:rPr>
        <w:t xml:space="preserve"> </w:t>
      </w:r>
      <w:r>
        <w:t>mm,</w:t>
      </w:r>
      <w:r w:rsidRPr="00B74E63">
        <w:t xml:space="preserve"> </w:t>
      </w:r>
    </w:p>
    <w:p w14:paraId="01DC009C" w14:textId="31389D55" w:rsidR="006525DD" w:rsidRDefault="006525DD" w:rsidP="00DE6D2A"/>
    <w:p w14:paraId="316963EF" w14:textId="05856177" w:rsidR="006525DD" w:rsidRDefault="00D91408" w:rsidP="00DE6D2A">
      <w:r>
        <w:rPr>
          <w:noProof/>
        </w:rPr>
        <w:drawing>
          <wp:anchor distT="0" distB="0" distL="114300" distR="114300" simplePos="0" relativeHeight="251661824" behindDoc="0" locked="0" layoutInCell="1" allowOverlap="1" wp14:anchorId="4115F3E8" wp14:editId="521839FC">
            <wp:simplePos x="0" y="0"/>
            <wp:positionH relativeFrom="column">
              <wp:posOffset>-198755</wp:posOffset>
            </wp:positionH>
            <wp:positionV relativeFrom="paragraph">
              <wp:posOffset>209550</wp:posOffset>
            </wp:positionV>
            <wp:extent cx="4061460" cy="2580640"/>
            <wp:effectExtent l="0" t="0" r="0" b="0"/>
            <wp:wrapSquare wrapText="bothSides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460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7B0765" w14:textId="3EBD76DA" w:rsidR="00437501" w:rsidRDefault="00437501" w:rsidP="00DE6D2A"/>
    <w:p w14:paraId="0C0DE6F8" w14:textId="7A5F0952" w:rsidR="00E12D21" w:rsidRDefault="00D67FAC" w:rsidP="009956BB">
      <w:pPr>
        <w:numPr>
          <w:ilvl w:val="0"/>
          <w:numId w:val="41"/>
        </w:numPr>
      </w:pPr>
      <w:r>
        <w:t xml:space="preserve">Le maintien en position des deux capots se fait par </w:t>
      </w:r>
      <w:r w:rsidRPr="00F2742F">
        <w:rPr>
          <w:b/>
          <w:bCs/>
        </w:rPr>
        <w:t>trois vis identiques</w:t>
      </w:r>
      <w:r w:rsidR="00B74E63">
        <w:t xml:space="preserve"> dont </w:t>
      </w:r>
      <w:r w:rsidR="00F2742F">
        <w:t xml:space="preserve">une est vissée dans le bossage violet. Les </w:t>
      </w:r>
      <w:r w:rsidR="00B74E63">
        <w:t xml:space="preserve">deux </w:t>
      </w:r>
      <w:r w:rsidR="00F2742F">
        <w:t xml:space="preserve">autres </w:t>
      </w:r>
      <w:r w:rsidR="00B74E63">
        <w:t>seront placées au niveau de la surface bleue</w:t>
      </w:r>
      <w:r>
        <w:t xml:space="preserve">. Pour </w:t>
      </w:r>
      <w:r w:rsidR="00B74E63">
        <w:t>cela</w:t>
      </w:r>
      <w:r>
        <w:t xml:space="preserve">, </w:t>
      </w:r>
      <w:r w:rsidR="00B74E63">
        <w:t>cette</w:t>
      </w:r>
      <w:r w:rsidR="00E12D21">
        <w:t xml:space="preserve"> surface bleue doit comporter deux bossages </w:t>
      </w:r>
      <w:r w:rsidR="00B74E63">
        <w:t>afin d’y</w:t>
      </w:r>
      <w:r w:rsidR="00E12D21">
        <w:t xml:space="preserve"> insérer </w:t>
      </w:r>
      <w:r>
        <w:t>c</w:t>
      </w:r>
      <w:r w:rsidR="00E12D21">
        <w:t>es vis de fixation</w:t>
      </w:r>
      <w:r>
        <w:t xml:space="preserve">. </w:t>
      </w:r>
      <w:r w:rsidR="00F2742F">
        <w:t xml:space="preserve">Leurs positions sont données sur le capot inférieur. </w:t>
      </w:r>
      <w:r w:rsidR="005545CD">
        <w:t>Ces bossa</w:t>
      </w:r>
      <w:r w:rsidR="001C3B21">
        <w:t>g</w:t>
      </w:r>
      <w:r w:rsidR="005545CD">
        <w:t xml:space="preserve">es doivent comporter </w:t>
      </w:r>
      <w:r w:rsidR="001C3B21">
        <w:t>trois</w:t>
      </w:r>
      <w:r w:rsidR="005545CD">
        <w:t xml:space="preserve"> nervures raidisseuses</w:t>
      </w:r>
      <w:r w:rsidR="001C3B21">
        <w:t>.</w:t>
      </w:r>
    </w:p>
    <w:p w14:paraId="01AE1BB6" w14:textId="06756A5E" w:rsidR="00560FD5" w:rsidRDefault="00560FD5" w:rsidP="00560FD5"/>
    <w:p w14:paraId="617E4840" w14:textId="229790B8" w:rsidR="00D91408" w:rsidRDefault="00D91408" w:rsidP="00560FD5"/>
    <w:p w14:paraId="2B97B557" w14:textId="7614A3EB" w:rsidR="00D91408" w:rsidRDefault="00D91408" w:rsidP="00560FD5"/>
    <w:p w14:paraId="10E15BFF" w14:textId="77777777" w:rsidR="00D91408" w:rsidRDefault="00D91408" w:rsidP="00560FD5"/>
    <w:p w14:paraId="05898397" w14:textId="5AE3C9D7" w:rsidR="008F0BF3" w:rsidRDefault="008F0BF3" w:rsidP="006525DD">
      <w:pPr>
        <w:ind w:right="1417"/>
        <w:rPr>
          <w:rFonts w:cs="Arial"/>
          <w:szCs w:val="24"/>
        </w:rPr>
      </w:pPr>
      <w:r w:rsidRPr="00D36D4D">
        <w:rPr>
          <w:rFonts w:cs="Arial"/>
          <w:b/>
          <w:bCs/>
          <w:szCs w:val="24"/>
        </w:rPr>
        <w:t>SAUVEGARDER</w:t>
      </w:r>
      <w:r w:rsidRPr="00D36D4D">
        <w:rPr>
          <w:rFonts w:cs="Arial"/>
          <w:szCs w:val="24"/>
        </w:rPr>
        <w:t xml:space="preserve"> vo</w:t>
      </w:r>
      <w:r w:rsidR="00DE6D2A">
        <w:rPr>
          <w:rFonts w:cs="Arial"/>
          <w:szCs w:val="24"/>
        </w:rPr>
        <w:t>tre</w:t>
      </w:r>
      <w:r w:rsidRPr="00D36D4D">
        <w:rPr>
          <w:rFonts w:cs="Arial"/>
          <w:szCs w:val="24"/>
        </w:rPr>
        <w:t xml:space="preserve"> fichier</w:t>
      </w:r>
      <w:r>
        <w:rPr>
          <w:rFonts w:cs="Arial"/>
          <w:szCs w:val="24"/>
        </w:rPr>
        <w:t xml:space="preserve"> </w:t>
      </w:r>
      <w:r w:rsidRPr="00D36D4D">
        <w:rPr>
          <w:rFonts w:cs="Arial"/>
          <w:szCs w:val="24"/>
        </w:rPr>
        <w:t xml:space="preserve">sous le nom </w:t>
      </w:r>
      <w:r w:rsidRPr="00D36D4D">
        <w:rPr>
          <w:rFonts w:cs="Arial"/>
          <w:b/>
          <w:szCs w:val="24"/>
        </w:rPr>
        <w:t>« </w:t>
      </w:r>
      <w:r w:rsidR="00DE6D2A">
        <w:rPr>
          <w:rFonts w:cs="Arial"/>
          <w:b/>
          <w:szCs w:val="24"/>
        </w:rPr>
        <w:t>Capot_supérieur</w:t>
      </w:r>
      <w:r w:rsidRPr="00D36D4D">
        <w:rPr>
          <w:rFonts w:cs="Arial"/>
          <w:b/>
          <w:bCs/>
          <w:szCs w:val="24"/>
        </w:rPr>
        <w:t xml:space="preserve">_xxxxx.ipt » </w:t>
      </w:r>
      <w:r w:rsidRPr="00D36D4D">
        <w:rPr>
          <w:rFonts w:cs="Arial"/>
          <w:szCs w:val="24"/>
        </w:rPr>
        <w:t xml:space="preserve">dans le dossier </w:t>
      </w:r>
      <w:r w:rsidRPr="00D36D4D">
        <w:rPr>
          <w:rFonts w:cs="Arial"/>
          <w:b/>
          <w:szCs w:val="24"/>
        </w:rPr>
        <w:t>« </w:t>
      </w:r>
      <w:r w:rsidRPr="006F1B6A">
        <w:rPr>
          <w:rFonts w:cs="Arial"/>
          <w:b/>
          <w:bCs/>
          <w:szCs w:val="24"/>
        </w:rPr>
        <w:t>C:\WorldSkills2022\</w:t>
      </w:r>
      <w:r w:rsidRPr="00D36D4D">
        <w:rPr>
          <w:rFonts w:cs="Arial"/>
          <w:b/>
          <w:szCs w:val="24"/>
        </w:rPr>
        <w:t>M</w:t>
      </w:r>
      <w:r w:rsidR="00DE6D2A">
        <w:rPr>
          <w:rFonts w:cs="Arial"/>
          <w:b/>
          <w:szCs w:val="24"/>
        </w:rPr>
        <w:t>1</w:t>
      </w:r>
      <w:r w:rsidR="00A46B3A">
        <w:rPr>
          <w:rFonts w:cs="Arial"/>
          <w:b/>
          <w:szCs w:val="24"/>
        </w:rPr>
        <w:t>A</w:t>
      </w:r>
      <w:r w:rsidRPr="00D36D4D">
        <w:rPr>
          <w:rFonts w:cs="Arial"/>
          <w:b/>
          <w:bCs/>
          <w:szCs w:val="24"/>
        </w:rPr>
        <w:t>_xxxxx »</w:t>
      </w:r>
      <w:r w:rsidRPr="00D36D4D">
        <w:rPr>
          <w:rFonts w:cs="Arial"/>
          <w:szCs w:val="24"/>
        </w:rPr>
        <w:t xml:space="preserve"> (xxxxx étant les 5 premières lettres de votre NOM).</w:t>
      </w:r>
    </w:p>
    <w:p w14:paraId="6FC32900" w14:textId="5E86F51E" w:rsidR="000D407A" w:rsidRDefault="000D407A" w:rsidP="006525DD">
      <w:pPr>
        <w:ind w:right="1417"/>
        <w:rPr>
          <w:rFonts w:cs="Arial"/>
          <w:szCs w:val="24"/>
        </w:rPr>
      </w:pPr>
    </w:p>
    <w:p w14:paraId="7A765E9B" w14:textId="77777777" w:rsidR="00D91408" w:rsidRDefault="00D91408" w:rsidP="006525DD">
      <w:pPr>
        <w:ind w:right="1417"/>
        <w:rPr>
          <w:rFonts w:cs="Arial"/>
          <w:szCs w:val="24"/>
        </w:rPr>
      </w:pPr>
    </w:p>
    <w:p w14:paraId="26A80A06" w14:textId="77777777" w:rsidR="000D407A" w:rsidRPr="00D36D4D" w:rsidRDefault="000D407A" w:rsidP="006525DD">
      <w:pPr>
        <w:ind w:right="1417"/>
        <w:rPr>
          <w:rFonts w:cs="Arial"/>
          <w:szCs w:val="24"/>
        </w:rPr>
      </w:pPr>
    </w:p>
    <w:p w14:paraId="46026C88" w14:textId="09EADEC1" w:rsidR="001E72CF" w:rsidRDefault="007D15CB" w:rsidP="006525DD">
      <w:pPr>
        <w:pStyle w:val="Titre2"/>
      </w:pPr>
      <w:r>
        <w:rPr>
          <w:caps w:val="0"/>
        </w:rPr>
        <w:t>MODIFICATION DU GUICHET</w:t>
      </w:r>
    </w:p>
    <w:p w14:paraId="6F15CA3A" w14:textId="49F71471" w:rsidR="001E72CF" w:rsidRDefault="00437501" w:rsidP="001E72CF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4B8572B3" wp14:editId="282EAC9A">
            <wp:simplePos x="0" y="0"/>
            <wp:positionH relativeFrom="column">
              <wp:posOffset>3642995</wp:posOffset>
            </wp:positionH>
            <wp:positionV relativeFrom="paragraph">
              <wp:posOffset>44450</wp:posOffset>
            </wp:positionV>
            <wp:extent cx="2880951" cy="1476375"/>
            <wp:effectExtent l="0" t="0" r="0" b="0"/>
            <wp:wrapSquare wrapText="bothSides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951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E72CF" w:rsidRPr="00F636B8">
        <w:rPr>
          <w:lang w:eastAsia="fr-FR"/>
        </w:rPr>
        <w:t>Matériau de la pièce</w:t>
      </w:r>
      <w:r w:rsidR="001E72CF">
        <w:rPr>
          <w:lang w:eastAsia="fr-FR"/>
        </w:rPr>
        <w:t> :</w:t>
      </w:r>
      <w:r w:rsidR="001E72CF" w:rsidRPr="00F636B8">
        <w:rPr>
          <w:lang w:eastAsia="fr-FR"/>
        </w:rPr>
        <w:t xml:space="preserve"> </w:t>
      </w:r>
      <w:r w:rsidR="001E72CF">
        <w:rPr>
          <w:lang w:eastAsia="fr-FR"/>
        </w:rPr>
        <w:t>Polyamide PA6/6, couleur verte</w:t>
      </w:r>
      <w:r w:rsidR="001E72CF" w:rsidRPr="00F636B8">
        <w:rPr>
          <w:lang w:eastAsia="fr-FR"/>
        </w:rPr>
        <w:t xml:space="preserve">. </w:t>
      </w:r>
    </w:p>
    <w:p w14:paraId="31FBFB99" w14:textId="21581B72" w:rsidR="001E72CF" w:rsidRPr="00F636B8" w:rsidRDefault="001E72CF" w:rsidP="001E72CF">
      <w:pPr>
        <w:rPr>
          <w:lang w:eastAsia="fr-FR"/>
        </w:rPr>
      </w:pPr>
      <w:r w:rsidRPr="00F636B8">
        <w:rPr>
          <w:lang w:eastAsia="fr-FR"/>
        </w:rPr>
        <w:t>Proc</w:t>
      </w:r>
      <w:r>
        <w:rPr>
          <w:lang w:eastAsia="fr-FR"/>
        </w:rPr>
        <w:t>édé</w:t>
      </w:r>
      <w:r w:rsidRPr="00F636B8">
        <w:rPr>
          <w:lang w:eastAsia="fr-FR"/>
        </w:rPr>
        <w:t xml:space="preserve"> de fabrication</w:t>
      </w:r>
      <w:r>
        <w:rPr>
          <w:lang w:eastAsia="fr-FR"/>
        </w:rPr>
        <w:t> :</w:t>
      </w:r>
      <w:r w:rsidRPr="00F636B8">
        <w:rPr>
          <w:lang w:eastAsia="fr-FR"/>
        </w:rPr>
        <w:t xml:space="preserve"> </w:t>
      </w:r>
      <w:r>
        <w:rPr>
          <w:lang w:eastAsia="fr-FR"/>
        </w:rPr>
        <w:t>M</w:t>
      </w:r>
      <w:r w:rsidRPr="00F636B8">
        <w:rPr>
          <w:lang w:eastAsia="fr-FR"/>
        </w:rPr>
        <w:t xml:space="preserve">oulage </w:t>
      </w:r>
      <w:r>
        <w:rPr>
          <w:lang w:eastAsia="fr-FR"/>
        </w:rPr>
        <w:t>par injection plastique</w:t>
      </w:r>
      <w:r w:rsidRPr="00F636B8">
        <w:rPr>
          <w:lang w:eastAsia="fr-FR"/>
        </w:rPr>
        <w:t>.</w:t>
      </w:r>
    </w:p>
    <w:p w14:paraId="2AEFDF0C" w14:textId="0F584FB9" w:rsidR="001E72CF" w:rsidRDefault="001E72CF" w:rsidP="001E72CF">
      <w:pPr>
        <w:rPr>
          <w:lang w:eastAsia="fr-FR"/>
        </w:rPr>
      </w:pPr>
    </w:p>
    <w:p w14:paraId="375E8F8F" w14:textId="7EBA8EFF" w:rsidR="00A46B3A" w:rsidRDefault="00A46B3A" w:rsidP="001E72CF">
      <w:pPr>
        <w:rPr>
          <w:lang w:eastAsia="fr-FR"/>
        </w:rPr>
      </w:pPr>
      <w:r>
        <w:rPr>
          <w:lang w:eastAsia="fr-FR"/>
        </w:rPr>
        <w:t xml:space="preserve">Le fichier qui vous est fourni n’est pas correct. </w:t>
      </w:r>
      <w:r w:rsidR="00D112C8">
        <w:rPr>
          <w:lang w:eastAsia="fr-FR"/>
        </w:rPr>
        <w:t xml:space="preserve">Il </w:t>
      </w:r>
      <w:r>
        <w:rPr>
          <w:lang w:eastAsia="fr-FR"/>
        </w:rPr>
        <w:t xml:space="preserve">est le résultat </w:t>
      </w:r>
      <w:r w:rsidR="000D407A">
        <w:rPr>
          <w:lang w:eastAsia="fr-FR"/>
        </w:rPr>
        <w:t xml:space="preserve">surfacique </w:t>
      </w:r>
      <w:r>
        <w:rPr>
          <w:lang w:eastAsia="fr-FR"/>
        </w:rPr>
        <w:t>d’un scan 3D dans lequel il manque deux surfaces</w:t>
      </w:r>
      <w:r w:rsidR="000D407A">
        <w:rPr>
          <w:lang w:eastAsia="fr-FR"/>
        </w:rPr>
        <w:t xml:space="preserve"> pour fermer entièrement le volume.</w:t>
      </w:r>
    </w:p>
    <w:p w14:paraId="4F4C8741" w14:textId="60CD19AB" w:rsidR="001E72CF" w:rsidRDefault="001E72CF" w:rsidP="001E72CF">
      <w:pPr>
        <w:rPr>
          <w:lang w:eastAsia="fr-FR"/>
        </w:rPr>
      </w:pPr>
      <w:r>
        <w:rPr>
          <w:lang w:eastAsia="fr-FR"/>
        </w:rPr>
        <w:t>Le concepteur de la pièce vous demande d’apporter les modifications suivantes :</w:t>
      </w:r>
    </w:p>
    <w:p w14:paraId="3A24AB82" w14:textId="0F665FC6" w:rsidR="001E72CF" w:rsidRDefault="000D407A" w:rsidP="001E72CF">
      <w:pPr>
        <w:numPr>
          <w:ilvl w:val="0"/>
          <w:numId w:val="42"/>
        </w:numPr>
        <w:rPr>
          <w:lang w:eastAsia="fr-FR"/>
        </w:rPr>
      </w:pPr>
      <w:r>
        <w:rPr>
          <w:lang w:eastAsia="fr-FR"/>
        </w:rPr>
        <w:t>Créer</w:t>
      </w:r>
      <w:r w:rsidR="001E72CF">
        <w:rPr>
          <w:lang w:eastAsia="fr-FR"/>
        </w:rPr>
        <w:t xml:space="preserve"> les </w:t>
      </w:r>
      <w:r w:rsidR="001B1B5E">
        <w:rPr>
          <w:lang w:eastAsia="fr-FR"/>
        </w:rPr>
        <w:t xml:space="preserve">deux </w:t>
      </w:r>
      <w:r>
        <w:rPr>
          <w:lang w:eastAsia="fr-FR"/>
        </w:rPr>
        <w:t>surfaces manquantes</w:t>
      </w:r>
      <w:r w:rsidR="001C3B21">
        <w:rPr>
          <w:lang w:eastAsia="fr-FR"/>
        </w:rPr>
        <w:t>,</w:t>
      </w:r>
    </w:p>
    <w:p w14:paraId="2A9EB852" w14:textId="0D69D405" w:rsidR="00DE6D2A" w:rsidRDefault="001E72CF" w:rsidP="00DE6D2A">
      <w:pPr>
        <w:numPr>
          <w:ilvl w:val="0"/>
          <w:numId w:val="42"/>
        </w:numPr>
        <w:rPr>
          <w:lang w:eastAsia="fr-FR"/>
        </w:rPr>
      </w:pPr>
      <w:r>
        <w:rPr>
          <w:lang w:eastAsia="fr-FR"/>
        </w:rPr>
        <w:t>Convertir le modèle CAO en solide</w:t>
      </w:r>
      <w:r w:rsidR="00F50DA8">
        <w:rPr>
          <w:lang w:eastAsia="fr-FR"/>
        </w:rPr>
        <w:t>,</w:t>
      </w:r>
    </w:p>
    <w:p w14:paraId="5F695DCF" w14:textId="4B5D6F50" w:rsidR="00DE6D2A" w:rsidRDefault="00F50DA8" w:rsidP="00DE6D2A">
      <w:pPr>
        <w:numPr>
          <w:ilvl w:val="0"/>
          <w:numId w:val="42"/>
        </w:numPr>
        <w:rPr>
          <w:lang w:eastAsia="fr-FR"/>
        </w:rPr>
      </w:pPr>
      <w:r>
        <w:rPr>
          <w:lang w:eastAsia="fr-FR"/>
        </w:rPr>
        <w:t>Indiquer par une annotation 3D l</w:t>
      </w:r>
      <w:r w:rsidR="002D3236">
        <w:rPr>
          <w:lang w:eastAsia="fr-FR"/>
        </w:rPr>
        <w:t>e</w:t>
      </w:r>
      <w:r>
        <w:rPr>
          <w:lang w:eastAsia="fr-FR"/>
        </w:rPr>
        <w:t xml:space="preserve"> </w:t>
      </w:r>
      <w:r w:rsidR="002D3236">
        <w:rPr>
          <w:lang w:eastAsia="fr-FR"/>
        </w:rPr>
        <w:t>volum</w:t>
      </w:r>
      <w:r>
        <w:rPr>
          <w:lang w:eastAsia="fr-FR"/>
        </w:rPr>
        <w:t>e de la pièce</w:t>
      </w:r>
      <w:r w:rsidR="00DE6D2A">
        <w:rPr>
          <w:lang w:eastAsia="fr-FR"/>
        </w:rPr>
        <w:t>.</w:t>
      </w:r>
    </w:p>
    <w:p w14:paraId="2977439B" w14:textId="77777777" w:rsidR="00DE6D2A" w:rsidRDefault="00DE6D2A" w:rsidP="00DE6D2A">
      <w:pPr>
        <w:rPr>
          <w:lang w:eastAsia="fr-FR"/>
        </w:rPr>
      </w:pPr>
    </w:p>
    <w:p w14:paraId="105A8298" w14:textId="7889F1AF" w:rsidR="000D407A" w:rsidRDefault="00DE6D2A" w:rsidP="00D91408">
      <w:pPr>
        <w:ind w:right="1417"/>
      </w:pPr>
      <w:r w:rsidRPr="00D36D4D">
        <w:rPr>
          <w:rFonts w:cs="Arial"/>
          <w:b/>
          <w:bCs/>
          <w:szCs w:val="24"/>
        </w:rPr>
        <w:t>SAUVEGARDER</w:t>
      </w:r>
      <w:r w:rsidRPr="00D36D4D">
        <w:rPr>
          <w:rFonts w:cs="Arial"/>
          <w:szCs w:val="24"/>
        </w:rPr>
        <w:t xml:space="preserve"> vo</w:t>
      </w:r>
      <w:r>
        <w:rPr>
          <w:rFonts w:cs="Arial"/>
          <w:szCs w:val="24"/>
        </w:rPr>
        <w:t>tre</w:t>
      </w:r>
      <w:r w:rsidRPr="00D36D4D">
        <w:rPr>
          <w:rFonts w:cs="Arial"/>
          <w:szCs w:val="24"/>
        </w:rPr>
        <w:t xml:space="preserve"> fichier</w:t>
      </w:r>
      <w:r>
        <w:rPr>
          <w:rFonts w:cs="Arial"/>
          <w:szCs w:val="24"/>
        </w:rPr>
        <w:t xml:space="preserve"> </w:t>
      </w:r>
      <w:r w:rsidRPr="00D36D4D">
        <w:rPr>
          <w:rFonts w:cs="Arial"/>
          <w:szCs w:val="24"/>
        </w:rPr>
        <w:t xml:space="preserve">sous le nom </w:t>
      </w:r>
      <w:r w:rsidRPr="00D36D4D">
        <w:rPr>
          <w:rFonts w:cs="Arial"/>
          <w:b/>
          <w:szCs w:val="24"/>
        </w:rPr>
        <w:t>« </w:t>
      </w:r>
      <w:r>
        <w:rPr>
          <w:rFonts w:cs="Arial"/>
          <w:b/>
          <w:szCs w:val="24"/>
        </w:rPr>
        <w:t>Guichet</w:t>
      </w:r>
      <w:r w:rsidRPr="00D36D4D">
        <w:rPr>
          <w:rFonts w:cs="Arial"/>
          <w:b/>
          <w:bCs/>
          <w:szCs w:val="24"/>
        </w:rPr>
        <w:t xml:space="preserve">_xxxxx.ipt » </w:t>
      </w:r>
      <w:r w:rsidRPr="00D36D4D">
        <w:rPr>
          <w:rFonts w:cs="Arial"/>
          <w:szCs w:val="24"/>
        </w:rPr>
        <w:t xml:space="preserve">dans le dossier </w:t>
      </w:r>
      <w:r w:rsidRPr="00D36D4D">
        <w:rPr>
          <w:rFonts w:cs="Arial"/>
          <w:b/>
          <w:szCs w:val="24"/>
        </w:rPr>
        <w:t>« </w:t>
      </w:r>
      <w:r w:rsidRPr="006F1B6A">
        <w:rPr>
          <w:rFonts w:cs="Arial"/>
          <w:b/>
          <w:bCs/>
          <w:szCs w:val="24"/>
        </w:rPr>
        <w:t>C:\WorldSkills2022\</w:t>
      </w:r>
      <w:r w:rsidRPr="00D36D4D">
        <w:rPr>
          <w:rFonts w:cs="Arial"/>
          <w:b/>
          <w:szCs w:val="24"/>
        </w:rPr>
        <w:t>M</w:t>
      </w:r>
      <w:r>
        <w:rPr>
          <w:rFonts w:cs="Arial"/>
          <w:b/>
          <w:szCs w:val="24"/>
        </w:rPr>
        <w:t>1</w:t>
      </w:r>
      <w:r w:rsidR="00A46B3A">
        <w:rPr>
          <w:rFonts w:cs="Arial"/>
          <w:b/>
          <w:szCs w:val="24"/>
        </w:rPr>
        <w:t>A</w:t>
      </w:r>
      <w:r w:rsidRPr="00D36D4D">
        <w:rPr>
          <w:rFonts w:cs="Arial"/>
          <w:b/>
          <w:bCs/>
          <w:szCs w:val="24"/>
        </w:rPr>
        <w:t>_xxxxx »</w:t>
      </w:r>
      <w:r w:rsidRPr="00D36D4D">
        <w:rPr>
          <w:rFonts w:cs="Arial"/>
          <w:szCs w:val="24"/>
        </w:rPr>
        <w:t xml:space="preserve"> (xxxxx étant les 5 premières lettres de votre NOM).</w:t>
      </w:r>
      <w:r w:rsidR="00D91408">
        <w:rPr>
          <w:rFonts w:cs="Arial"/>
          <w:szCs w:val="24"/>
        </w:rPr>
        <w:t xml:space="preserve"> </w:t>
      </w:r>
      <w:r w:rsidR="000D407A">
        <w:br w:type="page"/>
      </w:r>
    </w:p>
    <w:p w14:paraId="54A764FB" w14:textId="77777777" w:rsidR="001E72CF" w:rsidRPr="001E72CF" w:rsidRDefault="001E72CF" w:rsidP="001E72CF"/>
    <w:p w14:paraId="10FE4384" w14:textId="0F6C9CF2" w:rsidR="00FC6636" w:rsidRDefault="007D15CB" w:rsidP="008D7DCF">
      <w:pPr>
        <w:pStyle w:val="Titre1"/>
        <w:tabs>
          <w:tab w:val="num" w:pos="851"/>
        </w:tabs>
      </w:pPr>
      <w:bookmarkStart w:id="5" w:name="_Toc92402424"/>
      <w:bookmarkStart w:id="6" w:name="_Toc434330077"/>
      <w:r>
        <w:rPr>
          <w:caps w:val="0"/>
        </w:rPr>
        <w:t>PLANNING</w:t>
      </w:r>
      <w:bookmarkEnd w:id="5"/>
      <w:r>
        <w:rPr>
          <w:caps w:val="0"/>
        </w:rPr>
        <w:t xml:space="preserve"> </w:t>
      </w:r>
    </w:p>
    <w:p w14:paraId="53B5DE19" w14:textId="77777777" w:rsidR="003C0A5A" w:rsidRPr="004F16FE" w:rsidRDefault="003C0A5A" w:rsidP="00FC6636">
      <w:pPr>
        <w:pStyle w:val="Tramecouleur-Accent31"/>
        <w:ind w:left="0"/>
        <w:rPr>
          <w:rFonts w:cs="Arial"/>
          <w:b/>
          <w:szCs w:val="20"/>
        </w:rPr>
      </w:pP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291"/>
        <w:gridCol w:w="1327"/>
        <w:gridCol w:w="1501"/>
        <w:gridCol w:w="4118"/>
        <w:gridCol w:w="1431"/>
      </w:tblGrid>
      <w:tr w:rsidR="006F25D6" w:rsidRPr="004F16FE" w14:paraId="2CABB01F" w14:textId="77777777" w:rsidTr="00407E01">
        <w:trPr>
          <w:cantSplit/>
          <w:trHeight w:val="340"/>
          <w:jc w:val="center"/>
        </w:trPr>
        <w:tc>
          <w:tcPr>
            <w:tcW w:w="1291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3164CB6" w14:textId="7C20C678" w:rsidR="006F25D6" w:rsidRPr="004F16FE" w:rsidRDefault="006F25D6" w:rsidP="006F25D6">
            <w:pPr>
              <w:ind w:right="113"/>
              <w:jc w:val="center"/>
              <w:rPr>
                <w:rFonts w:cs="Arial"/>
                <w:b/>
                <w:color w:val="FFFFFF"/>
                <w:sz w:val="28"/>
                <w:szCs w:val="18"/>
              </w:rPr>
            </w:pPr>
            <w:r w:rsidRPr="004F16FE">
              <w:rPr>
                <w:rFonts w:cs="Arial"/>
                <w:b/>
                <w:color w:val="FFFFFF"/>
                <w:sz w:val="28"/>
                <w:szCs w:val="18"/>
              </w:rPr>
              <w:t>Jour 1</w:t>
            </w:r>
            <w:r>
              <w:rPr>
                <w:rFonts w:cs="Arial"/>
                <w:b/>
                <w:color w:val="FFFFFF"/>
                <w:sz w:val="28"/>
                <w:szCs w:val="18"/>
              </w:rPr>
              <w:t xml:space="preserve"> : </w:t>
            </w:r>
            <w:r w:rsidRPr="00FC7A11">
              <w:rPr>
                <w:rFonts w:cs="Arial"/>
                <w:b/>
                <w:color w:val="FFFFFF"/>
                <w:sz w:val="24"/>
                <w:szCs w:val="16"/>
              </w:rPr>
              <w:t>M1</w:t>
            </w:r>
            <w:r w:rsidR="00504AFD">
              <w:rPr>
                <w:rFonts w:cs="Arial"/>
                <w:b/>
                <w:color w:val="FFFFFF"/>
                <w:sz w:val="24"/>
                <w:szCs w:val="16"/>
              </w:rPr>
              <w:t>A</w:t>
            </w:r>
          </w:p>
          <w:p w14:paraId="09899D9D" w14:textId="207FF799" w:rsidR="006F25D6" w:rsidRPr="004F16FE" w:rsidRDefault="000B4206" w:rsidP="00B168A1">
            <w:pPr>
              <w:ind w:left="113" w:right="113"/>
              <w:jc w:val="center"/>
              <w:rPr>
                <w:rFonts w:cs="Arial"/>
                <w:color w:val="FFFFFF"/>
              </w:rPr>
            </w:pPr>
            <w:r>
              <w:rPr>
                <w:rFonts w:cs="Arial"/>
                <w:color w:val="FFFFFF"/>
                <w:szCs w:val="18"/>
              </w:rPr>
              <w:t>Jeu</w:t>
            </w:r>
            <w:r w:rsidR="007D1813">
              <w:rPr>
                <w:rFonts w:cs="Arial"/>
                <w:color w:val="FFFFFF"/>
                <w:szCs w:val="18"/>
              </w:rPr>
              <w:t>d</w:t>
            </w:r>
            <w:r w:rsidR="006F25D6" w:rsidRPr="004F16FE">
              <w:rPr>
                <w:rFonts w:cs="Arial"/>
                <w:color w:val="FFFFFF"/>
                <w:szCs w:val="18"/>
              </w:rPr>
              <w:t xml:space="preserve">i </w:t>
            </w:r>
            <w:r w:rsidR="00B168A1">
              <w:rPr>
                <w:rFonts w:cs="Arial"/>
                <w:color w:val="FFFFFF"/>
                <w:szCs w:val="18"/>
              </w:rPr>
              <w:t>1</w:t>
            </w:r>
            <w:r>
              <w:rPr>
                <w:rFonts w:cs="Arial"/>
                <w:color w:val="FFFFFF"/>
                <w:szCs w:val="18"/>
              </w:rPr>
              <w:t>3</w:t>
            </w:r>
            <w:r w:rsidR="006F25D6" w:rsidRPr="004F16FE">
              <w:rPr>
                <w:rFonts w:cs="Arial"/>
                <w:color w:val="FFFFFF"/>
                <w:szCs w:val="18"/>
              </w:rPr>
              <w:t>/</w:t>
            </w:r>
            <w:r w:rsidR="007D1813">
              <w:rPr>
                <w:rFonts w:cs="Arial"/>
                <w:color w:val="FFFFFF"/>
                <w:szCs w:val="18"/>
              </w:rPr>
              <w:t>0</w:t>
            </w:r>
            <w:r>
              <w:rPr>
                <w:rFonts w:cs="Arial"/>
                <w:color w:val="FFFFFF"/>
                <w:szCs w:val="18"/>
              </w:rPr>
              <w:t>1</w:t>
            </w:r>
            <w:r w:rsidR="006F25D6" w:rsidRPr="004F16FE">
              <w:rPr>
                <w:rFonts w:cs="Arial"/>
                <w:color w:val="FFFFFF"/>
                <w:szCs w:val="18"/>
              </w:rPr>
              <w:t>/20</w:t>
            </w:r>
            <w:r w:rsidR="006F25D6">
              <w:rPr>
                <w:rFonts w:cs="Arial"/>
                <w:color w:val="FFFFFF"/>
                <w:szCs w:val="18"/>
              </w:rPr>
              <w:t>2</w:t>
            </w:r>
            <w:r>
              <w:rPr>
                <w:rFonts w:cs="Arial"/>
                <w:color w:val="FFFFFF"/>
                <w:szCs w:val="18"/>
              </w:rPr>
              <w:t>2</w:t>
            </w: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F704C0D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</w:rPr>
            </w:pPr>
            <w:r w:rsidRPr="004F16FE">
              <w:rPr>
                <w:rFonts w:cs="Arial"/>
                <w:b/>
                <w:color w:val="FFFFFF"/>
                <w:szCs w:val="18"/>
              </w:rPr>
              <w:t>DÉBUT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2229284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</w:rPr>
            </w:pPr>
            <w:r w:rsidRPr="004F16FE">
              <w:rPr>
                <w:rFonts w:cs="Arial"/>
                <w:b/>
                <w:color w:val="FFFFFF"/>
                <w:szCs w:val="18"/>
              </w:rPr>
              <w:t>FIN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35B89A0" w14:textId="77777777" w:rsidR="006F25D6" w:rsidRPr="004F16FE" w:rsidRDefault="006F25D6" w:rsidP="00644CDC">
            <w:pPr>
              <w:rPr>
                <w:rFonts w:cs="Arial"/>
                <w:b/>
                <w:color w:val="FFFFFF"/>
                <w:szCs w:val="18"/>
              </w:rPr>
            </w:pPr>
            <w:r w:rsidRPr="004F16FE">
              <w:rPr>
                <w:rFonts w:cs="Arial"/>
                <w:b/>
                <w:color w:val="FFFFFF"/>
                <w:szCs w:val="18"/>
              </w:rPr>
              <w:t>TÂCHES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9BB9763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</w:rPr>
            </w:pPr>
            <w:r w:rsidRPr="004F16FE">
              <w:rPr>
                <w:rFonts w:cs="Arial"/>
                <w:b/>
                <w:color w:val="FFFFFF"/>
                <w:szCs w:val="18"/>
              </w:rPr>
              <w:t>TOTAL</w:t>
            </w:r>
          </w:p>
        </w:tc>
      </w:tr>
      <w:tr w:rsidR="00407E01" w:rsidRPr="004F16FE" w14:paraId="65250630" w14:textId="77777777" w:rsidTr="00944F05">
        <w:trPr>
          <w:cantSplit/>
          <w:trHeight w:val="340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190522D" w14:textId="77777777" w:rsidR="00407E01" w:rsidRPr="004F16FE" w:rsidRDefault="00407E01" w:rsidP="00644CDC">
            <w:pPr>
              <w:ind w:left="113" w:right="113"/>
              <w:jc w:val="center"/>
              <w:rPr>
                <w:rFonts w:cs="Arial"/>
                <w:color w:val="FFFFFF"/>
              </w:rPr>
            </w:pPr>
          </w:p>
        </w:tc>
        <w:tc>
          <w:tcPr>
            <w:tcW w:w="2828" w:type="dxa"/>
            <w:gridSpan w:val="2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0000"/>
            </w:tcBorders>
            <w:vAlign w:val="center"/>
          </w:tcPr>
          <w:p w14:paraId="227C507E" w14:textId="01B498C1" w:rsidR="00407E01" w:rsidRPr="004F16FE" w:rsidRDefault="00407E01" w:rsidP="00644CDC">
            <w:pPr>
              <w:jc w:val="center"/>
              <w:rPr>
                <w:rFonts w:cs="Arial"/>
              </w:rPr>
            </w:pPr>
            <w:r w:rsidRPr="004F16FE">
              <w:rPr>
                <w:rFonts w:cs="Arial"/>
              </w:rPr>
              <w:t>8h00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1628C8D8" w14:textId="77777777" w:rsidR="00407E01" w:rsidRPr="004F16FE" w:rsidRDefault="00407E01" w:rsidP="00644CDC">
            <w:pPr>
              <w:rPr>
                <w:rFonts w:cs="Arial"/>
              </w:rPr>
            </w:pPr>
            <w:r w:rsidRPr="004F16FE">
              <w:rPr>
                <w:rFonts w:cs="Arial"/>
              </w:rPr>
              <w:t>Arrivée des candidats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shd w:val="clear" w:color="auto" w:fill="BFBFBF"/>
            <w:vAlign w:val="center"/>
          </w:tcPr>
          <w:p w14:paraId="35ADBC7E" w14:textId="77777777" w:rsidR="00407E01" w:rsidRPr="004F16FE" w:rsidRDefault="00407E01" w:rsidP="00644CDC">
            <w:pPr>
              <w:jc w:val="center"/>
              <w:rPr>
                <w:rFonts w:cs="Arial"/>
              </w:rPr>
            </w:pPr>
          </w:p>
        </w:tc>
      </w:tr>
      <w:tr w:rsidR="006F25D6" w:rsidRPr="004F16FE" w14:paraId="10A713A5" w14:textId="77777777" w:rsidTr="00944F05">
        <w:trPr>
          <w:cantSplit/>
          <w:trHeight w:val="340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86B462A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0000"/>
            </w:tcBorders>
            <w:vAlign w:val="center"/>
          </w:tcPr>
          <w:p w14:paraId="266F9439" w14:textId="02F878C4" w:rsidR="006F25D6" w:rsidRPr="004F16FE" w:rsidRDefault="006F25D6" w:rsidP="00644CDC">
            <w:pPr>
              <w:jc w:val="center"/>
              <w:rPr>
                <w:rFonts w:cs="Arial"/>
              </w:rPr>
            </w:pPr>
            <w:r w:rsidRPr="004F16FE">
              <w:rPr>
                <w:rFonts w:cs="Arial"/>
              </w:rPr>
              <w:t>8h</w:t>
            </w:r>
            <w:r w:rsidR="00B402D3">
              <w:rPr>
                <w:rFonts w:cs="Arial"/>
              </w:rPr>
              <w:t>15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219615D1" w14:textId="01683CA1" w:rsidR="006F25D6" w:rsidRPr="004F16FE" w:rsidRDefault="003F3096" w:rsidP="00644CDC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  <w:r w:rsidR="006F25D6" w:rsidRPr="004F16FE">
              <w:rPr>
                <w:rFonts w:cs="Arial"/>
              </w:rPr>
              <w:t>h</w:t>
            </w:r>
            <w:r>
              <w:rPr>
                <w:rFonts w:cs="Arial"/>
              </w:rPr>
              <w:t>45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15CFB4DE" w14:textId="77777777" w:rsidR="006F25D6" w:rsidRPr="004F16FE" w:rsidRDefault="006F25D6" w:rsidP="00644CDC">
            <w:pPr>
              <w:rPr>
                <w:rFonts w:cs="Arial"/>
              </w:rPr>
            </w:pPr>
            <w:r>
              <w:rPr>
                <w:rFonts w:cs="Arial"/>
              </w:rPr>
              <w:t>Consignes de l’Expert et é</w:t>
            </w:r>
            <w:r w:rsidRPr="004F16FE">
              <w:rPr>
                <w:rFonts w:cs="Arial"/>
              </w:rPr>
              <w:t>tude du sujet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5C5A5621" w14:textId="7CB40B0A" w:rsidR="006F25D6" w:rsidRPr="004F16FE" w:rsidRDefault="006F25D6" w:rsidP="00644CDC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0</w:t>
            </w:r>
            <w:r w:rsidRPr="000A35AF">
              <w:rPr>
                <w:rFonts w:cs="Arial"/>
              </w:rPr>
              <w:t>h</w:t>
            </w:r>
            <w:r w:rsidR="00B402D3">
              <w:rPr>
                <w:rFonts w:cs="Arial"/>
              </w:rPr>
              <w:t>30</w:t>
            </w:r>
          </w:p>
        </w:tc>
      </w:tr>
      <w:tr w:rsidR="00944F05" w:rsidRPr="004F16FE" w14:paraId="0AE19230" w14:textId="77777777" w:rsidTr="00944F05">
        <w:trPr>
          <w:cantSplit/>
          <w:trHeight w:val="340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74A96ABE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0000"/>
            </w:tcBorders>
            <w:shd w:val="clear" w:color="auto" w:fill="auto"/>
            <w:vAlign w:val="center"/>
          </w:tcPr>
          <w:p w14:paraId="2270F802" w14:textId="0A374E71" w:rsidR="006F25D6" w:rsidRPr="00CD4E13" w:rsidRDefault="003F3096" w:rsidP="00644CDC">
            <w:pPr>
              <w:jc w:val="center"/>
              <w:rPr>
                <w:rFonts w:cs="Arial"/>
                <w:b/>
                <w:color w:val="003B5C"/>
              </w:rPr>
            </w:pPr>
            <w:r>
              <w:rPr>
                <w:rFonts w:cs="Arial"/>
                <w:b/>
                <w:color w:val="003B5C"/>
              </w:rPr>
              <w:t>8</w:t>
            </w:r>
            <w:r w:rsidR="006F25D6" w:rsidRPr="00CD4E13">
              <w:rPr>
                <w:rFonts w:cs="Arial"/>
                <w:b/>
                <w:color w:val="003B5C"/>
              </w:rPr>
              <w:t>h</w:t>
            </w:r>
            <w:r>
              <w:rPr>
                <w:rFonts w:cs="Arial"/>
                <w:b/>
                <w:color w:val="003B5C"/>
              </w:rPr>
              <w:t>45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shd w:val="clear" w:color="auto" w:fill="auto"/>
            <w:vAlign w:val="center"/>
          </w:tcPr>
          <w:p w14:paraId="62E7174D" w14:textId="607BDE17" w:rsidR="006F25D6" w:rsidRPr="00CD4E13" w:rsidRDefault="006F25D6" w:rsidP="000D407A">
            <w:pPr>
              <w:jc w:val="center"/>
              <w:rPr>
                <w:rFonts w:cs="Arial"/>
                <w:b/>
                <w:color w:val="003B5C"/>
              </w:rPr>
            </w:pPr>
            <w:r w:rsidRPr="00CD4E13">
              <w:rPr>
                <w:rFonts w:cs="Arial"/>
                <w:b/>
                <w:color w:val="003B5C"/>
              </w:rPr>
              <w:t>11h</w:t>
            </w:r>
            <w:r w:rsidR="000D407A">
              <w:rPr>
                <w:rFonts w:cs="Arial"/>
                <w:b/>
                <w:color w:val="003B5C"/>
              </w:rPr>
              <w:t>4</w:t>
            </w:r>
            <w:r w:rsidR="003F3096">
              <w:rPr>
                <w:rFonts w:cs="Arial"/>
                <w:b/>
                <w:color w:val="003B5C"/>
              </w:rPr>
              <w:t>5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shd w:val="clear" w:color="auto" w:fill="auto"/>
            <w:vAlign w:val="center"/>
          </w:tcPr>
          <w:p w14:paraId="5675D61D" w14:textId="79C7DE0A" w:rsidR="006F25D6" w:rsidRPr="00CD4E13" w:rsidRDefault="006F25D6" w:rsidP="00644CDC">
            <w:pPr>
              <w:rPr>
                <w:rFonts w:cs="Arial"/>
                <w:b/>
                <w:color w:val="003B5C"/>
              </w:rPr>
            </w:pPr>
            <w:r w:rsidRPr="00CD4E13">
              <w:rPr>
                <w:rFonts w:cs="Arial"/>
                <w:b/>
                <w:color w:val="003B5C"/>
              </w:rPr>
              <w:t>Epreuve</w:t>
            </w:r>
            <w:r>
              <w:rPr>
                <w:rFonts w:cs="Arial"/>
                <w:b/>
                <w:color w:val="003B5C"/>
              </w:rPr>
              <w:t xml:space="preserve"> </w:t>
            </w:r>
            <w:r w:rsidR="00407E01">
              <w:rPr>
                <w:rFonts w:cs="Arial"/>
                <w:b/>
                <w:color w:val="003B5C"/>
              </w:rPr>
              <w:t>M</w:t>
            </w:r>
            <w:r>
              <w:rPr>
                <w:rFonts w:cs="Arial"/>
                <w:b/>
                <w:color w:val="003B5C"/>
              </w:rPr>
              <w:t>odule 1</w:t>
            </w:r>
            <w:r w:rsidR="00504AFD">
              <w:rPr>
                <w:rFonts w:cs="Arial"/>
                <w:b/>
                <w:color w:val="003B5C"/>
              </w:rPr>
              <w:t>A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A3FB05" w14:textId="5F44F64D" w:rsidR="006F25D6" w:rsidRPr="00CD4E13" w:rsidRDefault="000D407A" w:rsidP="00644CDC">
            <w:pPr>
              <w:jc w:val="center"/>
              <w:rPr>
                <w:rFonts w:cs="Arial"/>
                <w:b/>
                <w:color w:val="003B5C"/>
              </w:rPr>
            </w:pPr>
            <w:r>
              <w:rPr>
                <w:rFonts w:cs="Arial"/>
                <w:b/>
                <w:color w:val="003B5C"/>
              </w:rPr>
              <w:t>3</w:t>
            </w:r>
            <w:r w:rsidR="006F25D6" w:rsidRPr="00CD4E13">
              <w:rPr>
                <w:rFonts w:cs="Arial"/>
                <w:b/>
                <w:color w:val="003B5C"/>
              </w:rPr>
              <w:t>h</w:t>
            </w:r>
            <w:r>
              <w:rPr>
                <w:rFonts w:cs="Arial"/>
                <w:b/>
                <w:color w:val="003B5C"/>
              </w:rPr>
              <w:t>0</w:t>
            </w:r>
            <w:r w:rsidR="006F25D6" w:rsidRPr="00CD4E13">
              <w:rPr>
                <w:rFonts w:cs="Arial"/>
                <w:b/>
                <w:color w:val="003B5C"/>
              </w:rPr>
              <w:t>0</w:t>
            </w:r>
          </w:p>
        </w:tc>
      </w:tr>
      <w:tr w:rsidR="00944F05" w:rsidRPr="004F16FE" w14:paraId="4E8C783E" w14:textId="77777777" w:rsidTr="00944F05">
        <w:trPr>
          <w:cantSplit/>
          <w:trHeight w:val="340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3FEE07B4" w14:textId="77777777" w:rsidR="00407E01" w:rsidRPr="004F16FE" w:rsidRDefault="00407E01" w:rsidP="00644CDC">
            <w:pPr>
              <w:ind w:left="113" w:right="113"/>
              <w:jc w:val="center"/>
              <w:rPr>
                <w:rFonts w:cs="Arial"/>
                <w:color w:val="FFFFFF"/>
              </w:rPr>
            </w:pPr>
          </w:p>
        </w:tc>
        <w:tc>
          <w:tcPr>
            <w:tcW w:w="2828" w:type="dxa"/>
            <w:gridSpan w:val="2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0000"/>
            </w:tcBorders>
            <w:shd w:val="clear" w:color="auto" w:fill="auto"/>
            <w:vAlign w:val="center"/>
          </w:tcPr>
          <w:p w14:paraId="0918C1A9" w14:textId="22BE6656" w:rsidR="00407E01" w:rsidRPr="00CD4E13" w:rsidRDefault="00407E01" w:rsidP="000D407A">
            <w:pPr>
              <w:jc w:val="center"/>
              <w:rPr>
                <w:rFonts w:cs="Arial"/>
                <w:b/>
                <w:color w:val="003B5C"/>
              </w:rPr>
            </w:pPr>
            <w:r>
              <w:rPr>
                <w:rFonts w:cs="Arial"/>
                <w:b/>
                <w:color w:val="003B5C"/>
              </w:rPr>
              <w:t>11h</w:t>
            </w:r>
            <w:r w:rsidR="000D407A">
              <w:rPr>
                <w:rFonts w:cs="Arial"/>
                <w:b/>
                <w:color w:val="003B5C"/>
              </w:rPr>
              <w:t>4</w:t>
            </w:r>
            <w:r>
              <w:rPr>
                <w:rFonts w:cs="Arial"/>
                <w:b/>
                <w:color w:val="003B5C"/>
              </w:rPr>
              <w:t>5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shd w:val="clear" w:color="auto" w:fill="auto"/>
            <w:vAlign w:val="center"/>
          </w:tcPr>
          <w:p w14:paraId="15CA1CD4" w14:textId="5EA538F7" w:rsidR="00407E01" w:rsidRPr="00CD4E13" w:rsidRDefault="00407E01" w:rsidP="00644CDC">
            <w:pPr>
              <w:rPr>
                <w:rFonts w:cs="Arial"/>
                <w:b/>
                <w:color w:val="003B5C"/>
              </w:rPr>
            </w:pPr>
            <w:r>
              <w:rPr>
                <w:rFonts w:cs="Arial"/>
                <w:b/>
                <w:color w:val="003B5C"/>
              </w:rPr>
              <w:t>Fin du Module 1A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5C0BFD8" w14:textId="77777777" w:rsidR="00407E01" w:rsidRPr="00CD4E13" w:rsidRDefault="00407E01" w:rsidP="00644CDC">
            <w:pPr>
              <w:jc w:val="center"/>
              <w:rPr>
                <w:rFonts w:cs="Arial"/>
                <w:b/>
                <w:color w:val="003B5C"/>
              </w:rPr>
            </w:pPr>
          </w:p>
        </w:tc>
      </w:tr>
      <w:tr w:rsidR="00944F05" w:rsidRPr="004F16FE" w14:paraId="76D6C872" w14:textId="77777777" w:rsidTr="00944F05">
        <w:trPr>
          <w:cantSplit/>
          <w:trHeight w:val="340"/>
          <w:jc w:val="center"/>
        </w:trPr>
        <w:tc>
          <w:tcPr>
            <w:tcW w:w="1291" w:type="dxa"/>
            <w:vMerge/>
            <w:tcBorders>
              <w:left w:val="single" w:sz="4" w:space="0" w:color="003B5C"/>
              <w:bottom w:val="single" w:sz="4" w:space="0" w:color="000000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AB1E4BA" w14:textId="77777777" w:rsidR="008D7DCF" w:rsidRPr="004F16FE" w:rsidRDefault="008D7DCF" w:rsidP="008D7DCF">
            <w:pPr>
              <w:ind w:left="113" w:right="113"/>
              <w:jc w:val="center"/>
              <w:rPr>
                <w:rFonts w:cs="Arial"/>
                <w:color w:val="FFFFFF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0000"/>
              <w:right w:val="single" w:sz="4" w:space="0" w:color="000000"/>
            </w:tcBorders>
            <w:vAlign w:val="center"/>
          </w:tcPr>
          <w:p w14:paraId="65A075C4" w14:textId="5A924632" w:rsidR="008D7DCF" w:rsidRPr="004F16FE" w:rsidRDefault="008D7DCF" w:rsidP="000D407A">
            <w:pPr>
              <w:jc w:val="center"/>
              <w:rPr>
                <w:rFonts w:cs="Arial"/>
              </w:rPr>
            </w:pPr>
            <w:r w:rsidRPr="004F16FE">
              <w:rPr>
                <w:rFonts w:cs="Arial"/>
              </w:rPr>
              <w:t>1</w:t>
            </w:r>
            <w:r w:rsidR="000D407A">
              <w:rPr>
                <w:rFonts w:cs="Arial"/>
              </w:rPr>
              <w:t>2</w:t>
            </w:r>
            <w:r w:rsidRPr="004F16FE">
              <w:rPr>
                <w:rFonts w:cs="Arial"/>
              </w:rPr>
              <w:t>h</w:t>
            </w:r>
            <w:r w:rsidR="000D407A">
              <w:rPr>
                <w:rFonts w:cs="Arial"/>
              </w:rPr>
              <w:t>0</w:t>
            </w:r>
            <w:r>
              <w:rPr>
                <w:rFonts w:cs="Arial"/>
              </w:rPr>
              <w:t>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2DF9E" w14:textId="3CA2A0FA" w:rsidR="008D7DCF" w:rsidRPr="00CD4E13" w:rsidRDefault="008D7DCF" w:rsidP="008D7DCF">
            <w:pPr>
              <w:jc w:val="center"/>
              <w:rPr>
                <w:rFonts w:cs="Arial"/>
                <w:b/>
                <w:color w:val="003B5C"/>
              </w:rPr>
            </w:pPr>
            <w:r w:rsidRPr="004F16FE">
              <w:rPr>
                <w:rFonts w:cs="Arial"/>
              </w:rPr>
              <w:t>1</w:t>
            </w:r>
            <w:r w:rsidR="000D407A">
              <w:rPr>
                <w:rFonts w:cs="Arial"/>
              </w:rPr>
              <w:t>3</w:t>
            </w:r>
            <w:r w:rsidRPr="004F16FE">
              <w:rPr>
                <w:rFonts w:cs="Arial"/>
              </w:rPr>
              <w:t>h</w:t>
            </w:r>
            <w:r w:rsidR="000D407A">
              <w:rPr>
                <w:rFonts w:cs="Arial"/>
              </w:rPr>
              <w:t>0</w:t>
            </w:r>
            <w:r>
              <w:rPr>
                <w:rFonts w:cs="Arial"/>
              </w:rPr>
              <w:t>0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D998D9" w14:textId="36B82AD5" w:rsidR="008D7DCF" w:rsidRPr="00CD4E13" w:rsidRDefault="008D7DCF" w:rsidP="008D7DCF">
            <w:pPr>
              <w:rPr>
                <w:rFonts w:cs="Arial"/>
                <w:b/>
                <w:color w:val="003B5C"/>
              </w:rPr>
            </w:pPr>
            <w:r>
              <w:rPr>
                <w:rFonts w:cs="Arial"/>
              </w:rPr>
              <w:t>S</w:t>
            </w:r>
            <w:r w:rsidRPr="004F16FE">
              <w:rPr>
                <w:rFonts w:cs="Arial"/>
              </w:rPr>
              <w:t>ervice du déjeuner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C99E9C" w14:textId="5250014C" w:rsidR="008D7DCF" w:rsidRPr="00CD4E13" w:rsidRDefault="008D7DCF" w:rsidP="008D7DCF">
            <w:pPr>
              <w:jc w:val="center"/>
              <w:rPr>
                <w:rFonts w:cs="Arial"/>
                <w:b/>
                <w:color w:val="003B5C"/>
              </w:rPr>
            </w:pPr>
            <w:r w:rsidRPr="004F16FE">
              <w:rPr>
                <w:rFonts w:cs="Arial"/>
              </w:rPr>
              <w:t>1h</w:t>
            </w:r>
          </w:p>
        </w:tc>
      </w:tr>
      <w:bookmarkEnd w:id="6"/>
    </w:tbl>
    <w:p w14:paraId="65DF7BEA" w14:textId="41F97AEA" w:rsidR="00065070" w:rsidRDefault="00065070" w:rsidP="000710A0"/>
    <w:p w14:paraId="7DAC293C" w14:textId="72C9BF48" w:rsidR="00644CDC" w:rsidRPr="004F16FE" w:rsidRDefault="00644CDC" w:rsidP="00644CDC">
      <w:pPr>
        <w:pStyle w:val="Titre1"/>
      </w:pPr>
      <w:bookmarkStart w:id="7" w:name="_Toc307477169"/>
      <w:bookmarkStart w:id="8" w:name="_Toc434231933"/>
      <w:bookmarkStart w:id="9" w:name="_Toc92402425"/>
      <w:r w:rsidRPr="004F16FE">
        <w:t>BAR</w:t>
      </w:r>
      <w:r w:rsidR="00FC240D">
        <w:rPr>
          <w:rFonts w:cs="Arial"/>
        </w:rPr>
        <w:t>È</w:t>
      </w:r>
      <w:r w:rsidRPr="004F16FE">
        <w:t>ME DE CORRECTION</w:t>
      </w:r>
      <w:bookmarkEnd w:id="7"/>
      <w:bookmarkEnd w:id="8"/>
      <w:bookmarkEnd w:id="9"/>
    </w:p>
    <w:tbl>
      <w:tblPr>
        <w:tblW w:w="9639" w:type="dxa"/>
        <w:tblInd w:w="70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850"/>
        <w:gridCol w:w="709"/>
        <w:gridCol w:w="4678"/>
        <w:gridCol w:w="1134"/>
        <w:gridCol w:w="1417"/>
      </w:tblGrid>
      <w:tr w:rsidR="00F90BE7" w:rsidRPr="00313576" w14:paraId="5C910B70" w14:textId="77777777" w:rsidTr="00E25A47">
        <w:trPr>
          <w:trHeight w:val="950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0B6EBEA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bookmarkStart w:id="10" w:name="_Hlk37400910"/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Critère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485596F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Sous Critère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AC4C09A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Jour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91DC683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Intitulé du critère de notation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6555F04" w14:textId="77777777" w:rsidR="00F90BE7" w:rsidRPr="00313576" w:rsidRDefault="008B512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bjectif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br/>
              <w:t>ou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br/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eastAsia="fr-FR"/>
              </w:rPr>
              <w:t>J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ugement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textDirection w:val="btLr"/>
            <w:vAlign w:val="center"/>
            <w:hideMark/>
          </w:tcPr>
          <w:p w14:paraId="642AE49B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Barème</w:t>
            </w:r>
          </w:p>
        </w:tc>
      </w:tr>
      <w:tr w:rsidR="00313576" w:rsidRPr="004F16FE" w14:paraId="1DF7E11F" w14:textId="77777777" w:rsidTr="009F59BF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4370AE90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  <w:t>A</w:t>
            </w:r>
          </w:p>
        </w:tc>
        <w:tc>
          <w:tcPr>
            <w:tcW w:w="8788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54E5B336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  <w:t> </w:t>
            </w:r>
          </w:p>
          <w:p w14:paraId="0B1903D9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</w:pPr>
            <w:r w:rsidRPr="00F90BE7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  <w:t>CONCEPTION / MODIFICATION DE PRODUIT</w:t>
            </w:r>
          </w:p>
          <w:p w14:paraId="59B55E84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  <w:t> </w:t>
            </w:r>
          </w:p>
        </w:tc>
      </w:tr>
      <w:tr w:rsidR="00D14544" w:rsidRPr="00F90BE7" w14:paraId="6C4E194D" w14:textId="77777777" w:rsidTr="00336D7D">
        <w:trPr>
          <w:trHeight w:val="284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9841CB5" w14:textId="77777777" w:rsidR="00D14544" w:rsidRPr="00336D7D" w:rsidRDefault="00D14544" w:rsidP="008F6A1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</w:tr>
      <w:tr w:rsidR="00F90BE7" w:rsidRPr="00D14544" w14:paraId="010555EC" w14:textId="77777777" w:rsidTr="00D842CD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0B2D9F1B" w14:textId="136D1358" w:rsidR="00F90BE7" w:rsidRPr="00D14544" w:rsidRDefault="00F90BE7" w:rsidP="000D407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 w:rsidRPr="00D14544">
              <w:rPr>
                <w:rFonts w:eastAsia="Times New Roman" w:cs="Arial"/>
                <w:b/>
                <w:bCs/>
                <w:lang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03D734C" w14:textId="53A494C4" w:rsidR="00531C93" w:rsidRPr="00D14544" w:rsidRDefault="000D407A" w:rsidP="008F6A1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A1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07D1610" w14:textId="68A1C7F8" w:rsidR="00F90BE7" w:rsidRPr="00D14544" w:rsidRDefault="005415D4" w:rsidP="008F6A1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9C40335" w14:textId="69043552" w:rsidR="00F90BE7" w:rsidRPr="00D14544" w:rsidRDefault="00611E36" w:rsidP="008478FE">
            <w:pPr>
              <w:jc w:val="center"/>
              <w:rPr>
                <w:rFonts w:cs="Arial"/>
                <w:b/>
                <w:bCs/>
                <w:lang w:eastAsia="fr-FR"/>
              </w:rPr>
            </w:pPr>
            <w:r>
              <w:rPr>
                <w:rFonts w:cs="Arial"/>
                <w:b/>
                <w:bCs/>
                <w:lang w:eastAsia="fr-FR"/>
              </w:rPr>
              <w:t>Conception de la trappe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FBBE637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767BA8BD" w14:textId="5AD0C5F7" w:rsidR="00F90BE7" w:rsidRPr="00D14544" w:rsidRDefault="00910614" w:rsidP="008F6A1A">
            <w:pPr>
              <w:jc w:val="center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3</w:t>
            </w:r>
          </w:p>
        </w:tc>
      </w:tr>
      <w:tr w:rsidR="00D14544" w:rsidRPr="00D14544" w14:paraId="59B8FFAB" w14:textId="77777777" w:rsidTr="00407E01"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A6AAE99" w14:textId="77777777" w:rsidR="00D14544" w:rsidRPr="00D14544" w:rsidRDefault="00D14544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</w:p>
        </w:tc>
      </w:tr>
      <w:tr w:rsidR="00F90BE7" w:rsidRPr="00D14544" w14:paraId="0F069968" w14:textId="77777777" w:rsidTr="00D842CD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9352607" w14:textId="7C71782E" w:rsidR="00F90BE7" w:rsidRPr="00D14544" w:rsidRDefault="00F90BE7" w:rsidP="000D407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 w:rsidRPr="00D14544">
              <w:rPr>
                <w:rFonts w:eastAsia="Times New Roman" w:cs="Arial"/>
                <w:b/>
                <w:bCs/>
                <w:lang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700AB63" w14:textId="0923BDA0" w:rsidR="00F90BE7" w:rsidRPr="00D14544" w:rsidRDefault="000D407A" w:rsidP="008F6A1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A2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FBBF4CA" w14:textId="218156E1" w:rsidR="00F90BE7" w:rsidRPr="00D14544" w:rsidRDefault="005415D4" w:rsidP="008F6A1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8AAE518" w14:textId="7FA27524" w:rsidR="00F90BE7" w:rsidRPr="00D14544" w:rsidRDefault="00611E36" w:rsidP="008478FE">
            <w:pPr>
              <w:jc w:val="center"/>
              <w:rPr>
                <w:rFonts w:cs="Arial"/>
                <w:b/>
                <w:bCs/>
                <w:lang w:eastAsia="fr-FR"/>
              </w:rPr>
            </w:pPr>
            <w:r>
              <w:rPr>
                <w:rFonts w:cs="Arial"/>
                <w:b/>
                <w:bCs/>
                <w:lang w:eastAsia="fr-FR"/>
              </w:rPr>
              <w:t>Fabrication</w:t>
            </w:r>
            <w:r w:rsidRPr="000710A0">
              <w:rPr>
                <w:rFonts w:cs="Arial"/>
                <w:b/>
                <w:bCs/>
                <w:lang w:eastAsia="fr-FR"/>
              </w:rPr>
              <w:t xml:space="preserve"> de la trappe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F2378FF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EE5C014" w14:textId="1E03A649" w:rsidR="00F90BE7" w:rsidRPr="00D14544" w:rsidRDefault="00611E36" w:rsidP="008F6A1A">
            <w:pPr>
              <w:jc w:val="center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2</w:t>
            </w:r>
          </w:p>
        </w:tc>
      </w:tr>
      <w:tr w:rsidR="00D14544" w:rsidRPr="00D14544" w14:paraId="7ED03D55" w14:textId="77777777" w:rsidTr="000D407A">
        <w:trPr>
          <w:trHeight w:val="187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29E5283" w14:textId="77777777" w:rsidR="00D14544" w:rsidRPr="00D14544" w:rsidRDefault="00D14544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</w:p>
        </w:tc>
      </w:tr>
      <w:tr w:rsidR="000D407A" w:rsidRPr="00D14544" w14:paraId="3797B5F9" w14:textId="77777777" w:rsidTr="00D842CD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C9ECBA0" w14:textId="11DD3674" w:rsidR="000D407A" w:rsidRPr="00D14544" w:rsidRDefault="000D407A" w:rsidP="0031357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2F699EF" w14:textId="238A20FA" w:rsidR="000D407A" w:rsidRPr="00D14544" w:rsidRDefault="00CD4F06" w:rsidP="0031357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A3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97C335F" w14:textId="0B05EBD5" w:rsidR="000D407A" w:rsidRDefault="000D407A" w:rsidP="0031357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CCBC3A3" w14:textId="25B199E1" w:rsidR="000D407A" w:rsidRDefault="00CD4F06" w:rsidP="008478FE">
            <w:pPr>
              <w:jc w:val="center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Dessin de définition de la trappe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01D3549" w14:textId="77777777" w:rsidR="000D407A" w:rsidRPr="00D14544" w:rsidRDefault="000D407A" w:rsidP="0031357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B91E8AB" w14:textId="45465F3C" w:rsidR="00194727" w:rsidRDefault="00194727" w:rsidP="00717159">
            <w:pPr>
              <w:jc w:val="center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1.</w:t>
            </w:r>
            <w:r w:rsidR="00717159">
              <w:rPr>
                <w:b/>
                <w:bCs/>
                <w:lang w:eastAsia="fr-FR"/>
              </w:rPr>
              <w:t>8</w:t>
            </w:r>
          </w:p>
        </w:tc>
      </w:tr>
      <w:tr w:rsidR="000D407A" w:rsidRPr="00D14544" w14:paraId="4D664FFD" w14:textId="77777777" w:rsidTr="000D407A">
        <w:trPr>
          <w:trHeight w:val="187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CAFC006" w14:textId="77777777" w:rsidR="000D407A" w:rsidRDefault="000D407A" w:rsidP="00313576">
            <w:pPr>
              <w:jc w:val="center"/>
              <w:rPr>
                <w:b/>
                <w:bCs/>
                <w:lang w:eastAsia="fr-FR"/>
              </w:rPr>
            </w:pPr>
          </w:p>
        </w:tc>
      </w:tr>
      <w:tr w:rsidR="000D407A" w:rsidRPr="00D14544" w14:paraId="2C7215E4" w14:textId="77777777" w:rsidTr="00E3488E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1A2927D" w14:textId="5CF5377D" w:rsidR="000D407A" w:rsidRPr="00D14544" w:rsidRDefault="000D407A" w:rsidP="00E3488E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4DA7DE8" w14:textId="26A2897F" w:rsidR="000D407A" w:rsidRPr="00D14544" w:rsidRDefault="00CD4F06" w:rsidP="00E3488E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A4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D1D0578" w14:textId="77777777" w:rsidR="000D407A" w:rsidRDefault="000D407A" w:rsidP="00E3488E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D67C4C8" w14:textId="036EEF4F" w:rsidR="000D407A" w:rsidRDefault="00CD4F06" w:rsidP="00E3488E">
            <w:pPr>
              <w:jc w:val="center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Modification du capot supérieur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0F4ED9E" w14:textId="77777777" w:rsidR="000D407A" w:rsidRPr="00D14544" w:rsidRDefault="000D407A" w:rsidP="00E3488E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F4CB2BF" w14:textId="30790E0B" w:rsidR="000D407A" w:rsidRDefault="000061B7" w:rsidP="00E3488E">
            <w:pPr>
              <w:jc w:val="center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3</w:t>
            </w:r>
          </w:p>
        </w:tc>
      </w:tr>
      <w:tr w:rsidR="000D407A" w:rsidRPr="00D14544" w14:paraId="5B8F57D6" w14:textId="77777777" w:rsidTr="000D407A">
        <w:trPr>
          <w:trHeight w:val="187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AF8883C" w14:textId="77777777" w:rsidR="000D407A" w:rsidRDefault="000D407A" w:rsidP="00313576">
            <w:pPr>
              <w:jc w:val="center"/>
              <w:rPr>
                <w:b/>
                <w:bCs/>
                <w:lang w:eastAsia="fr-FR"/>
              </w:rPr>
            </w:pPr>
          </w:p>
        </w:tc>
      </w:tr>
      <w:tr w:rsidR="00CD4F06" w:rsidRPr="00D14544" w14:paraId="41A2638C" w14:textId="77777777" w:rsidTr="00D842CD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5CDEC9A" w14:textId="626C7040" w:rsidR="00CD4F06" w:rsidRPr="00D14544" w:rsidRDefault="00CD4F06" w:rsidP="00CD4F0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 w:rsidRPr="00D14544">
              <w:rPr>
                <w:rFonts w:eastAsia="Times New Roman" w:cs="Arial"/>
                <w:b/>
                <w:bCs/>
                <w:lang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7FA9A34" w14:textId="33611961" w:rsidR="00CD4F06" w:rsidRPr="00D14544" w:rsidRDefault="00CD4F06" w:rsidP="00CD4F0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A5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3FA7098" w14:textId="79EEAAC9" w:rsidR="00CD4F06" w:rsidRPr="00D14544" w:rsidRDefault="00CD4F06" w:rsidP="00CD4F0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>
              <w:rPr>
                <w:rFonts w:eastAsia="Times New Roman" w:cs="Arial"/>
                <w:b/>
                <w:bCs/>
                <w:lang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9BE376F" w14:textId="53A03EC0" w:rsidR="00CD4F06" w:rsidRPr="00D14544" w:rsidRDefault="00CD4F06" w:rsidP="00CD4F06">
            <w:pPr>
              <w:jc w:val="center"/>
              <w:rPr>
                <w:rFonts w:cs="Arial"/>
                <w:b/>
                <w:bCs/>
                <w:lang w:eastAsia="fr-FR"/>
              </w:rPr>
            </w:pPr>
            <w:r>
              <w:rPr>
                <w:rFonts w:cs="Arial"/>
                <w:b/>
                <w:bCs/>
                <w:lang w:eastAsia="fr-FR"/>
              </w:rPr>
              <w:t>Modification du guichet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1616A5A" w14:textId="77777777" w:rsidR="00CD4F06" w:rsidRPr="00D14544" w:rsidRDefault="00CD4F06" w:rsidP="00CD4F0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139CE0C" w14:textId="4BD8E60C" w:rsidR="00CD4F06" w:rsidRPr="00D14544" w:rsidRDefault="000061B7" w:rsidP="00CD4F06">
            <w:pPr>
              <w:jc w:val="center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1</w:t>
            </w:r>
          </w:p>
        </w:tc>
      </w:tr>
      <w:tr w:rsidR="00CD4F06" w:rsidRPr="00D14544" w14:paraId="6E44A241" w14:textId="77777777" w:rsidTr="00407E01">
        <w:trPr>
          <w:trHeight w:val="188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7B4CF8" w14:textId="77777777" w:rsidR="00CD4F06" w:rsidRDefault="00CD4F06" w:rsidP="00CD4F06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</w:p>
        </w:tc>
      </w:tr>
      <w:tr w:rsidR="00CD4F06" w:rsidRPr="00D14544" w14:paraId="5BE21414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2CE3DAE" w14:textId="77777777" w:rsidR="00CD4F06" w:rsidRPr="00D14544" w:rsidRDefault="00CD4F06" w:rsidP="00CD4F0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 w:rsidRPr="00D14544">
              <w:rPr>
                <w:rFonts w:eastAsia="Times New Roman" w:cs="Arial"/>
                <w:b/>
                <w:bCs/>
                <w:lang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210D36" w14:textId="77777777" w:rsidR="00CD4F06" w:rsidRPr="00D14544" w:rsidRDefault="00CD4F06" w:rsidP="00CD4F0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80491A7" w14:textId="77777777" w:rsidR="00CD4F06" w:rsidRPr="00D14544" w:rsidRDefault="00CD4F06" w:rsidP="00CD4F0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254A6FC" w14:textId="77777777" w:rsidR="00CD4F06" w:rsidRPr="00D14544" w:rsidRDefault="00CD4F06" w:rsidP="00CD4F06">
            <w:pPr>
              <w:jc w:val="left"/>
              <w:rPr>
                <w:rFonts w:eastAsia="Times New Roman" w:cs="Arial"/>
                <w:b/>
                <w:bCs/>
                <w:color w:val="000000"/>
                <w:lang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eastAsia="fr-FR"/>
              </w:rPr>
              <w:t>TOTAL Critère A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496D9ED" w14:textId="77777777" w:rsidR="00CD4F06" w:rsidRPr="00D14544" w:rsidRDefault="00CD4F06" w:rsidP="00CD4F06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3A3344C5" w14:textId="70949040" w:rsidR="00CD4F06" w:rsidRPr="00D14544" w:rsidRDefault="000061B7" w:rsidP="00CD4F06">
            <w:pPr>
              <w:jc w:val="center"/>
              <w:rPr>
                <w:rFonts w:eastAsia="Times New Roman" w:cs="Arial"/>
                <w:b/>
                <w:bCs/>
                <w:color w:val="FFFFFF"/>
                <w:lang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eastAsia="fr-FR"/>
              </w:rPr>
              <w:t>10.6</w:t>
            </w:r>
          </w:p>
        </w:tc>
      </w:tr>
      <w:bookmarkEnd w:id="10"/>
    </w:tbl>
    <w:p w14:paraId="01CABC9A" w14:textId="78565DB8" w:rsidR="00E25A47" w:rsidRDefault="00E25A47" w:rsidP="00E25A47">
      <w:pPr>
        <w:rPr>
          <w:sz w:val="36"/>
          <w:szCs w:val="32"/>
        </w:rPr>
      </w:pPr>
    </w:p>
    <w:p w14:paraId="735AAAC6" w14:textId="77777777" w:rsidR="00E25A47" w:rsidRPr="00E25A47" w:rsidRDefault="00E25A47" w:rsidP="00E25A47">
      <w:pPr>
        <w:rPr>
          <w:sz w:val="36"/>
          <w:szCs w:val="32"/>
        </w:rPr>
      </w:pPr>
      <w:r>
        <w:rPr>
          <w:sz w:val="36"/>
          <w:szCs w:val="32"/>
        </w:rPr>
        <w:br w:type="page"/>
      </w:r>
    </w:p>
    <w:p w14:paraId="2263CB8E" w14:textId="77777777" w:rsidR="00E25A47" w:rsidRPr="00E25A47" w:rsidRDefault="00E25A47" w:rsidP="004D69B6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1F3F9CBF" w14:textId="7AA18B24" w:rsidR="004D69B6" w:rsidRDefault="004D69B6" w:rsidP="004D69B6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A8654B">
        <w:rPr>
          <w:rFonts w:cs="Arial"/>
          <w:caps w:val="0"/>
          <w:color w:val="003B5C"/>
          <w:sz w:val="42"/>
          <w:szCs w:val="42"/>
          <w:lang w:val="fr-FR"/>
        </w:rPr>
        <w:t>MODULE 1</w:t>
      </w:r>
      <w:r>
        <w:rPr>
          <w:rFonts w:cs="Arial"/>
          <w:caps w:val="0"/>
          <w:color w:val="003B5C"/>
          <w:sz w:val="42"/>
          <w:szCs w:val="42"/>
          <w:lang w:val="fr-FR"/>
        </w:rPr>
        <w:t>B</w:t>
      </w:r>
      <w:r>
        <w:rPr>
          <w:color w:val="auto"/>
          <w:sz w:val="36"/>
          <w:szCs w:val="32"/>
          <w:lang w:val="fr-FR"/>
        </w:rPr>
        <w:br/>
      </w:r>
      <w:r w:rsidRPr="00F41FEF">
        <w:rPr>
          <w:color w:val="auto"/>
          <w:sz w:val="36"/>
          <w:szCs w:val="32"/>
          <w:lang w:val="fr-FR"/>
        </w:rPr>
        <w:t>Conception / Modification de produit</w:t>
      </w:r>
    </w:p>
    <w:p w14:paraId="666D0455" w14:textId="77777777" w:rsidR="004D69B6" w:rsidRPr="00F41FEF" w:rsidRDefault="004D69B6" w:rsidP="004D69B6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3AFF28F6" w14:textId="4D53F2D3" w:rsidR="004D69B6" w:rsidRDefault="004D69B6" w:rsidP="001640C0"/>
    <w:p w14:paraId="289766B0" w14:textId="77777777" w:rsidR="007D15CB" w:rsidRDefault="007D15CB" w:rsidP="001640C0"/>
    <w:p w14:paraId="7A6D0A3B" w14:textId="77777777" w:rsidR="004D69B6" w:rsidRDefault="004D69B6" w:rsidP="004D69B6">
      <w:pPr>
        <w:rPr>
          <w:lang w:val="nl-NL"/>
        </w:rPr>
      </w:pPr>
    </w:p>
    <w:tbl>
      <w:tblPr>
        <w:tblW w:w="9889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095"/>
      </w:tblGrid>
      <w:tr w:rsidR="004D69B6" w:rsidRPr="00A10E3D" w14:paraId="00BB7358" w14:textId="77777777" w:rsidTr="004D69B6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442E64A8" w14:textId="1317AD9C" w:rsidR="004D69B6" w:rsidRPr="00A10E3D" w:rsidRDefault="004D69B6" w:rsidP="007E71EA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</w:rPr>
            </w:pPr>
            <w:r>
              <w:br w:type="page"/>
            </w:r>
            <w:r w:rsidRPr="00A10E3D">
              <w:rPr>
                <w:rFonts w:cs="Arial"/>
                <w:b/>
                <w:color w:val="FFFFFF"/>
                <w:szCs w:val="20"/>
              </w:rPr>
              <w:t xml:space="preserve">DUREE DE L’ÉPREUVE </w:t>
            </w:r>
            <w:r>
              <w:rPr>
                <w:rFonts w:cs="Arial"/>
                <w:b/>
                <w:color w:val="FFFFFF"/>
                <w:szCs w:val="20"/>
              </w:rPr>
              <w:t xml:space="preserve">M1B </w:t>
            </w:r>
            <w:r w:rsidRPr="00A10E3D">
              <w:rPr>
                <w:rFonts w:cs="Arial"/>
                <w:b/>
                <w:color w:val="FFFFFF"/>
                <w:szCs w:val="20"/>
              </w:rPr>
              <w:t>:</w:t>
            </w:r>
          </w:p>
        </w:tc>
        <w:tc>
          <w:tcPr>
            <w:tcW w:w="609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2D8582C" w14:textId="28E1FF39" w:rsidR="004D69B6" w:rsidRPr="004172BF" w:rsidRDefault="00D112C8" w:rsidP="00D112C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</w:rPr>
            </w:pPr>
            <w:r>
              <w:rPr>
                <w:rFonts w:cs="Arial"/>
                <w:b/>
                <w:color w:val="000000"/>
                <w:sz w:val="32"/>
                <w:szCs w:val="20"/>
              </w:rPr>
              <w:t>15</w:t>
            </w:r>
            <w:r w:rsidR="007D15CB">
              <w:rPr>
                <w:rFonts w:cs="Arial"/>
                <w:b/>
                <w:color w:val="000000"/>
                <w:sz w:val="32"/>
                <w:szCs w:val="20"/>
              </w:rPr>
              <w:t xml:space="preserve"> minutes</w:t>
            </w:r>
          </w:p>
        </w:tc>
      </w:tr>
    </w:tbl>
    <w:p w14:paraId="185448BE" w14:textId="77777777" w:rsidR="007D15CB" w:rsidRDefault="007D15CB" w:rsidP="007D15CB">
      <w:bookmarkStart w:id="11" w:name="_Toc86735399"/>
      <w:bookmarkStart w:id="12" w:name="_Toc87627975"/>
    </w:p>
    <w:p w14:paraId="77E6D1C8" w14:textId="1B6BF9A1" w:rsidR="004D69B6" w:rsidRDefault="004D69B6" w:rsidP="004D69B6">
      <w:pPr>
        <w:pStyle w:val="Titre1"/>
      </w:pPr>
      <w:bookmarkStart w:id="13" w:name="_Toc92402426"/>
      <w:r>
        <w:t>MONTAGE DE LA TRAPPE</w:t>
      </w:r>
      <w:bookmarkEnd w:id="11"/>
      <w:bookmarkEnd w:id="12"/>
      <w:bookmarkEnd w:id="13"/>
    </w:p>
    <w:p w14:paraId="54522F90" w14:textId="6FF79A06" w:rsidR="004D69B6" w:rsidRDefault="004D69B6" w:rsidP="001640C0"/>
    <w:p w14:paraId="57A85DF0" w14:textId="33E553C8" w:rsidR="006525DD" w:rsidRDefault="006525DD" w:rsidP="004D69B6">
      <w:r w:rsidRPr="006525DD">
        <w:rPr>
          <w:b/>
          <w:bCs/>
        </w:rPr>
        <w:t>EFFECTUER</w:t>
      </w:r>
      <w:r>
        <w:t xml:space="preserve"> le</w:t>
      </w:r>
      <w:r w:rsidR="004D69B6">
        <w:t xml:space="preserve"> post-traitement </w:t>
      </w:r>
      <w:r>
        <w:t>de votre trappe. L’outillage nécessaire vous est fourni.</w:t>
      </w:r>
    </w:p>
    <w:p w14:paraId="4127C7FF" w14:textId="77777777" w:rsidR="006525DD" w:rsidRDefault="006525DD" w:rsidP="004D69B6"/>
    <w:p w14:paraId="1BED1359" w14:textId="7179F02B" w:rsidR="004D69B6" w:rsidRDefault="006525DD" w:rsidP="004D69B6">
      <w:r w:rsidRPr="006525DD">
        <w:rPr>
          <w:b/>
          <w:bCs/>
        </w:rPr>
        <w:t>EFFECTUER</w:t>
      </w:r>
      <w:r w:rsidR="004D69B6">
        <w:t xml:space="preserve"> le montage de votre </w:t>
      </w:r>
      <w:r>
        <w:t>trappe sur le produit</w:t>
      </w:r>
      <w:r w:rsidR="004D69B6">
        <w:t xml:space="preserve">. </w:t>
      </w:r>
    </w:p>
    <w:p w14:paraId="710BFC6B" w14:textId="77777777" w:rsidR="004D69B6" w:rsidRDefault="004D69B6" w:rsidP="004D69B6"/>
    <w:p w14:paraId="08DCDBE8" w14:textId="11437B31" w:rsidR="004D69B6" w:rsidRDefault="006525DD" w:rsidP="001640C0">
      <w:r>
        <w:rPr>
          <w:b/>
          <w:bCs/>
        </w:rPr>
        <w:t>COMPLET</w:t>
      </w:r>
      <w:r w:rsidRPr="006525DD">
        <w:rPr>
          <w:b/>
          <w:bCs/>
        </w:rPr>
        <w:t>ER</w:t>
      </w:r>
      <w:r>
        <w:t xml:space="preserve"> le rapport de conception et fabrication</w:t>
      </w:r>
      <w:r w:rsidR="0093760A">
        <w:t xml:space="preserve"> ci-dessous</w:t>
      </w:r>
      <w:r w:rsidR="004D69B6">
        <w:t>.</w:t>
      </w:r>
    </w:p>
    <w:p w14:paraId="4893D6C3" w14:textId="59A850F8" w:rsidR="006525DD" w:rsidRDefault="006525DD" w:rsidP="001640C0"/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508"/>
        <w:gridCol w:w="1134"/>
        <w:gridCol w:w="1134"/>
      </w:tblGrid>
      <w:tr w:rsidR="008369C2" w14:paraId="5420882C" w14:textId="77777777" w:rsidTr="008369C2">
        <w:trPr>
          <w:trHeight w:val="614"/>
        </w:trPr>
        <w:tc>
          <w:tcPr>
            <w:tcW w:w="7508" w:type="dxa"/>
            <w:shd w:val="clear" w:color="auto" w:fill="auto"/>
            <w:vAlign w:val="center"/>
          </w:tcPr>
          <w:p w14:paraId="372E8AF5" w14:textId="77777777" w:rsidR="00617E71" w:rsidRDefault="007D15CB" w:rsidP="007D15CB">
            <w:pPr>
              <w:jc w:val="center"/>
            </w:pPr>
            <w:r>
              <w:t xml:space="preserve">A partir de la pièce fabriquée et des tests de montage, </w:t>
            </w:r>
          </w:p>
          <w:p w14:paraId="1B351C03" w14:textId="742B2B71" w:rsidR="008369C2" w:rsidRDefault="00617E71" w:rsidP="007D15CB">
            <w:pPr>
              <w:jc w:val="center"/>
            </w:pPr>
            <w:r w:rsidRPr="00617E71">
              <w:rPr>
                <w:b/>
                <w:bCs/>
              </w:rPr>
              <w:t>VALIDER</w:t>
            </w:r>
            <w:r>
              <w:t xml:space="preserve"> </w:t>
            </w:r>
            <w:r w:rsidR="007D15CB">
              <w:t>chaque contrainte de conception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F806140" w14:textId="0F8C4AD1" w:rsidR="008369C2" w:rsidRPr="0017645E" w:rsidRDefault="008369C2" w:rsidP="0017645E">
            <w:pPr>
              <w:jc w:val="center"/>
              <w:rPr>
                <w:sz w:val="40"/>
                <w:szCs w:val="40"/>
              </w:rPr>
            </w:pPr>
            <w:r w:rsidRPr="0017645E">
              <w:rPr>
                <w:sz w:val="40"/>
                <w:szCs w:val="40"/>
              </w:rPr>
              <w:sym w:font="Wingdings" w:char="F043"/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B1FBD00" w14:textId="5275E2D8" w:rsidR="008369C2" w:rsidRPr="0017645E" w:rsidRDefault="008369C2" w:rsidP="0017645E">
            <w:pPr>
              <w:jc w:val="center"/>
              <w:rPr>
                <w:sz w:val="40"/>
                <w:szCs w:val="40"/>
              </w:rPr>
            </w:pPr>
            <w:r w:rsidRPr="0017645E">
              <w:rPr>
                <w:sz w:val="40"/>
                <w:szCs w:val="40"/>
              </w:rPr>
              <w:sym w:font="Wingdings" w:char="F044"/>
            </w:r>
          </w:p>
        </w:tc>
      </w:tr>
      <w:tr w:rsidR="008369C2" w14:paraId="0A7ECDED" w14:textId="77777777" w:rsidTr="008369C2">
        <w:trPr>
          <w:trHeight w:val="680"/>
        </w:trPr>
        <w:tc>
          <w:tcPr>
            <w:tcW w:w="7508" w:type="dxa"/>
            <w:shd w:val="clear" w:color="auto" w:fill="auto"/>
            <w:vAlign w:val="center"/>
          </w:tcPr>
          <w:p w14:paraId="7F14F265" w14:textId="680A4355" w:rsidR="008369C2" w:rsidRDefault="008369C2" w:rsidP="008369C2">
            <w:pPr>
              <w:jc w:val="left"/>
            </w:pPr>
            <w:r w:rsidRPr="00FD680C">
              <w:t>La trappe d’accès doit fermer visuellement le boitier sur la face supérieure et sur le côté,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1A41AE7" w14:textId="77777777" w:rsidR="008369C2" w:rsidRDefault="008369C2" w:rsidP="008369C2">
            <w:pPr>
              <w:jc w:val="left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FA906D4" w14:textId="77777777" w:rsidR="008369C2" w:rsidRDefault="008369C2" w:rsidP="008369C2">
            <w:pPr>
              <w:jc w:val="left"/>
            </w:pPr>
          </w:p>
        </w:tc>
      </w:tr>
      <w:tr w:rsidR="008369C2" w14:paraId="6C58289A" w14:textId="77777777" w:rsidTr="008369C2">
        <w:trPr>
          <w:trHeight w:val="680"/>
        </w:trPr>
        <w:tc>
          <w:tcPr>
            <w:tcW w:w="7508" w:type="dxa"/>
            <w:shd w:val="clear" w:color="auto" w:fill="auto"/>
            <w:vAlign w:val="center"/>
          </w:tcPr>
          <w:p w14:paraId="3EBF1A61" w14:textId="00C77750" w:rsidR="008369C2" w:rsidRDefault="008369C2" w:rsidP="008369C2">
            <w:pPr>
              <w:jc w:val="left"/>
            </w:pPr>
            <w:r w:rsidRPr="00FD680C">
              <w:t>Sa forme extérieure doit être dans la continuité des pièces voisines,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463CA96" w14:textId="77777777" w:rsidR="008369C2" w:rsidRDefault="008369C2" w:rsidP="008369C2">
            <w:pPr>
              <w:jc w:val="left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435FC40B" w14:textId="77777777" w:rsidR="008369C2" w:rsidRDefault="008369C2" w:rsidP="008369C2">
            <w:pPr>
              <w:jc w:val="left"/>
            </w:pPr>
          </w:p>
        </w:tc>
      </w:tr>
      <w:tr w:rsidR="008369C2" w14:paraId="3C2D2275" w14:textId="77777777" w:rsidTr="008369C2">
        <w:trPr>
          <w:trHeight w:val="680"/>
        </w:trPr>
        <w:tc>
          <w:tcPr>
            <w:tcW w:w="7508" w:type="dxa"/>
            <w:shd w:val="clear" w:color="auto" w:fill="auto"/>
            <w:vAlign w:val="center"/>
          </w:tcPr>
          <w:p w14:paraId="5954BA88" w14:textId="44BF69AB" w:rsidR="008369C2" w:rsidRDefault="008369C2" w:rsidP="008369C2">
            <w:pPr>
              <w:jc w:val="left"/>
            </w:pPr>
            <w:r w:rsidRPr="00FD680C">
              <w:t xml:space="preserve">Elle doit être clipsable sur le capot supérieur,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4E3A7" w14:textId="77777777" w:rsidR="008369C2" w:rsidRDefault="008369C2" w:rsidP="008369C2">
            <w:pPr>
              <w:jc w:val="left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F1E34E3" w14:textId="77777777" w:rsidR="008369C2" w:rsidRDefault="008369C2" w:rsidP="008369C2">
            <w:pPr>
              <w:jc w:val="left"/>
            </w:pPr>
          </w:p>
        </w:tc>
      </w:tr>
      <w:tr w:rsidR="008369C2" w14:paraId="6A7CD44B" w14:textId="77777777" w:rsidTr="008369C2">
        <w:trPr>
          <w:trHeight w:val="680"/>
        </w:trPr>
        <w:tc>
          <w:tcPr>
            <w:tcW w:w="7508" w:type="dxa"/>
            <w:shd w:val="clear" w:color="auto" w:fill="auto"/>
            <w:vAlign w:val="center"/>
          </w:tcPr>
          <w:p w14:paraId="3DAEAACE" w14:textId="51BC0059" w:rsidR="008369C2" w:rsidRDefault="008369C2" w:rsidP="008369C2">
            <w:pPr>
              <w:jc w:val="left"/>
            </w:pPr>
            <w:r w:rsidRPr="00FD680C">
              <w:t>Elle comportera une forme pour favoriser l’extraction manuelle,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DB7308" w14:textId="77777777" w:rsidR="008369C2" w:rsidRDefault="008369C2" w:rsidP="008369C2">
            <w:pPr>
              <w:jc w:val="left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DD8DDB6" w14:textId="77777777" w:rsidR="008369C2" w:rsidRDefault="008369C2" w:rsidP="008369C2">
            <w:pPr>
              <w:jc w:val="left"/>
            </w:pPr>
          </w:p>
        </w:tc>
      </w:tr>
      <w:tr w:rsidR="008369C2" w14:paraId="2ACC3C14" w14:textId="77777777" w:rsidTr="008369C2">
        <w:trPr>
          <w:trHeight w:val="680"/>
        </w:trPr>
        <w:tc>
          <w:tcPr>
            <w:tcW w:w="7508" w:type="dxa"/>
            <w:shd w:val="clear" w:color="auto" w:fill="auto"/>
            <w:vAlign w:val="center"/>
          </w:tcPr>
          <w:p w14:paraId="1BD14A3C" w14:textId="4E336697" w:rsidR="008369C2" w:rsidRDefault="008369C2" w:rsidP="008369C2">
            <w:pPr>
              <w:jc w:val="left"/>
            </w:pPr>
            <w:r w:rsidRPr="00FD680C">
              <w:t>Elle doit être suffisamment rigide pour supporter les manipulations de montages et démontages fréquents,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719A212" w14:textId="77777777" w:rsidR="008369C2" w:rsidRDefault="008369C2" w:rsidP="008369C2">
            <w:pPr>
              <w:jc w:val="left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D6B6C8F" w14:textId="77777777" w:rsidR="008369C2" w:rsidRDefault="008369C2" w:rsidP="008369C2">
            <w:pPr>
              <w:jc w:val="left"/>
            </w:pPr>
          </w:p>
        </w:tc>
      </w:tr>
      <w:tr w:rsidR="008369C2" w14:paraId="6323A634" w14:textId="77777777" w:rsidTr="008369C2">
        <w:trPr>
          <w:trHeight w:val="680"/>
        </w:trPr>
        <w:tc>
          <w:tcPr>
            <w:tcW w:w="7508" w:type="dxa"/>
            <w:shd w:val="clear" w:color="auto" w:fill="auto"/>
            <w:vAlign w:val="center"/>
          </w:tcPr>
          <w:p w14:paraId="7829A746" w14:textId="2C43382F" w:rsidR="008369C2" w:rsidRDefault="008369C2" w:rsidP="008369C2">
            <w:pPr>
              <w:jc w:val="left"/>
            </w:pPr>
            <w:r w:rsidRPr="00FD680C">
              <w:t>Elle doit être fabricable en injection plastique,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032ABA" w14:textId="77777777" w:rsidR="008369C2" w:rsidRDefault="008369C2" w:rsidP="008369C2">
            <w:pPr>
              <w:jc w:val="left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18B1CFB" w14:textId="77777777" w:rsidR="008369C2" w:rsidRDefault="008369C2" w:rsidP="008369C2">
            <w:pPr>
              <w:jc w:val="left"/>
            </w:pPr>
          </w:p>
        </w:tc>
      </w:tr>
      <w:tr w:rsidR="008369C2" w14:paraId="67314076" w14:textId="77777777" w:rsidTr="008369C2">
        <w:trPr>
          <w:trHeight w:val="680"/>
        </w:trPr>
        <w:tc>
          <w:tcPr>
            <w:tcW w:w="7508" w:type="dxa"/>
            <w:shd w:val="clear" w:color="auto" w:fill="auto"/>
            <w:vAlign w:val="center"/>
          </w:tcPr>
          <w:p w14:paraId="69ABF187" w14:textId="0D4CBB19" w:rsidR="008369C2" w:rsidRDefault="008369C2" w:rsidP="008369C2">
            <w:pPr>
              <w:jc w:val="left"/>
            </w:pPr>
            <w:r w:rsidRPr="00FD680C">
              <w:t>Elle comportera la gravure de vos initiales sur une surface non visible de l’extérieur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45DC3AE" w14:textId="77777777" w:rsidR="008369C2" w:rsidRDefault="008369C2" w:rsidP="008369C2">
            <w:pPr>
              <w:jc w:val="left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C289273" w14:textId="77777777" w:rsidR="008369C2" w:rsidRDefault="008369C2" w:rsidP="008369C2">
            <w:pPr>
              <w:jc w:val="left"/>
            </w:pPr>
          </w:p>
        </w:tc>
      </w:tr>
    </w:tbl>
    <w:p w14:paraId="1231314A" w14:textId="77777777" w:rsidR="00E8760A" w:rsidRDefault="00E8760A" w:rsidP="00E8760A"/>
    <w:p w14:paraId="293726D1" w14:textId="3FC77C42" w:rsidR="008369C2" w:rsidRDefault="008369C2">
      <w:pPr>
        <w:jc w:val="left"/>
      </w:pPr>
      <w:r>
        <w:br w:type="page"/>
      </w:r>
    </w:p>
    <w:p w14:paraId="62F6D248" w14:textId="77777777" w:rsidR="00921DC6" w:rsidRDefault="00921DC6" w:rsidP="001640C0"/>
    <w:p w14:paraId="633BAFD8" w14:textId="0C1DE74A" w:rsidR="004D69B6" w:rsidRDefault="007D15CB" w:rsidP="004D69B6">
      <w:pPr>
        <w:pStyle w:val="Titre1"/>
        <w:tabs>
          <w:tab w:val="num" w:pos="851"/>
        </w:tabs>
      </w:pPr>
      <w:bookmarkStart w:id="14" w:name="_Toc86735400"/>
      <w:bookmarkStart w:id="15" w:name="_Toc87627976"/>
      <w:bookmarkStart w:id="16" w:name="_Toc92402427"/>
      <w:r>
        <w:rPr>
          <w:caps w:val="0"/>
        </w:rPr>
        <w:t>PLANNING</w:t>
      </w:r>
      <w:bookmarkEnd w:id="14"/>
      <w:bookmarkEnd w:id="15"/>
      <w:bookmarkEnd w:id="16"/>
      <w:r w:rsidR="004D69B6">
        <w:t xml:space="preserve"> </w:t>
      </w: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291"/>
        <w:gridCol w:w="1327"/>
        <w:gridCol w:w="1501"/>
        <w:gridCol w:w="4118"/>
        <w:gridCol w:w="1431"/>
      </w:tblGrid>
      <w:tr w:rsidR="004E2D70" w:rsidRPr="004F16FE" w14:paraId="76839B47" w14:textId="77777777" w:rsidTr="004E2D70">
        <w:trPr>
          <w:cantSplit/>
          <w:trHeight w:val="520"/>
          <w:jc w:val="center"/>
        </w:trPr>
        <w:tc>
          <w:tcPr>
            <w:tcW w:w="1291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B3BDBF1" w14:textId="11695C1B" w:rsidR="004E2D70" w:rsidRDefault="004E2D70" w:rsidP="007E71EA">
            <w:pPr>
              <w:jc w:val="center"/>
              <w:rPr>
                <w:rFonts w:cs="Arial"/>
                <w:color w:val="FFFFFF"/>
                <w:szCs w:val="18"/>
              </w:rPr>
            </w:pPr>
            <w:r w:rsidRPr="00FC7A11">
              <w:rPr>
                <w:rFonts w:cs="Arial"/>
                <w:b/>
                <w:bCs/>
                <w:color w:val="FFFFFF"/>
                <w:sz w:val="28"/>
                <w:szCs w:val="28"/>
              </w:rPr>
              <w:t xml:space="preserve">Jour </w:t>
            </w:r>
            <w:r w:rsidR="007D15CB">
              <w:rPr>
                <w:rFonts w:cs="Arial"/>
                <w:b/>
                <w:bCs/>
                <w:color w:val="FFFFFF"/>
                <w:sz w:val="28"/>
                <w:szCs w:val="28"/>
              </w:rPr>
              <w:t>2</w:t>
            </w:r>
            <w:r>
              <w:rPr>
                <w:rFonts w:cs="Arial"/>
                <w:b/>
                <w:bCs/>
                <w:color w:val="FFFFFF"/>
                <w:sz w:val="28"/>
                <w:szCs w:val="28"/>
              </w:rPr>
              <w:t xml:space="preserve"> : </w:t>
            </w:r>
            <w:r w:rsidRPr="00FC7A11">
              <w:rPr>
                <w:rFonts w:cs="Arial"/>
                <w:b/>
                <w:bCs/>
                <w:color w:val="FFFFFF"/>
                <w:sz w:val="24"/>
                <w:szCs w:val="24"/>
              </w:rPr>
              <w:t>M1</w:t>
            </w:r>
            <w:r>
              <w:rPr>
                <w:rFonts w:cs="Arial"/>
                <w:b/>
                <w:bCs/>
                <w:color w:val="FFFFFF"/>
                <w:sz w:val="24"/>
                <w:szCs w:val="24"/>
              </w:rPr>
              <w:t>B</w:t>
            </w:r>
            <w:r>
              <w:rPr>
                <w:rFonts w:cs="Arial"/>
                <w:color w:val="FFFFFF"/>
                <w:szCs w:val="18"/>
              </w:rPr>
              <w:t xml:space="preserve"> </w:t>
            </w:r>
          </w:p>
          <w:p w14:paraId="292C7D56" w14:textId="17E48D0A" w:rsidR="004E2D70" w:rsidRPr="004F16FE" w:rsidRDefault="007D15CB" w:rsidP="007D15CB">
            <w:pPr>
              <w:jc w:val="center"/>
              <w:rPr>
                <w:rFonts w:cs="Arial"/>
                <w:color w:val="FFFFFF"/>
              </w:rPr>
            </w:pPr>
            <w:r>
              <w:rPr>
                <w:rFonts w:cs="Arial"/>
                <w:color w:val="FFFFFF"/>
                <w:szCs w:val="18"/>
              </w:rPr>
              <w:t>Vendre</w:t>
            </w:r>
            <w:r w:rsidR="004E2D70">
              <w:rPr>
                <w:rFonts w:cs="Arial"/>
                <w:color w:val="FFFFFF"/>
                <w:szCs w:val="18"/>
              </w:rPr>
              <w:t>d</w:t>
            </w:r>
            <w:r w:rsidR="004E2D70" w:rsidRPr="004F16FE">
              <w:rPr>
                <w:rFonts w:cs="Arial"/>
                <w:color w:val="FFFFFF"/>
                <w:szCs w:val="18"/>
              </w:rPr>
              <w:t xml:space="preserve">i </w:t>
            </w:r>
            <w:r w:rsidR="004E2D70">
              <w:rPr>
                <w:rFonts w:cs="Arial"/>
                <w:color w:val="FFFFFF"/>
                <w:szCs w:val="18"/>
              </w:rPr>
              <w:t>1</w:t>
            </w:r>
            <w:r>
              <w:rPr>
                <w:rFonts w:cs="Arial"/>
                <w:color w:val="FFFFFF"/>
                <w:szCs w:val="18"/>
              </w:rPr>
              <w:t>4</w:t>
            </w:r>
            <w:r w:rsidR="004E2D70" w:rsidRPr="004F16FE">
              <w:rPr>
                <w:rFonts w:cs="Arial"/>
                <w:color w:val="FFFFFF"/>
                <w:szCs w:val="18"/>
              </w:rPr>
              <w:t>/</w:t>
            </w:r>
            <w:r w:rsidR="004E2D70">
              <w:rPr>
                <w:rFonts w:cs="Arial"/>
                <w:color w:val="FFFFFF"/>
                <w:szCs w:val="18"/>
              </w:rPr>
              <w:t>01</w:t>
            </w:r>
            <w:r w:rsidR="004E2D70" w:rsidRPr="004F16FE">
              <w:rPr>
                <w:rFonts w:cs="Arial"/>
                <w:color w:val="FFFFFF"/>
                <w:szCs w:val="18"/>
              </w:rPr>
              <w:t>/20</w:t>
            </w:r>
            <w:r w:rsidR="004E2D70">
              <w:rPr>
                <w:rFonts w:cs="Arial"/>
                <w:color w:val="FFFFFF"/>
                <w:szCs w:val="18"/>
              </w:rPr>
              <w:t>22</w:t>
            </w: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2AD11A65" w14:textId="77777777" w:rsidR="004E2D70" w:rsidRPr="004F16FE" w:rsidRDefault="004E2D70" w:rsidP="007E71EA">
            <w:pPr>
              <w:jc w:val="center"/>
              <w:rPr>
                <w:rFonts w:cs="Arial"/>
                <w:b/>
                <w:color w:val="FFFFFF"/>
                <w:szCs w:val="18"/>
              </w:rPr>
            </w:pPr>
            <w:r w:rsidRPr="004F16FE">
              <w:rPr>
                <w:rFonts w:cs="Arial"/>
                <w:b/>
                <w:color w:val="FFFFFF"/>
                <w:szCs w:val="18"/>
              </w:rPr>
              <w:t>DÉBUT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32EE597A" w14:textId="77777777" w:rsidR="004E2D70" w:rsidRPr="004F16FE" w:rsidRDefault="004E2D70" w:rsidP="007E71EA">
            <w:pPr>
              <w:jc w:val="center"/>
              <w:rPr>
                <w:rFonts w:cs="Arial"/>
                <w:b/>
                <w:color w:val="FFFFFF"/>
                <w:szCs w:val="18"/>
              </w:rPr>
            </w:pPr>
            <w:r w:rsidRPr="004F16FE">
              <w:rPr>
                <w:rFonts w:cs="Arial"/>
                <w:b/>
                <w:color w:val="FFFFFF"/>
                <w:szCs w:val="18"/>
              </w:rPr>
              <w:t>FIN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CEB6D6A" w14:textId="77777777" w:rsidR="004E2D70" w:rsidRPr="004F16FE" w:rsidRDefault="004E2D70" w:rsidP="007E71EA">
            <w:pPr>
              <w:rPr>
                <w:rFonts w:cs="Arial"/>
                <w:b/>
                <w:color w:val="FFFFFF"/>
                <w:szCs w:val="18"/>
              </w:rPr>
            </w:pPr>
            <w:r w:rsidRPr="004F16FE">
              <w:rPr>
                <w:rFonts w:cs="Arial"/>
                <w:b/>
                <w:color w:val="FFFFFF"/>
                <w:szCs w:val="18"/>
              </w:rPr>
              <w:t>TÂCHES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6ED18260" w14:textId="77777777" w:rsidR="004E2D70" w:rsidRPr="004F16FE" w:rsidRDefault="004E2D70" w:rsidP="007E71EA">
            <w:pPr>
              <w:jc w:val="center"/>
              <w:rPr>
                <w:rFonts w:cs="Arial"/>
                <w:b/>
                <w:color w:val="FFFFFF"/>
                <w:szCs w:val="18"/>
              </w:rPr>
            </w:pPr>
            <w:r w:rsidRPr="004F16FE">
              <w:rPr>
                <w:rFonts w:cs="Arial"/>
                <w:b/>
                <w:color w:val="FFFFFF"/>
                <w:szCs w:val="18"/>
              </w:rPr>
              <w:t>TOTAL</w:t>
            </w:r>
          </w:p>
        </w:tc>
      </w:tr>
      <w:tr w:rsidR="004E2D70" w:rsidRPr="004F16FE" w14:paraId="4F9976C4" w14:textId="77777777" w:rsidTr="00944F05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EA3BA79" w14:textId="6D873D10" w:rsidR="004E2D70" w:rsidRPr="008D7DCF" w:rsidRDefault="004E2D70" w:rsidP="007E71EA">
            <w:pPr>
              <w:jc w:val="center"/>
              <w:rPr>
                <w:rFonts w:cs="Arial"/>
                <w:b/>
                <w:bCs/>
                <w:color w:val="FFFFFF"/>
              </w:rPr>
            </w:pPr>
          </w:p>
        </w:tc>
        <w:tc>
          <w:tcPr>
            <w:tcW w:w="2828" w:type="dxa"/>
            <w:gridSpan w:val="2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0000"/>
            </w:tcBorders>
            <w:vAlign w:val="center"/>
          </w:tcPr>
          <w:p w14:paraId="4168957C" w14:textId="62F768B1" w:rsidR="004E2D70" w:rsidRPr="00FC7A11" w:rsidRDefault="004E2D70" w:rsidP="00617E71">
            <w:pPr>
              <w:jc w:val="center"/>
              <w:rPr>
                <w:rFonts w:cs="Arial"/>
                <w:b/>
                <w:color w:val="003B5C"/>
              </w:rPr>
            </w:pPr>
            <w:r>
              <w:rPr>
                <w:rFonts w:cs="Arial"/>
                <w:b/>
                <w:color w:val="003B5C"/>
              </w:rPr>
              <w:t>Passage individuel selon tirage au sort</w:t>
            </w:r>
            <w:r w:rsidR="00617E71">
              <w:rPr>
                <w:rFonts w:cs="Arial"/>
                <w:b/>
                <w:color w:val="003B5C"/>
              </w:rPr>
              <w:t xml:space="preserve"> </w:t>
            </w:r>
            <w:r>
              <w:rPr>
                <w:rFonts w:cs="Arial"/>
                <w:b/>
                <w:color w:val="003B5C"/>
              </w:rPr>
              <w:t xml:space="preserve">entre </w:t>
            </w:r>
            <w:r w:rsidR="00617E71">
              <w:rPr>
                <w:rFonts w:cs="Arial"/>
                <w:b/>
                <w:color w:val="003B5C"/>
              </w:rPr>
              <w:t>9h</w:t>
            </w:r>
            <w:r>
              <w:rPr>
                <w:rFonts w:cs="Arial"/>
                <w:b/>
                <w:color w:val="003B5C"/>
              </w:rPr>
              <w:t xml:space="preserve"> et 1</w:t>
            </w:r>
            <w:r w:rsidR="00617E71">
              <w:rPr>
                <w:rFonts w:cs="Arial"/>
                <w:b/>
                <w:color w:val="003B5C"/>
              </w:rPr>
              <w:t>2h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643B7CED" w14:textId="099D4635" w:rsidR="004E2D70" w:rsidRPr="00FC7A11" w:rsidRDefault="004E2D70" w:rsidP="007E71EA">
            <w:pPr>
              <w:rPr>
                <w:rFonts w:cs="Arial"/>
                <w:b/>
                <w:color w:val="003B5C"/>
              </w:rPr>
            </w:pPr>
            <w:r>
              <w:rPr>
                <w:rFonts w:cs="Arial"/>
                <w:b/>
                <w:color w:val="003B5C"/>
              </w:rPr>
              <w:t>Epreuve</w:t>
            </w:r>
            <w:r w:rsidRPr="00FC7A11">
              <w:rPr>
                <w:rFonts w:cs="Arial"/>
                <w:b/>
                <w:color w:val="003B5C"/>
              </w:rPr>
              <w:t xml:space="preserve"> </w:t>
            </w:r>
            <w:r>
              <w:rPr>
                <w:rFonts w:cs="Arial"/>
                <w:b/>
                <w:color w:val="003B5C"/>
              </w:rPr>
              <w:t>M</w:t>
            </w:r>
            <w:r w:rsidRPr="00FC7A11">
              <w:rPr>
                <w:rFonts w:cs="Arial"/>
                <w:b/>
                <w:color w:val="003B5C"/>
              </w:rPr>
              <w:t>odule 1</w:t>
            </w:r>
            <w:r>
              <w:rPr>
                <w:rFonts w:cs="Arial"/>
                <w:b/>
                <w:color w:val="003B5C"/>
              </w:rPr>
              <w:t>B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593489DB" w14:textId="6DE4D5EE" w:rsidR="004E2D70" w:rsidRPr="004F16FE" w:rsidRDefault="004E2D70" w:rsidP="007D15CB">
            <w:pPr>
              <w:jc w:val="center"/>
              <w:rPr>
                <w:rFonts w:cs="Arial"/>
              </w:rPr>
            </w:pPr>
            <w:r w:rsidRPr="008D7DCF">
              <w:rPr>
                <w:rFonts w:cs="Arial"/>
                <w:b/>
                <w:color w:val="003B5C"/>
              </w:rPr>
              <w:t>0h</w:t>
            </w:r>
            <w:r w:rsidR="007D15CB">
              <w:rPr>
                <w:rFonts w:cs="Arial"/>
                <w:b/>
                <w:color w:val="003B5C"/>
              </w:rPr>
              <w:t>15</w:t>
            </w:r>
          </w:p>
        </w:tc>
      </w:tr>
      <w:tr w:rsidR="004E2D70" w:rsidRPr="004F16FE" w14:paraId="2803AF56" w14:textId="77777777" w:rsidTr="00944F05">
        <w:trPr>
          <w:cantSplit/>
          <w:trHeight w:val="449"/>
          <w:jc w:val="center"/>
        </w:trPr>
        <w:tc>
          <w:tcPr>
            <w:tcW w:w="1291" w:type="dxa"/>
            <w:vMerge/>
            <w:tcBorders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4D6E1FBC" w14:textId="77777777" w:rsidR="004E2D70" w:rsidRPr="008D7DCF" w:rsidRDefault="004E2D70" w:rsidP="007E71EA">
            <w:pPr>
              <w:jc w:val="center"/>
              <w:rPr>
                <w:rFonts w:cs="Arial"/>
                <w:b/>
                <w:bCs/>
                <w:color w:val="FFFFFF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0000"/>
            </w:tcBorders>
            <w:vAlign w:val="center"/>
          </w:tcPr>
          <w:p w14:paraId="14C443AB" w14:textId="77777777" w:rsidR="004E2D70" w:rsidRPr="004F16FE" w:rsidRDefault="004E2D70" w:rsidP="007E71EA">
            <w:pPr>
              <w:jc w:val="center"/>
              <w:rPr>
                <w:rFonts w:cs="Arial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4864BED4" w14:textId="77777777" w:rsidR="004E2D70" w:rsidRPr="004F16FE" w:rsidRDefault="004E2D70" w:rsidP="007E71EA">
            <w:pPr>
              <w:jc w:val="center"/>
              <w:rPr>
                <w:rFonts w:cs="Arial"/>
              </w:rPr>
            </w:pP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5BF99E56" w14:textId="1DE8623A" w:rsidR="004E2D70" w:rsidRDefault="004E2D70" w:rsidP="007E71EA">
            <w:pPr>
              <w:rPr>
                <w:rFonts w:cs="Arial"/>
              </w:rPr>
            </w:pPr>
            <w:r>
              <w:rPr>
                <w:rFonts w:cs="Arial"/>
                <w:b/>
                <w:color w:val="003B5C"/>
              </w:rPr>
              <w:t>Fin du</w:t>
            </w:r>
            <w:r w:rsidRPr="00CD4E13">
              <w:rPr>
                <w:rFonts w:cs="Arial"/>
                <w:b/>
                <w:color w:val="003B5C"/>
              </w:rPr>
              <w:t xml:space="preserve"> </w:t>
            </w:r>
            <w:r>
              <w:rPr>
                <w:rFonts w:cs="Arial"/>
                <w:b/>
                <w:color w:val="003B5C"/>
              </w:rPr>
              <w:t>M</w:t>
            </w:r>
            <w:r w:rsidRPr="00CD4E13">
              <w:rPr>
                <w:rFonts w:cs="Arial"/>
                <w:b/>
                <w:color w:val="003B5C"/>
              </w:rPr>
              <w:t>odule</w:t>
            </w:r>
            <w:r>
              <w:rPr>
                <w:rFonts w:cs="Arial"/>
                <w:b/>
                <w:color w:val="003B5C"/>
              </w:rPr>
              <w:t xml:space="preserve"> </w:t>
            </w:r>
            <w:r w:rsidRPr="00CD4E13">
              <w:rPr>
                <w:rFonts w:cs="Arial"/>
                <w:b/>
                <w:color w:val="003B5C"/>
              </w:rPr>
              <w:t>1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0000"/>
              <w:bottom w:val="single" w:sz="4" w:space="0" w:color="003B5C"/>
              <w:right w:val="single" w:sz="4" w:space="0" w:color="000000"/>
            </w:tcBorders>
            <w:vAlign w:val="center"/>
          </w:tcPr>
          <w:p w14:paraId="123C227C" w14:textId="5818D8B6" w:rsidR="004E2D70" w:rsidRPr="008D7DCF" w:rsidRDefault="004E2D70" w:rsidP="007D15CB">
            <w:pPr>
              <w:jc w:val="center"/>
              <w:rPr>
                <w:rFonts w:cs="Arial"/>
                <w:b/>
                <w:color w:val="003B5C"/>
              </w:rPr>
            </w:pPr>
            <w:r>
              <w:rPr>
                <w:rFonts w:cs="Arial"/>
                <w:b/>
                <w:color w:val="003B5C"/>
              </w:rPr>
              <w:t>3h</w:t>
            </w:r>
            <w:r w:rsidR="007D15CB">
              <w:rPr>
                <w:rFonts w:cs="Arial"/>
                <w:b/>
                <w:color w:val="003B5C"/>
              </w:rPr>
              <w:t>15</w:t>
            </w:r>
          </w:p>
        </w:tc>
      </w:tr>
    </w:tbl>
    <w:p w14:paraId="306A4A3D" w14:textId="6AA2CFB4" w:rsidR="004D69B6" w:rsidRDefault="004D69B6" w:rsidP="004D69B6"/>
    <w:p w14:paraId="03071691" w14:textId="77777777" w:rsidR="006525DD" w:rsidRDefault="006525DD" w:rsidP="004D69B6"/>
    <w:p w14:paraId="2614E9A6" w14:textId="61DA8CA5" w:rsidR="004D69B6" w:rsidRPr="004F16FE" w:rsidRDefault="004D69B6" w:rsidP="004D69B6">
      <w:pPr>
        <w:pStyle w:val="Titre1"/>
      </w:pPr>
      <w:bookmarkStart w:id="17" w:name="_Toc86735401"/>
      <w:bookmarkStart w:id="18" w:name="_Toc87627977"/>
      <w:bookmarkStart w:id="19" w:name="_Toc92402428"/>
      <w:r w:rsidRPr="004F16FE">
        <w:t>BAR</w:t>
      </w:r>
      <w:r w:rsidR="00133D9F">
        <w:rPr>
          <w:rFonts w:cs="Arial"/>
        </w:rPr>
        <w:t>È</w:t>
      </w:r>
      <w:r w:rsidRPr="004F16FE">
        <w:t>ME DE CORRECTION</w:t>
      </w:r>
      <w:bookmarkEnd w:id="17"/>
      <w:bookmarkEnd w:id="18"/>
      <w:bookmarkEnd w:id="19"/>
    </w:p>
    <w:tbl>
      <w:tblPr>
        <w:tblW w:w="9639" w:type="dxa"/>
        <w:tblInd w:w="70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850"/>
        <w:gridCol w:w="709"/>
        <w:gridCol w:w="4678"/>
        <w:gridCol w:w="1134"/>
        <w:gridCol w:w="1417"/>
      </w:tblGrid>
      <w:tr w:rsidR="004D69B6" w:rsidRPr="00313576" w14:paraId="42ABB173" w14:textId="77777777" w:rsidTr="006525DD">
        <w:trPr>
          <w:trHeight w:val="862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43639C0" w14:textId="77777777" w:rsidR="004D69B6" w:rsidRPr="00313576" w:rsidRDefault="004D69B6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Critère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7F523364" w14:textId="77777777" w:rsidR="004D69B6" w:rsidRPr="00313576" w:rsidRDefault="004D69B6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Sous Critère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0F8A8FD2" w14:textId="77777777" w:rsidR="004D69B6" w:rsidRPr="00313576" w:rsidRDefault="004D69B6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Jour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1BC34F1" w14:textId="77777777" w:rsidR="004D69B6" w:rsidRPr="00313576" w:rsidRDefault="004D69B6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Intitulé du critère de notation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C47F098" w14:textId="77777777" w:rsidR="004D69B6" w:rsidRPr="00313576" w:rsidRDefault="004D69B6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bjectif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br/>
              <w:t>ou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br/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eastAsia="fr-FR"/>
              </w:rPr>
              <w:t>J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ugement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textDirection w:val="btLr"/>
            <w:vAlign w:val="center"/>
            <w:hideMark/>
          </w:tcPr>
          <w:p w14:paraId="2EE5D867" w14:textId="77777777" w:rsidR="004D69B6" w:rsidRPr="00313576" w:rsidRDefault="004D69B6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Barème</w:t>
            </w:r>
          </w:p>
        </w:tc>
      </w:tr>
      <w:tr w:rsidR="004D69B6" w:rsidRPr="004F16FE" w14:paraId="28DD31D9" w14:textId="77777777" w:rsidTr="007E71EA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4FC34DEF" w14:textId="77777777" w:rsidR="004D69B6" w:rsidRPr="004F16FE" w:rsidRDefault="004D69B6" w:rsidP="007E71E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  <w:t>A</w:t>
            </w:r>
          </w:p>
        </w:tc>
        <w:tc>
          <w:tcPr>
            <w:tcW w:w="8788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1291BCC4" w14:textId="77777777" w:rsidR="004D69B6" w:rsidRPr="004F16FE" w:rsidRDefault="004D69B6" w:rsidP="007E71E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  <w:t> </w:t>
            </w:r>
          </w:p>
          <w:p w14:paraId="7C03771A" w14:textId="77777777" w:rsidR="004D69B6" w:rsidRPr="004F16FE" w:rsidRDefault="004D69B6" w:rsidP="007E71E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</w:pPr>
            <w:r w:rsidRPr="00F90BE7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  <w:t>CONCEPTION / MODIFICATION DE PRODUIT</w:t>
            </w:r>
          </w:p>
          <w:p w14:paraId="2BFD20B9" w14:textId="77777777" w:rsidR="004D69B6" w:rsidRPr="004F16FE" w:rsidRDefault="004D69B6" w:rsidP="007E71E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eastAsia="fr-FR"/>
              </w:rPr>
              <w:t> </w:t>
            </w:r>
          </w:p>
        </w:tc>
      </w:tr>
      <w:tr w:rsidR="004D69B6" w:rsidRPr="00F90BE7" w14:paraId="27BEDF0C" w14:textId="77777777" w:rsidTr="007E71EA">
        <w:trPr>
          <w:trHeight w:val="284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8CE271A" w14:textId="77777777" w:rsidR="004D69B6" w:rsidRPr="00336D7D" w:rsidRDefault="004D69B6" w:rsidP="007E71E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</w:tr>
      <w:tr w:rsidR="004D69B6" w:rsidRPr="00D14544" w14:paraId="4CB01B68" w14:textId="77777777" w:rsidTr="007E71EA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37741AB" w14:textId="168F8E44" w:rsidR="004D69B6" w:rsidRPr="00D14544" w:rsidRDefault="006F68CB" w:rsidP="00DD2AC2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11F275E" w14:textId="4DAA890B" w:rsidR="004D69B6" w:rsidRDefault="006F68CB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A6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33630B8" w14:textId="77777777" w:rsidR="004D69B6" w:rsidRPr="00D14544" w:rsidRDefault="004D69B6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0F7C814" w14:textId="77777777" w:rsidR="004D69B6" w:rsidRPr="000710A0" w:rsidRDefault="004D69B6" w:rsidP="007E71EA">
            <w:pPr>
              <w:jc w:val="center"/>
              <w:rPr>
                <w:rFonts w:cs="Arial"/>
                <w:b/>
                <w:bCs/>
                <w:lang w:eastAsia="fr-FR"/>
              </w:rPr>
            </w:pPr>
            <w:r w:rsidRPr="000710A0">
              <w:rPr>
                <w:rFonts w:cs="Arial"/>
                <w:b/>
                <w:bCs/>
                <w:lang w:eastAsia="fr-FR"/>
              </w:rPr>
              <w:t>Mise en œuvre de la trappe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CC37ACF" w14:textId="77777777" w:rsidR="004D69B6" w:rsidRPr="00D14544" w:rsidRDefault="004D69B6" w:rsidP="007E71E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24B4557" w14:textId="7116D7C6" w:rsidR="004D69B6" w:rsidRDefault="00194727" w:rsidP="00717159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1.</w:t>
            </w:r>
            <w:r w:rsidR="005D4D4B">
              <w:rPr>
                <w:rFonts w:eastAsia="Times New Roman" w:cs="Arial"/>
                <w:b/>
                <w:bCs/>
                <w:sz w:val="20"/>
                <w:szCs w:val="20"/>
                <w:lang w:eastAsia="fr-FR"/>
              </w:rPr>
              <w:t>2</w:t>
            </w:r>
          </w:p>
        </w:tc>
      </w:tr>
      <w:tr w:rsidR="004D69B6" w:rsidRPr="00313576" w14:paraId="0D8B9B67" w14:textId="77777777" w:rsidTr="007E71EA">
        <w:trPr>
          <w:trHeight w:val="291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1847EA" w14:textId="77777777" w:rsidR="004D69B6" w:rsidRDefault="004D69B6" w:rsidP="007E71E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eastAsia="fr-FR"/>
              </w:rPr>
            </w:pPr>
          </w:p>
        </w:tc>
      </w:tr>
      <w:tr w:rsidR="004D69B6" w:rsidRPr="00D14544" w14:paraId="43B2ED8E" w14:textId="77777777" w:rsidTr="007E71EA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FD56528" w14:textId="77777777" w:rsidR="004D69B6" w:rsidRPr="00D14544" w:rsidRDefault="004D69B6" w:rsidP="007E71E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  <w:r w:rsidRPr="00D14544">
              <w:rPr>
                <w:rFonts w:eastAsia="Times New Roman" w:cs="Arial"/>
                <w:b/>
                <w:bCs/>
                <w:lang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89685D8" w14:textId="77777777" w:rsidR="004D69B6" w:rsidRPr="00D14544" w:rsidRDefault="004D69B6" w:rsidP="007E71E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199B943" w14:textId="77777777" w:rsidR="004D69B6" w:rsidRPr="00D14544" w:rsidRDefault="004D69B6" w:rsidP="007E71E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1651AAD" w14:textId="77777777" w:rsidR="004D69B6" w:rsidRPr="00D14544" w:rsidRDefault="004D69B6" w:rsidP="007E71EA">
            <w:pPr>
              <w:jc w:val="left"/>
              <w:rPr>
                <w:rFonts w:eastAsia="Times New Roman" w:cs="Arial"/>
                <w:b/>
                <w:bCs/>
                <w:color w:val="000000"/>
                <w:lang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eastAsia="fr-FR"/>
              </w:rPr>
              <w:t>TOTAL Critère A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EBD48CB" w14:textId="77777777" w:rsidR="004D69B6" w:rsidRPr="00D14544" w:rsidRDefault="004D69B6" w:rsidP="007E71EA">
            <w:pPr>
              <w:jc w:val="center"/>
              <w:rPr>
                <w:rFonts w:eastAsia="Times New Roman" w:cs="Arial"/>
                <w:b/>
                <w:bCs/>
                <w:lang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E9E8DCF" w14:textId="6A584E1C" w:rsidR="004D69B6" w:rsidRPr="00D14544" w:rsidRDefault="004D69B6" w:rsidP="00194727">
            <w:pPr>
              <w:jc w:val="center"/>
              <w:rPr>
                <w:rFonts w:eastAsia="Times New Roman" w:cs="Arial"/>
                <w:b/>
                <w:bCs/>
                <w:color w:val="FFFFFF"/>
                <w:lang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eastAsia="fr-FR"/>
              </w:rPr>
              <w:t>1</w:t>
            </w:r>
            <w:r w:rsidR="00194727">
              <w:rPr>
                <w:rFonts w:eastAsia="Times New Roman" w:cs="Arial"/>
                <w:b/>
                <w:bCs/>
                <w:color w:val="FFFFFF"/>
                <w:lang w:eastAsia="fr-FR"/>
              </w:rPr>
              <w:t>2</w:t>
            </w:r>
          </w:p>
        </w:tc>
      </w:tr>
    </w:tbl>
    <w:p w14:paraId="119A304D" w14:textId="77777777" w:rsidR="004D69B6" w:rsidRPr="00921E0A" w:rsidRDefault="004D69B6" w:rsidP="001640C0"/>
    <w:sectPr w:rsidR="004D69B6" w:rsidRPr="00921E0A" w:rsidSect="009F59BF">
      <w:headerReference w:type="default" r:id="rId20"/>
      <w:footerReference w:type="default" r:id="rId21"/>
      <w:pgSz w:w="11907" w:h="16839" w:code="9"/>
      <w:pgMar w:top="1276" w:right="850" w:bottom="1276" w:left="1418" w:header="454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F9E1DE" w14:textId="77777777" w:rsidR="0024168A" w:rsidRDefault="0024168A" w:rsidP="00A11118">
      <w:r>
        <w:separator/>
      </w:r>
    </w:p>
  </w:endnote>
  <w:endnote w:type="continuationSeparator" w:id="0">
    <w:p w14:paraId="4303D2B3" w14:textId="77777777" w:rsidR="0024168A" w:rsidRDefault="0024168A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quare721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9532B8" w14:textId="77777777" w:rsidR="009812F0" w:rsidRPr="003A16A3" w:rsidRDefault="009812F0" w:rsidP="007B7F17">
    <w:pPr>
      <w:ind w:right="2126"/>
      <w:rPr>
        <w:sz w:val="16"/>
        <w:szCs w:val="16"/>
      </w:rPr>
    </w:pPr>
    <w:r w:rsidRPr="003A16A3">
      <w:rPr>
        <w:sz w:val="16"/>
        <w:szCs w:val="16"/>
      </w:rPr>
      <w:t>© Worldskills France (WSFR) se réserve tous les droits</w:t>
    </w:r>
    <w:r>
      <w:rPr>
        <w:sz w:val="16"/>
        <w:szCs w:val="16"/>
      </w:rPr>
      <w:t xml:space="preserve"> relatifs aux documents rédigés </w:t>
    </w:r>
    <w:r w:rsidRPr="003A16A3">
      <w:rPr>
        <w:sz w:val="16"/>
        <w:szCs w:val="16"/>
      </w:rPr>
      <w:t>pour ou au nom de WSFR et comprenant leur traduction et leur envoi par v</w:t>
    </w:r>
    <w:r>
      <w:rPr>
        <w:sz w:val="16"/>
        <w:szCs w:val="16"/>
      </w:rPr>
      <w:t xml:space="preserve">oie électronique. </w:t>
    </w:r>
    <w:r w:rsidRPr="003A16A3">
      <w:rPr>
        <w:sz w:val="16"/>
        <w:szCs w:val="16"/>
      </w:rPr>
      <w:t>Ce matériel peut être reproduit</w:t>
    </w:r>
    <w:r w:rsidR="007B7F17">
      <w:rPr>
        <w:sz w:val="16"/>
        <w:szCs w:val="16"/>
      </w:rPr>
      <w:t xml:space="preserve"> </w:t>
    </w:r>
    <w:r w:rsidRPr="003A16A3">
      <w:rPr>
        <w:sz w:val="16"/>
        <w:szCs w:val="16"/>
      </w:rPr>
      <w:t>à des fins professionnelles et</w:t>
    </w:r>
    <w:r>
      <w:rPr>
        <w:sz w:val="16"/>
        <w:szCs w:val="16"/>
      </w:rPr>
      <w:t xml:space="preserve"> pédagogiques non commerciales, </w:t>
    </w:r>
    <w:r w:rsidRPr="003A16A3">
      <w:rPr>
        <w:sz w:val="16"/>
        <w:szCs w:val="16"/>
      </w:rPr>
      <w:t>à la condition que le logo de Worldskills France et la déclaration concernant les droits d’auteur restent en place.</w:t>
    </w:r>
  </w:p>
  <w:p w14:paraId="5EC7739D" w14:textId="77777777" w:rsidR="00644CDC" w:rsidRPr="009812F0" w:rsidRDefault="00644CDC" w:rsidP="009812F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A07A72" w14:textId="77777777" w:rsidR="009812F0" w:rsidRDefault="009812F0" w:rsidP="009812F0">
    <w:pPr>
      <w:rPr>
        <w:sz w:val="16"/>
        <w:szCs w:val="16"/>
      </w:rPr>
    </w:pPr>
    <w:r w:rsidRPr="003A16A3">
      <w:rPr>
        <w:sz w:val="16"/>
        <w:szCs w:val="16"/>
      </w:rPr>
      <w:t>© Worldskills France (WSFR) se réserve tous les droits</w:t>
    </w:r>
    <w:r>
      <w:rPr>
        <w:sz w:val="16"/>
        <w:szCs w:val="16"/>
      </w:rPr>
      <w:t xml:space="preserve"> relatifs aux documents rédigés </w:t>
    </w:r>
    <w:r w:rsidRPr="003A16A3">
      <w:rPr>
        <w:sz w:val="16"/>
        <w:szCs w:val="16"/>
      </w:rPr>
      <w:t xml:space="preserve">pour ou au nom </w:t>
    </w:r>
  </w:p>
  <w:p w14:paraId="7C86461F" w14:textId="77777777" w:rsidR="009812F0" w:rsidRDefault="009812F0" w:rsidP="009812F0">
    <w:pPr>
      <w:rPr>
        <w:sz w:val="16"/>
        <w:szCs w:val="16"/>
      </w:rPr>
    </w:pPr>
    <w:r w:rsidRPr="003A16A3">
      <w:rPr>
        <w:sz w:val="16"/>
        <w:szCs w:val="16"/>
      </w:rPr>
      <w:t>de WSFR et comprenant leur traduction et leur envoi par v</w:t>
    </w:r>
    <w:r>
      <w:rPr>
        <w:sz w:val="16"/>
        <w:szCs w:val="16"/>
      </w:rPr>
      <w:t xml:space="preserve">oie électronique. </w:t>
    </w:r>
    <w:r w:rsidRPr="003A16A3">
      <w:rPr>
        <w:sz w:val="16"/>
        <w:szCs w:val="16"/>
      </w:rPr>
      <w:t xml:space="preserve">Ce matériel peut être reproduit </w:t>
    </w:r>
  </w:p>
  <w:p w14:paraId="463D03E1" w14:textId="77777777" w:rsidR="009812F0" w:rsidRDefault="009812F0" w:rsidP="009812F0">
    <w:pPr>
      <w:rPr>
        <w:sz w:val="16"/>
        <w:szCs w:val="16"/>
      </w:rPr>
    </w:pPr>
    <w:r w:rsidRPr="003A16A3">
      <w:rPr>
        <w:sz w:val="16"/>
        <w:szCs w:val="16"/>
      </w:rPr>
      <w:t>à des fins professionnelles et</w:t>
    </w:r>
    <w:r>
      <w:rPr>
        <w:sz w:val="16"/>
        <w:szCs w:val="16"/>
      </w:rPr>
      <w:t xml:space="preserve"> pédagogiques non commerciales, </w:t>
    </w:r>
    <w:r w:rsidRPr="003A16A3">
      <w:rPr>
        <w:sz w:val="16"/>
        <w:szCs w:val="16"/>
      </w:rPr>
      <w:t xml:space="preserve">à la condition que le logo de Worldskills </w:t>
    </w:r>
  </w:p>
  <w:p w14:paraId="2DCAA8E1" w14:textId="77777777" w:rsidR="009812F0" w:rsidRPr="003A16A3" w:rsidRDefault="009812F0" w:rsidP="009812F0">
    <w:pPr>
      <w:rPr>
        <w:sz w:val="16"/>
        <w:szCs w:val="16"/>
      </w:rPr>
    </w:pPr>
    <w:r w:rsidRPr="003A16A3">
      <w:rPr>
        <w:sz w:val="16"/>
        <w:szCs w:val="16"/>
      </w:rPr>
      <w:t>France et la déclaration concernant les droits d’auteur restent en place.</w:t>
    </w:r>
  </w:p>
  <w:p w14:paraId="52BD86EB" w14:textId="77777777" w:rsidR="009812F0" w:rsidRPr="009812F0" w:rsidRDefault="009812F0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28" w:type="dxa"/>
      <w:jc w:val="center"/>
      <w:tblLook w:val="04A0" w:firstRow="1" w:lastRow="0" w:firstColumn="1" w:lastColumn="0" w:noHBand="0" w:noVBand="1"/>
    </w:tblPr>
    <w:tblGrid>
      <w:gridCol w:w="3308"/>
      <w:gridCol w:w="3310"/>
      <w:gridCol w:w="3310"/>
    </w:tblGrid>
    <w:tr w:rsidR="009812F0" w:rsidRPr="00343349" w14:paraId="6AECA960" w14:textId="77777777" w:rsidTr="009812F0">
      <w:trPr>
        <w:jc w:val="center"/>
      </w:trPr>
      <w:tc>
        <w:tcPr>
          <w:tcW w:w="3020" w:type="dxa"/>
          <w:shd w:val="clear" w:color="auto" w:fill="auto"/>
          <w:tcMar>
            <w:top w:w="170" w:type="dxa"/>
          </w:tcMar>
        </w:tcPr>
        <w:p w14:paraId="5FF7C1B8" w14:textId="3B54CCEE" w:rsidR="009812F0" w:rsidRPr="00A06F68" w:rsidRDefault="009812F0" w:rsidP="00225505">
          <w:pPr>
            <w:pStyle w:val="Pieddepage"/>
            <w:rPr>
              <w:rFonts w:cs="Arial"/>
              <w:sz w:val="16"/>
            </w:rPr>
          </w:pPr>
          <w:r>
            <w:rPr>
              <w:rFonts w:cs="Arial"/>
              <w:sz w:val="16"/>
            </w:rPr>
            <w:t>Finales Nationales</w:t>
          </w:r>
          <w:r w:rsidR="005C47DE">
            <w:rPr>
              <w:rFonts w:cs="Arial"/>
              <w:sz w:val="16"/>
            </w:rPr>
            <w:t xml:space="preserve"> – Phase </w:t>
          </w:r>
          <w:r w:rsidR="00907EA6">
            <w:rPr>
              <w:rFonts w:cs="Arial"/>
              <w:sz w:val="16"/>
            </w:rPr>
            <w:t>2</w:t>
          </w:r>
        </w:p>
        <w:p w14:paraId="3ECF9F30" w14:textId="6E2EE8A9" w:rsidR="009812F0" w:rsidRPr="00641164" w:rsidRDefault="009812F0" w:rsidP="00225505">
          <w:pPr>
            <w:pStyle w:val="Pieddepage"/>
            <w:rPr>
              <w:rFonts w:cs="Arial"/>
              <w:b/>
              <w:sz w:val="16"/>
            </w:rPr>
          </w:pPr>
          <w:r w:rsidRPr="00641164">
            <w:rPr>
              <w:rFonts w:cs="Arial"/>
              <w:b/>
              <w:sz w:val="16"/>
            </w:rPr>
            <w:t>4</w:t>
          </w:r>
          <w:r>
            <w:rPr>
              <w:rFonts w:cs="Arial"/>
              <w:b/>
              <w:sz w:val="16"/>
            </w:rPr>
            <w:t>6</w:t>
          </w:r>
          <w:r w:rsidRPr="00641164">
            <w:rPr>
              <w:rFonts w:cs="Arial"/>
              <w:b/>
              <w:sz w:val="16"/>
              <w:vertAlign w:val="superscript"/>
            </w:rPr>
            <w:t>e</w:t>
          </w:r>
          <w:r w:rsidRPr="00641164">
            <w:rPr>
              <w:rFonts w:cs="Arial"/>
              <w:b/>
              <w:sz w:val="16"/>
            </w:rPr>
            <w:t xml:space="preserve"> </w:t>
          </w:r>
          <w:r w:rsidR="00133D9F">
            <w:rPr>
              <w:rFonts w:cs="Arial"/>
              <w:b/>
              <w:sz w:val="16"/>
            </w:rPr>
            <w:t xml:space="preserve">Compétition </w:t>
          </w:r>
          <w:r>
            <w:rPr>
              <w:rFonts w:cs="Arial"/>
              <w:b/>
              <w:sz w:val="16"/>
            </w:rPr>
            <w:t xml:space="preserve">WorldSkills </w:t>
          </w:r>
        </w:p>
        <w:p w14:paraId="3E1ACB21" w14:textId="0B776E6E" w:rsidR="009812F0" w:rsidRDefault="008F0BF3" w:rsidP="00553508">
          <w:pPr>
            <w:pStyle w:val="Pieddepage"/>
            <w:rPr>
              <w:rFonts w:cs="Arial"/>
              <w:sz w:val="16"/>
            </w:rPr>
          </w:pPr>
          <w:r>
            <w:rPr>
              <w:rFonts w:cs="Arial"/>
              <w:sz w:val="16"/>
            </w:rPr>
            <w:t>Ly</w:t>
          </w:r>
          <w:r w:rsidR="00400FBB">
            <w:rPr>
              <w:rFonts w:cs="Arial"/>
              <w:sz w:val="16"/>
            </w:rPr>
            <w:t>on</w:t>
          </w:r>
          <w:r w:rsidR="009812F0">
            <w:rPr>
              <w:rFonts w:cs="Arial"/>
              <w:sz w:val="16"/>
            </w:rPr>
            <w:t xml:space="preserve"> 202</w:t>
          </w:r>
          <w:r>
            <w:rPr>
              <w:rFonts w:cs="Arial"/>
              <w:sz w:val="16"/>
            </w:rPr>
            <w:t>2</w:t>
          </w:r>
        </w:p>
        <w:p w14:paraId="24EF90E6" w14:textId="77777777" w:rsidR="009812F0" w:rsidRDefault="009812F0" w:rsidP="00553508">
          <w:pPr>
            <w:pStyle w:val="Pieddepage"/>
            <w:rPr>
              <w:rFonts w:cs="Arial"/>
              <w:sz w:val="16"/>
            </w:rPr>
          </w:pPr>
        </w:p>
        <w:p w14:paraId="15968E37" w14:textId="60FFE739" w:rsidR="009812F0" w:rsidRDefault="009812F0" w:rsidP="00553508">
          <w:pPr>
            <w:pStyle w:val="Pieddepage"/>
            <w:rPr>
              <w:rFonts w:cs="Arial"/>
              <w:sz w:val="16"/>
            </w:rPr>
          </w:pP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PAGE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6F68CB">
            <w:rPr>
              <w:rFonts w:cs="Arial"/>
              <w:noProof/>
              <w:sz w:val="16"/>
            </w:rPr>
            <w:t>9</w:t>
          </w:r>
          <w:r w:rsidRPr="00A06F68">
            <w:rPr>
              <w:rFonts w:cs="Arial"/>
              <w:sz w:val="16"/>
            </w:rPr>
            <w:fldChar w:fldCharType="end"/>
          </w:r>
          <w:r w:rsidRPr="00A06F68">
            <w:rPr>
              <w:rFonts w:cs="Arial"/>
              <w:sz w:val="16"/>
            </w:rPr>
            <w:t xml:space="preserve"> / </w:t>
          </w: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NUMPAGES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6F68CB">
            <w:rPr>
              <w:rFonts w:cs="Arial"/>
              <w:noProof/>
              <w:sz w:val="16"/>
            </w:rPr>
            <w:t>9</w:t>
          </w:r>
          <w:r w:rsidRPr="00A06F68">
            <w:rPr>
              <w:rFonts w:cs="Arial"/>
              <w:sz w:val="16"/>
            </w:rPr>
            <w:fldChar w:fldCharType="end"/>
          </w:r>
        </w:p>
        <w:p w14:paraId="4BDA9278" w14:textId="77777777" w:rsidR="009812F0" w:rsidRPr="00A06F68" w:rsidRDefault="009812F0" w:rsidP="00203F41">
          <w:pPr>
            <w:pStyle w:val="Pieddepage"/>
            <w:rPr>
              <w:sz w:val="16"/>
              <w:szCs w:val="16"/>
            </w:rPr>
          </w:pP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1B31F22B" w14:textId="77777777" w:rsidR="009812F0" w:rsidRPr="006A3537" w:rsidRDefault="009812F0" w:rsidP="00A10E3D">
          <w:pPr>
            <w:pStyle w:val="Pieddepage"/>
            <w:jc w:val="center"/>
            <w:rPr>
              <w:rFonts w:cs="Arial"/>
              <w:sz w:val="16"/>
            </w:rPr>
          </w:pPr>
          <w:r w:rsidRPr="006A3537">
            <w:rPr>
              <w:rFonts w:cs="Arial"/>
              <w:sz w:val="16"/>
            </w:rPr>
            <w:t>Métier N°</w:t>
          </w:r>
          <w:r w:rsidRPr="006A3537">
            <w:rPr>
              <w:rFonts w:cs="Arial"/>
              <w:b/>
              <w:sz w:val="16"/>
            </w:rPr>
            <w:t>05</w:t>
          </w:r>
        </w:p>
        <w:p w14:paraId="662416AA" w14:textId="77777777" w:rsidR="009812F0" w:rsidRPr="006A3537" w:rsidRDefault="009812F0" w:rsidP="00A10E3D">
          <w:pPr>
            <w:pStyle w:val="Pieddepage"/>
            <w:jc w:val="center"/>
            <w:rPr>
              <w:rFonts w:cs="Arial"/>
              <w:b/>
              <w:sz w:val="16"/>
            </w:rPr>
          </w:pPr>
          <w:r w:rsidRPr="006A3537">
            <w:rPr>
              <w:rFonts w:cs="Arial"/>
              <w:b/>
              <w:sz w:val="16"/>
            </w:rPr>
            <w:t>DAO – Dessin industriel</w:t>
          </w:r>
        </w:p>
        <w:p w14:paraId="118656B2" w14:textId="6BCE5F89" w:rsidR="009812F0" w:rsidRPr="003058A1" w:rsidRDefault="009812F0" w:rsidP="003058A1">
          <w:pPr>
            <w:pStyle w:val="Pieddepage"/>
            <w:jc w:val="center"/>
            <w:rPr>
              <w:rFonts w:cs="Arial"/>
              <w:color w:val="D20A01"/>
              <w:sz w:val="16"/>
            </w:rPr>
          </w:pPr>
          <w:r w:rsidRPr="006A3537">
            <w:rPr>
              <w:rFonts w:cs="Arial"/>
              <w:sz w:val="16"/>
            </w:rPr>
            <w:t xml:space="preserve">Version : </w:t>
          </w:r>
          <w:r w:rsidR="00FB7D0A" w:rsidRPr="006A3537">
            <w:rPr>
              <w:rFonts w:cs="Arial"/>
              <w:sz w:val="16"/>
            </w:rPr>
            <w:t>3</w:t>
          </w:r>
          <w:r w:rsidRPr="006A3537">
            <w:rPr>
              <w:rFonts w:cs="Arial"/>
              <w:sz w:val="16"/>
            </w:rPr>
            <w:t>.0</w:t>
          </w: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69B8A375" w14:textId="77777777" w:rsidR="009812F0" w:rsidRPr="00F41FEF" w:rsidRDefault="009812F0" w:rsidP="00134629">
          <w:pPr>
            <w:pStyle w:val="Pieddepage"/>
            <w:jc w:val="right"/>
            <w:rPr>
              <w:rFonts w:cs="Arial"/>
              <w:sz w:val="16"/>
            </w:rPr>
          </w:pPr>
        </w:p>
        <w:p w14:paraId="6B63B391" w14:textId="77777777" w:rsidR="009812F0" w:rsidRPr="00F41FEF" w:rsidRDefault="009812F0" w:rsidP="00134629">
          <w:pPr>
            <w:pStyle w:val="Pieddepage"/>
            <w:jc w:val="right"/>
            <w:rPr>
              <w:rFonts w:cs="Arial"/>
              <w:sz w:val="16"/>
            </w:rPr>
          </w:pPr>
        </w:p>
      </w:tc>
    </w:tr>
  </w:tbl>
  <w:p w14:paraId="142AB0B4" w14:textId="77777777" w:rsidR="009812F0" w:rsidRPr="00F41FEF" w:rsidRDefault="009812F0" w:rsidP="00A11118">
    <w:pPr>
      <w:pStyle w:val="footer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5C99AD" w14:textId="77777777" w:rsidR="0024168A" w:rsidRDefault="0024168A" w:rsidP="00A11118">
      <w:r>
        <w:separator/>
      </w:r>
    </w:p>
  </w:footnote>
  <w:footnote w:type="continuationSeparator" w:id="0">
    <w:p w14:paraId="1EF3D8FB" w14:textId="77777777" w:rsidR="0024168A" w:rsidRDefault="0024168A" w:rsidP="00A111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298D89" w14:textId="2B22ECAB" w:rsidR="00644CDC" w:rsidRDefault="003640F0" w:rsidP="00A11118">
    <w:pPr>
      <w:pStyle w:val="En-tte"/>
      <w:jc w:val="right"/>
    </w:pPr>
    <w:r>
      <w:rPr>
        <w:noProof/>
        <w:lang w:eastAsia="fr-FR"/>
      </w:rPr>
      <w:drawing>
        <wp:anchor distT="0" distB="0" distL="114300" distR="114300" simplePos="0" relativeHeight="251657216" behindDoc="1" locked="0" layoutInCell="1" allowOverlap="1" wp14:anchorId="69136E9E" wp14:editId="12F0636C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3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03674C" w14:textId="4E58887E" w:rsidR="009812F0" w:rsidRDefault="003640F0" w:rsidP="00A11118">
    <w:pPr>
      <w:pStyle w:val="En-tte"/>
      <w:jc w:val="right"/>
    </w:pPr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 wp14:anchorId="2987881B" wp14:editId="2F183290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5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115427F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822B27"/>
    <w:multiLevelType w:val="hybridMultilevel"/>
    <w:tmpl w:val="7F5200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6FE716E"/>
    <w:multiLevelType w:val="hybridMultilevel"/>
    <w:tmpl w:val="D3561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A16778"/>
    <w:multiLevelType w:val="hybridMultilevel"/>
    <w:tmpl w:val="8CFAE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6521D9"/>
    <w:multiLevelType w:val="hybridMultilevel"/>
    <w:tmpl w:val="9B92BD6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E86745"/>
    <w:multiLevelType w:val="hybridMultilevel"/>
    <w:tmpl w:val="06763D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801CD9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647256"/>
    <w:multiLevelType w:val="hybridMultilevel"/>
    <w:tmpl w:val="3ACE63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591F0D"/>
    <w:multiLevelType w:val="hybridMultilevel"/>
    <w:tmpl w:val="CFF8D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Listepuces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epuces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Listepuces3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Listepuces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Listepuces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2" w15:restartNumberingAfterBreak="0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BD40CFD"/>
    <w:multiLevelType w:val="hybridMultilevel"/>
    <w:tmpl w:val="D8084D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39AD524D"/>
    <w:multiLevelType w:val="hybridMultilevel"/>
    <w:tmpl w:val="3F66AA9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264493"/>
    <w:multiLevelType w:val="hybridMultilevel"/>
    <w:tmpl w:val="E87A3BEE"/>
    <w:lvl w:ilvl="0" w:tplc="A7B8B2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</w:lvl>
    <w:lvl w:ilvl="1">
      <w:start w:val="1"/>
      <w:numFmt w:val="decimal"/>
      <w:lvlText w:val="%1.%2."/>
      <w:lvlJc w:val="left"/>
      <w:pPr>
        <w:ind w:left="1246" w:hanging="432"/>
      </w:pPr>
    </w:lvl>
    <w:lvl w:ilvl="2">
      <w:start w:val="1"/>
      <w:numFmt w:val="decimal"/>
      <w:lvlText w:val="%1.%2.%3."/>
      <w:lvlJc w:val="left"/>
      <w:pPr>
        <w:ind w:left="1678" w:hanging="504"/>
      </w:pPr>
    </w:lvl>
    <w:lvl w:ilvl="3">
      <w:start w:val="1"/>
      <w:numFmt w:val="decimal"/>
      <w:lvlText w:val="%1.%2.%3.%4."/>
      <w:lvlJc w:val="left"/>
      <w:pPr>
        <w:ind w:left="2182" w:hanging="648"/>
      </w:pPr>
    </w:lvl>
    <w:lvl w:ilvl="4">
      <w:start w:val="1"/>
      <w:numFmt w:val="decimal"/>
      <w:lvlText w:val="%1.%2.%3.%4.%5."/>
      <w:lvlJc w:val="left"/>
      <w:pPr>
        <w:ind w:left="2686" w:hanging="792"/>
      </w:pPr>
    </w:lvl>
    <w:lvl w:ilvl="5">
      <w:start w:val="1"/>
      <w:numFmt w:val="decimal"/>
      <w:lvlText w:val="%1.%2.%3.%4.%5.%6."/>
      <w:lvlJc w:val="left"/>
      <w:pPr>
        <w:ind w:left="3190" w:hanging="936"/>
      </w:pPr>
    </w:lvl>
    <w:lvl w:ilvl="6">
      <w:start w:val="1"/>
      <w:numFmt w:val="decimal"/>
      <w:lvlText w:val="%1.%2.%3.%4.%5.%6.%7."/>
      <w:lvlJc w:val="left"/>
      <w:pPr>
        <w:ind w:left="3694" w:hanging="1080"/>
      </w:pPr>
    </w:lvl>
    <w:lvl w:ilvl="7">
      <w:start w:val="1"/>
      <w:numFmt w:val="decimal"/>
      <w:lvlText w:val="%1.%2.%3.%4.%5.%6.%7.%8."/>
      <w:lvlJc w:val="left"/>
      <w:pPr>
        <w:ind w:left="4198" w:hanging="1224"/>
      </w:pPr>
    </w:lvl>
    <w:lvl w:ilvl="8">
      <w:start w:val="1"/>
      <w:numFmt w:val="decimal"/>
      <w:lvlText w:val="%1.%2.%3.%4.%5.%6.%7.%8.%9."/>
      <w:lvlJc w:val="left"/>
      <w:pPr>
        <w:ind w:left="4774" w:hanging="1440"/>
      </w:pPr>
    </w:lvl>
  </w:abstractNum>
  <w:abstractNum w:abstractNumId="20" w15:restartNumberingAfterBreak="0">
    <w:nsid w:val="422F40D9"/>
    <w:multiLevelType w:val="hybridMultilevel"/>
    <w:tmpl w:val="28547F42"/>
    <w:lvl w:ilvl="0" w:tplc="F9BAF04C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865" w:hanging="360"/>
      </w:pPr>
    </w:lvl>
    <w:lvl w:ilvl="2" w:tplc="040C001B" w:tentative="1">
      <w:start w:val="1"/>
      <w:numFmt w:val="lowerRoman"/>
      <w:lvlText w:val="%3."/>
      <w:lvlJc w:val="right"/>
      <w:pPr>
        <w:ind w:left="2585" w:hanging="180"/>
      </w:pPr>
    </w:lvl>
    <w:lvl w:ilvl="3" w:tplc="040C000F" w:tentative="1">
      <w:start w:val="1"/>
      <w:numFmt w:val="decimal"/>
      <w:lvlText w:val="%4."/>
      <w:lvlJc w:val="left"/>
      <w:pPr>
        <w:ind w:left="3305" w:hanging="360"/>
      </w:pPr>
    </w:lvl>
    <w:lvl w:ilvl="4" w:tplc="040C0019" w:tentative="1">
      <w:start w:val="1"/>
      <w:numFmt w:val="lowerLetter"/>
      <w:lvlText w:val="%5."/>
      <w:lvlJc w:val="left"/>
      <w:pPr>
        <w:ind w:left="4025" w:hanging="360"/>
      </w:pPr>
    </w:lvl>
    <w:lvl w:ilvl="5" w:tplc="040C001B" w:tentative="1">
      <w:start w:val="1"/>
      <w:numFmt w:val="lowerRoman"/>
      <w:lvlText w:val="%6."/>
      <w:lvlJc w:val="right"/>
      <w:pPr>
        <w:ind w:left="4745" w:hanging="180"/>
      </w:pPr>
    </w:lvl>
    <w:lvl w:ilvl="6" w:tplc="040C000F" w:tentative="1">
      <w:start w:val="1"/>
      <w:numFmt w:val="decimal"/>
      <w:lvlText w:val="%7."/>
      <w:lvlJc w:val="left"/>
      <w:pPr>
        <w:ind w:left="5465" w:hanging="360"/>
      </w:pPr>
    </w:lvl>
    <w:lvl w:ilvl="7" w:tplc="040C0019" w:tentative="1">
      <w:start w:val="1"/>
      <w:numFmt w:val="lowerLetter"/>
      <w:lvlText w:val="%8."/>
      <w:lvlJc w:val="left"/>
      <w:pPr>
        <w:ind w:left="6185" w:hanging="360"/>
      </w:pPr>
    </w:lvl>
    <w:lvl w:ilvl="8" w:tplc="040C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1" w15:restartNumberingAfterBreak="0">
    <w:nsid w:val="42365BAC"/>
    <w:multiLevelType w:val="hybridMultilevel"/>
    <w:tmpl w:val="1BE690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7F3BE5"/>
    <w:multiLevelType w:val="hybridMultilevel"/>
    <w:tmpl w:val="100039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4907C0"/>
    <w:multiLevelType w:val="hybridMultilevel"/>
    <w:tmpl w:val="F0DE15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744935"/>
    <w:multiLevelType w:val="hybridMultilevel"/>
    <w:tmpl w:val="8FD8EC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6E1D04"/>
    <w:multiLevelType w:val="hybridMultilevel"/>
    <w:tmpl w:val="8D9CFC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4A2D6847"/>
    <w:multiLevelType w:val="hybridMultilevel"/>
    <w:tmpl w:val="787816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DD6FE8"/>
    <w:multiLevelType w:val="hybridMultilevel"/>
    <w:tmpl w:val="AF4C94EA"/>
    <w:lvl w:ilvl="0" w:tplc="F1C6F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34344C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D3BEB6BE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780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0EDF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FAD1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7C85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B209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38FC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EC11A74"/>
    <w:multiLevelType w:val="hybridMultilevel"/>
    <w:tmpl w:val="06100B68"/>
    <w:lvl w:ilvl="0" w:tplc="74DEE56A">
      <w:start w:val="1"/>
      <w:numFmt w:val="bullet"/>
      <w:pStyle w:val="Subpointbullets"/>
      <w:lvlText w:val=""/>
      <w:lvlJc w:val="left"/>
      <w:pPr>
        <w:tabs>
          <w:tab w:val="num" w:pos="1267"/>
        </w:tabs>
        <w:ind w:left="1267" w:hanging="360"/>
      </w:pPr>
      <w:rPr>
        <w:rFonts w:ascii="Symbol" w:hAnsi="Symbol" w:hint="default"/>
      </w:rPr>
    </w:lvl>
    <w:lvl w:ilvl="1" w:tplc="BA90982C">
      <w:start w:val="1"/>
      <w:numFmt w:val="decimal"/>
      <w:lvlText w:val="1.%2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2" w:tplc="BA90982C">
      <w:start w:val="1"/>
      <w:numFmt w:val="decimal"/>
      <w:lvlText w:val="1.%3"/>
      <w:lvlJc w:val="left"/>
      <w:pPr>
        <w:tabs>
          <w:tab w:val="num" w:pos="3274"/>
        </w:tabs>
        <w:ind w:left="3274" w:hanging="567"/>
      </w:pPr>
      <w:rPr>
        <w:rFonts w:hint="default"/>
      </w:rPr>
    </w:lvl>
    <w:lvl w:ilvl="3" w:tplc="04090001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 w:hint="default"/>
      </w:rPr>
    </w:lvl>
  </w:abstractNum>
  <w:abstractNum w:abstractNumId="32" w15:restartNumberingAfterBreak="0">
    <w:nsid w:val="55E15C3B"/>
    <w:multiLevelType w:val="hybridMultilevel"/>
    <w:tmpl w:val="E0C2FCD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A680A8B"/>
    <w:multiLevelType w:val="hybridMultilevel"/>
    <w:tmpl w:val="425C2A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BA6641"/>
    <w:multiLevelType w:val="hybridMultilevel"/>
    <w:tmpl w:val="2D14CA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DCA5F13"/>
    <w:multiLevelType w:val="multilevel"/>
    <w:tmpl w:val="2354A752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36" w15:restartNumberingAfterBreak="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6AFB5DB3"/>
    <w:multiLevelType w:val="hybridMultilevel"/>
    <w:tmpl w:val="9888124E"/>
    <w:lvl w:ilvl="0" w:tplc="8EAE1CF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F606CA48" w:tentative="1">
      <w:start w:val="1"/>
      <w:numFmt w:val="lowerLetter"/>
      <w:lvlText w:val="%2."/>
      <w:lvlJc w:val="left"/>
      <w:pPr>
        <w:ind w:left="1440" w:hanging="360"/>
      </w:pPr>
    </w:lvl>
    <w:lvl w:ilvl="2" w:tplc="64AA5BE8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C00424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E190729"/>
    <w:multiLevelType w:val="hybridMultilevel"/>
    <w:tmpl w:val="E1C28D30"/>
    <w:lvl w:ilvl="0" w:tplc="EFB69C58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C268AB"/>
    <w:multiLevelType w:val="hybridMultilevel"/>
    <w:tmpl w:val="8A0A40C6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EB4043B"/>
    <w:multiLevelType w:val="hybridMultilevel"/>
    <w:tmpl w:val="F28EC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4"/>
  </w:num>
  <w:num w:numId="3">
    <w:abstractNumId w:val="30"/>
  </w:num>
  <w:num w:numId="4">
    <w:abstractNumId w:val="37"/>
  </w:num>
  <w:num w:numId="5">
    <w:abstractNumId w:val="18"/>
  </w:num>
  <w:num w:numId="6">
    <w:abstractNumId w:val="15"/>
  </w:num>
  <w:num w:numId="7">
    <w:abstractNumId w:val="19"/>
  </w:num>
  <w:num w:numId="8">
    <w:abstractNumId w:val="36"/>
  </w:num>
  <w:num w:numId="9">
    <w:abstractNumId w:val="2"/>
  </w:num>
  <w:num w:numId="10">
    <w:abstractNumId w:val="12"/>
  </w:num>
  <w:num w:numId="11">
    <w:abstractNumId w:val="28"/>
  </w:num>
  <w:num w:numId="12">
    <w:abstractNumId w:val="25"/>
  </w:num>
  <w:num w:numId="13">
    <w:abstractNumId w:val="10"/>
  </w:num>
  <w:num w:numId="14">
    <w:abstractNumId w:val="31"/>
  </w:num>
  <w:num w:numId="15">
    <w:abstractNumId w:val="41"/>
  </w:num>
  <w:num w:numId="16">
    <w:abstractNumId w:val="4"/>
  </w:num>
  <w:num w:numId="17">
    <w:abstractNumId w:val="8"/>
  </w:num>
  <w:num w:numId="18">
    <w:abstractNumId w:val="11"/>
  </w:num>
  <w:num w:numId="19">
    <w:abstractNumId w:val="39"/>
  </w:num>
  <w:num w:numId="20">
    <w:abstractNumId w:val="20"/>
  </w:num>
  <w:num w:numId="21">
    <w:abstractNumId w:val="3"/>
  </w:num>
  <w:num w:numId="22">
    <w:abstractNumId w:val="26"/>
  </w:num>
  <w:num w:numId="23">
    <w:abstractNumId w:val="17"/>
  </w:num>
  <w:num w:numId="24">
    <w:abstractNumId w:val="0"/>
  </w:num>
  <w:num w:numId="25">
    <w:abstractNumId w:val="40"/>
  </w:num>
  <w:num w:numId="26">
    <w:abstractNumId w:val="34"/>
  </w:num>
  <w:num w:numId="27">
    <w:abstractNumId w:val="7"/>
  </w:num>
  <w:num w:numId="28">
    <w:abstractNumId w:val="32"/>
  </w:num>
  <w:num w:numId="29">
    <w:abstractNumId w:val="5"/>
  </w:num>
  <w:num w:numId="30">
    <w:abstractNumId w:val="38"/>
  </w:num>
  <w:num w:numId="31">
    <w:abstractNumId w:val="9"/>
  </w:num>
  <w:num w:numId="32">
    <w:abstractNumId w:val="16"/>
  </w:num>
  <w:num w:numId="33">
    <w:abstractNumId w:val="35"/>
  </w:num>
  <w:num w:numId="34">
    <w:abstractNumId w:val="22"/>
  </w:num>
  <w:num w:numId="3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5"/>
  </w:num>
  <w:num w:numId="37">
    <w:abstractNumId w:val="35"/>
  </w:num>
  <w:num w:numId="38">
    <w:abstractNumId w:val="35"/>
  </w:num>
  <w:num w:numId="39">
    <w:abstractNumId w:val="33"/>
  </w:num>
  <w:num w:numId="40">
    <w:abstractNumId w:val="6"/>
  </w:num>
  <w:num w:numId="41">
    <w:abstractNumId w:val="23"/>
  </w:num>
  <w:num w:numId="42">
    <w:abstractNumId w:val="13"/>
  </w:num>
  <w:num w:numId="43">
    <w:abstractNumId w:val="21"/>
  </w:num>
  <w:num w:numId="44">
    <w:abstractNumId w:val="29"/>
  </w:num>
  <w:num w:numId="45">
    <w:abstractNumId w:val="1"/>
  </w:num>
  <w:num w:numId="4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0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50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186A"/>
    <w:rsid w:val="00000440"/>
    <w:rsid w:val="00004C40"/>
    <w:rsid w:val="000061B7"/>
    <w:rsid w:val="00006719"/>
    <w:rsid w:val="00015C6C"/>
    <w:rsid w:val="00031EE5"/>
    <w:rsid w:val="000367E7"/>
    <w:rsid w:val="00037CC4"/>
    <w:rsid w:val="00040C4E"/>
    <w:rsid w:val="0004698F"/>
    <w:rsid w:val="00052827"/>
    <w:rsid w:val="00065070"/>
    <w:rsid w:val="000710A0"/>
    <w:rsid w:val="00077928"/>
    <w:rsid w:val="00080685"/>
    <w:rsid w:val="0008339E"/>
    <w:rsid w:val="0008673F"/>
    <w:rsid w:val="0008779D"/>
    <w:rsid w:val="000938D0"/>
    <w:rsid w:val="000A160D"/>
    <w:rsid w:val="000A35AF"/>
    <w:rsid w:val="000A51EA"/>
    <w:rsid w:val="000B1DCC"/>
    <w:rsid w:val="000B4206"/>
    <w:rsid w:val="000D407A"/>
    <w:rsid w:val="000D53CD"/>
    <w:rsid w:val="000D790D"/>
    <w:rsid w:val="000E0EC5"/>
    <w:rsid w:val="000E5425"/>
    <w:rsid w:val="000E7E43"/>
    <w:rsid w:val="000F3D11"/>
    <w:rsid w:val="00100555"/>
    <w:rsid w:val="0010066C"/>
    <w:rsid w:val="00103EA1"/>
    <w:rsid w:val="00110754"/>
    <w:rsid w:val="0011241F"/>
    <w:rsid w:val="00112713"/>
    <w:rsid w:val="00113080"/>
    <w:rsid w:val="001168DB"/>
    <w:rsid w:val="00131F40"/>
    <w:rsid w:val="00132E48"/>
    <w:rsid w:val="00133997"/>
    <w:rsid w:val="00133D9F"/>
    <w:rsid w:val="00134629"/>
    <w:rsid w:val="001469A9"/>
    <w:rsid w:val="00147CAF"/>
    <w:rsid w:val="0015124E"/>
    <w:rsid w:val="00153348"/>
    <w:rsid w:val="0015371B"/>
    <w:rsid w:val="00153DE5"/>
    <w:rsid w:val="00164042"/>
    <w:rsid w:val="001640C0"/>
    <w:rsid w:val="001662F1"/>
    <w:rsid w:val="0017645E"/>
    <w:rsid w:val="00185A27"/>
    <w:rsid w:val="00192E52"/>
    <w:rsid w:val="00193406"/>
    <w:rsid w:val="00194727"/>
    <w:rsid w:val="001952A9"/>
    <w:rsid w:val="001957A8"/>
    <w:rsid w:val="001A30C2"/>
    <w:rsid w:val="001A7C8C"/>
    <w:rsid w:val="001B057D"/>
    <w:rsid w:val="001B1B5E"/>
    <w:rsid w:val="001B3AC2"/>
    <w:rsid w:val="001B5B51"/>
    <w:rsid w:val="001C3B21"/>
    <w:rsid w:val="001C43AD"/>
    <w:rsid w:val="001D39FF"/>
    <w:rsid w:val="001D5CD5"/>
    <w:rsid w:val="001D5EA7"/>
    <w:rsid w:val="001D7AE9"/>
    <w:rsid w:val="001D7D3F"/>
    <w:rsid w:val="001E261D"/>
    <w:rsid w:val="001E72CF"/>
    <w:rsid w:val="001F358C"/>
    <w:rsid w:val="001F36D7"/>
    <w:rsid w:val="001F5CB5"/>
    <w:rsid w:val="001F72C7"/>
    <w:rsid w:val="002021EA"/>
    <w:rsid w:val="00203F41"/>
    <w:rsid w:val="002048B8"/>
    <w:rsid w:val="002074D3"/>
    <w:rsid w:val="0021063C"/>
    <w:rsid w:val="00212E14"/>
    <w:rsid w:val="0022481E"/>
    <w:rsid w:val="00225505"/>
    <w:rsid w:val="00226926"/>
    <w:rsid w:val="00231B94"/>
    <w:rsid w:val="0023436B"/>
    <w:rsid w:val="00236B91"/>
    <w:rsid w:val="002377F9"/>
    <w:rsid w:val="0024168A"/>
    <w:rsid w:val="00246145"/>
    <w:rsid w:val="00264F87"/>
    <w:rsid w:val="002651CC"/>
    <w:rsid w:val="00272056"/>
    <w:rsid w:val="00285E45"/>
    <w:rsid w:val="00287305"/>
    <w:rsid w:val="00296F66"/>
    <w:rsid w:val="002A1F6A"/>
    <w:rsid w:val="002A339C"/>
    <w:rsid w:val="002A40F8"/>
    <w:rsid w:val="002A6093"/>
    <w:rsid w:val="002B01A0"/>
    <w:rsid w:val="002B22B9"/>
    <w:rsid w:val="002B260D"/>
    <w:rsid w:val="002B57DA"/>
    <w:rsid w:val="002C238F"/>
    <w:rsid w:val="002D3236"/>
    <w:rsid w:val="002D73E9"/>
    <w:rsid w:val="002E02CB"/>
    <w:rsid w:val="002E193D"/>
    <w:rsid w:val="002E4D1F"/>
    <w:rsid w:val="002E4EA5"/>
    <w:rsid w:val="002E5402"/>
    <w:rsid w:val="002F2296"/>
    <w:rsid w:val="002F3239"/>
    <w:rsid w:val="002F56FB"/>
    <w:rsid w:val="002F5FD7"/>
    <w:rsid w:val="00301173"/>
    <w:rsid w:val="003058A1"/>
    <w:rsid w:val="003122CB"/>
    <w:rsid w:val="00313576"/>
    <w:rsid w:val="0031527D"/>
    <w:rsid w:val="00327031"/>
    <w:rsid w:val="00336D7D"/>
    <w:rsid w:val="0034328E"/>
    <w:rsid w:val="00343349"/>
    <w:rsid w:val="003472AF"/>
    <w:rsid w:val="0035740A"/>
    <w:rsid w:val="003577CE"/>
    <w:rsid w:val="00360608"/>
    <w:rsid w:val="003612B7"/>
    <w:rsid w:val="00363CFC"/>
    <w:rsid w:val="003640F0"/>
    <w:rsid w:val="00364CAC"/>
    <w:rsid w:val="00372602"/>
    <w:rsid w:val="00373CB7"/>
    <w:rsid w:val="003744A4"/>
    <w:rsid w:val="00382A34"/>
    <w:rsid w:val="00382FF6"/>
    <w:rsid w:val="00390223"/>
    <w:rsid w:val="003A1253"/>
    <w:rsid w:val="003A16A3"/>
    <w:rsid w:val="003A5B76"/>
    <w:rsid w:val="003A6952"/>
    <w:rsid w:val="003B1519"/>
    <w:rsid w:val="003B6712"/>
    <w:rsid w:val="003C0A5A"/>
    <w:rsid w:val="003D438E"/>
    <w:rsid w:val="003E6408"/>
    <w:rsid w:val="003E6744"/>
    <w:rsid w:val="003E7395"/>
    <w:rsid w:val="003E7DAD"/>
    <w:rsid w:val="003F1B71"/>
    <w:rsid w:val="003F2AFC"/>
    <w:rsid w:val="003F3096"/>
    <w:rsid w:val="00400FBB"/>
    <w:rsid w:val="0040128A"/>
    <w:rsid w:val="00401926"/>
    <w:rsid w:val="0040554C"/>
    <w:rsid w:val="00407E01"/>
    <w:rsid w:val="00413B08"/>
    <w:rsid w:val="00416B5C"/>
    <w:rsid w:val="004172BF"/>
    <w:rsid w:val="00417FC3"/>
    <w:rsid w:val="004214DC"/>
    <w:rsid w:val="00424564"/>
    <w:rsid w:val="00426C75"/>
    <w:rsid w:val="004329F6"/>
    <w:rsid w:val="004361C4"/>
    <w:rsid w:val="00437501"/>
    <w:rsid w:val="00442D74"/>
    <w:rsid w:val="0044784A"/>
    <w:rsid w:val="00456326"/>
    <w:rsid w:val="004564EB"/>
    <w:rsid w:val="00466FEA"/>
    <w:rsid w:val="004743EC"/>
    <w:rsid w:val="00474462"/>
    <w:rsid w:val="00477158"/>
    <w:rsid w:val="00481A0A"/>
    <w:rsid w:val="00483A3F"/>
    <w:rsid w:val="004904E9"/>
    <w:rsid w:val="004932D4"/>
    <w:rsid w:val="004A0D9D"/>
    <w:rsid w:val="004B0CD2"/>
    <w:rsid w:val="004C421D"/>
    <w:rsid w:val="004C72CA"/>
    <w:rsid w:val="004D22BC"/>
    <w:rsid w:val="004D29D0"/>
    <w:rsid w:val="004D5AC3"/>
    <w:rsid w:val="004D69B6"/>
    <w:rsid w:val="004E2D70"/>
    <w:rsid w:val="004F0002"/>
    <w:rsid w:val="00501618"/>
    <w:rsid w:val="00504AFD"/>
    <w:rsid w:val="00506BA9"/>
    <w:rsid w:val="00511F87"/>
    <w:rsid w:val="00513E75"/>
    <w:rsid w:val="00515306"/>
    <w:rsid w:val="00523B47"/>
    <w:rsid w:val="00524627"/>
    <w:rsid w:val="00527CFE"/>
    <w:rsid w:val="00531C93"/>
    <w:rsid w:val="0053320B"/>
    <w:rsid w:val="00535196"/>
    <w:rsid w:val="00536F48"/>
    <w:rsid w:val="005415D4"/>
    <w:rsid w:val="00543F6C"/>
    <w:rsid w:val="00544BE0"/>
    <w:rsid w:val="0054527F"/>
    <w:rsid w:val="00547016"/>
    <w:rsid w:val="00553508"/>
    <w:rsid w:val="005545CD"/>
    <w:rsid w:val="005548B9"/>
    <w:rsid w:val="00555B69"/>
    <w:rsid w:val="00560FD5"/>
    <w:rsid w:val="0056224F"/>
    <w:rsid w:val="00565657"/>
    <w:rsid w:val="0057164A"/>
    <w:rsid w:val="00572993"/>
    <w:rsid w:val="0058376C"/>
    <w:rsid w:val="005844B5"/>
    <w:rsid w:val="00586AED"/>
    <w:rsid w:val="0059086A"/>
    <w:rsid w:val="00594106"/>
    <w:rsid w:val="005943DD"/>
    <w:rsid w:val="00594C14"/>
    <w:rsid w:val="005A1826"/>
    <w:rsid w:val="005A1FD1"/>
    <w:rsid w:val="005A2A3D"/>
    <w:rsid w:val="005A7230"/>
    <w:rsid w:val="005B5A6D"/>
    <w:rsid w:val="005C0118"/>
    <w:rsid w:val="005C3B32"/>
    <w:rsid w:val="005C45EB"/>
    <w:rsid w:val="005C47DE"/>
    <w:rsid w:val="005D302E"/>
    <w:rsid w:val="005D3CD8"/>
    <w:rsid w:val="005D4D4B"/>
    <w:rsid w:val="005E0328"/>
    <w:rsid w:val="005E2B8B"/>
    <w:rsid w:val="005E553C"/>
    <w:rsid w:val="005F2A1F"/>
    <w:rsid w:val="005F3AC6"/>
    <w:rsid w:val="005F6C5B"/>
    <w:rsid w:val="00611E36"/>
    <w:rsid w:val="00612416"/>
    <w:rsid w:val="006138E2"/>
    <w:rsid w:val="00615DEF"/>
    <w:rsid w:val="00617E71"/>
    <w:rsid w:val="00621982"/>
    <w:rsid w:val="006248B8"/>
    <w:rsid w:val="0062539A"/>
    <w:rsid w:val="006404BF"/>
    <w:rsid w:val="00640FF3"/>
    <w:rsid w:val="00641164"/>
    <w:rsid w:val="006445A4"/>
    <w:rsid w:val="00644CDC"/>
    <w:rsid w:val="00647710"/>
    <w:rsid w:val="00651605"/>
    <w:rsid w:val="00651688"/>
    <w:rsid w:val="0065258F"/>
    <w:rsid w:val="006525DD"/>
    <w:rsid w:val="0065718F"/>
    <w:rsid w:val="00661AA9"/>
    <w:rsid w:val="00663D91"/>
    <w:rsid w:val="00664B2F"/>
    <w:rsid w:val="0066530E"/>
    <w:rsid w:val="006802A3"/>
    <w:rsid w:val="00680DE2"/>
    <w:rsid w:val="00690FC8"/>
    <w:rsid w:val="00692F72"/>
    <w:rsid w:val="006A0A3A"/>
    <w:rsid w:val="006A1E87"/>
    <w:rsid w:val="006A3537"/>
    <w:rsid w:val="006A539E"/>
    <w:rsid w:val="006A63BB"/>
    <w:rsid w:val="006A7633"/>
    <w:rsid w:val="006B5E4C"/>
    <w:rsid w:val="006B6F3E"/>
    <w:rsid w:val="006B7209"/>
    <w:rsid w:val="006C3D8D"/>
    <w:rsid w:val="006C6DA0"/>
    <w:rsid w:val="006C789E"/>
    <w:rsid w:val="006E10A1"/>
    <w:rsid w:val="006E216E"/>
    <w:rsid w:val="006E7566"/>
    <w:rsid w:val="006F25D6"/>
    <w:rsid w:val="006F68CB"/>
    <w:rsid w:val="006F6D68"/>
    <w:rsid w:val="00700D40"/>
    <w:rsid w:val="007019CD"/>
    <w:rsid w:val="007038DD"/>
    <w:rsid w:val="00713E41"/>
    <w:rsid w:val="00716CF5"/>
    <w:rsid w:val="00717159"/>
    <w:rsid w:val="00720804"/>
    <w:rsid w:val="00720B65"/>
    <w:rsid w:val="007215C4"/>
    <w:rsid w:val="007268AA"/>
    <w:rsid w:val="007433D6"/>
    <w:rsid w:val="0075132B"/>
    <w:rsid w:val="0075523F"/>
    <w:rsid w:val="00772E0D"/>
    <w:rsid w:val="007855C5"/>
    <w:rsid w:val="00790DF8"/>
    <w:rsid w:val="00797BD2"/>
    <w:rsid w:val="007A03AD"/>
    <w:rsid w:val="007A129E"/>
    <w:rsid w:val="007A372D"/>
    <w:rsid w:val="007A5654"/>
    <w:rsid w:val="007A5BDA"/>
    <w:rsid w:val="007A602C"/>
    <w:rsid w:val="007A7A32"/>
    <w:rsid w:val="007B1825"/>
    <w:rsid w:val="007B2D17"/>
    <w:rsid w:val="007B546D"/>
    <w:rsid w:val="007B7F17"/>
    <w:rsid w:val="007C08DF"/>
    <w:rsid w:val="007C158B"/>
    <w:rsid w:val="007C3C31"/>
    <w:rsid w:val="007D15CB"/>
    <w:rsid w:val="007D1813"/>
    <w:rsid w:val="007E16EB"/>
    <w:rsid w:val="007E486E"/>
    <w:rsid w:val="007E50C5"/>
    <w:rsid w:val="007E71EA"/>
    <w:rsid w:val="007F3526"/>
    <w:rsid w:val="007F5CF4"/>
    <w:rsid w:val="00803FD9"/>
    <w:rsid w:val="00806D11"/>
    <w:rsid w:val="00814643"/>
    <w:rsid w:val="008241C7"/>
    <w:rsid w:val="00827611"/>
    <w:rsid w:val="00830C21"/>
    <w:rsid w:val="00835FAC"/>
    <w:rsid w:val="008369C2"/>
    <w:rsid w:val="00837264"/>
    <w:rsid w:val="008379D8"/>
    <w:rsid w:val="00843243"/>
    <w:rsid w:val="008478FE"/>
    <w:rsid w:val="00850C9F"/>
    <w:rsid w:val="0085717F"/>
    <w:rsid w:val="00857EA2"/>
    <w:rsid w:val="008639AB"/>
    <w:rsid w:val="00863AB3"/>
    <w:rsid w:val="00872C5D"/>
    <w:rsid w:val="0088373F"/>
    <w:rsid w:val="008871AE"/>
    <w:rsid w:val="008963BD"/>
    <w:rsid w:val="008A6352"/>
    <w:rsid w:val="008B01F6"/>
    <w:rsid w:val="008B5120"/>
    <w:rsid w:val="008C4593"/>
    <w:rsid w:val="008D376D"/>
    <w:rsid w:val="008D7B2B"/>
    <w:rsid w:val="008D7DCF"/>
    <w:rsid w:val="008E0B1F"/>
    <w:rsid w:val="008E46E0"/>
    <w:rsid w:val="008F0BF3"/>
    <w:rsid w:val="008F6A1A"/>
    <w:rsid w:val="009007D5"/>
    <w:rsid w:val="00907EA6"/>
    <w:rsid w:val="00910614"/>
    <w:rsid w:val="00912393"/>
    <w:rsid w:val="00912677"/>
    <w:rsid w:val="009179DE"/>
    <w:rsid w:val="00921DC6"/>
    <w:rsid w:val="00921E0A"/>
    <w:rsid w:val="009273FB"/>
    <w:rsid w:val="0093760A"/>
    <w:rsid w:val="00941913"/>
    <w:rsid w:val="00944ADD"/>
    <w:rsid w:val="00944F05"/>
    <w:rsid w:val="00950D88"/>
    <w:rsid w:val="00950F5C"/>
    <w:rsid w:val="00960B97"/>
    <w:rsid w:val="00963161"/>
    <w:rsid w:val="0096424B"/>
    <w:rsid w:val="00964FEF"/>
    <w:rsid w:val="009658EC"/>
    <w:rsid w:val="009670A7"/>
    <w:rsid w:val="009726B4"/>
    <w:rsid w:val="009812F0"/>
    <w:rsid w:val="00985524"/>
    <w:rsid w:val="00986BDF"/>
    <w:rsid w:val="00993622"/>
    <w:rsid w:val="00994FD0"/>
    <w:rsid w:val="009956BB"/>
    <w:rsid w:val="009A0969"/>
    <w:rsid w:val="009A1525"/>
    <w:rsid w:val="009A50D2"/>
    <w:rsid w:val="009B2358"/>
    <w:rsid w:val="009D1BD7"/>
    <w:rsid w:val="009E1CE0"/>
    <w:rsid w:val="009E6CCE"/>
    <w:rsid w:val="009F0CC6"/>
    <w:rsid w:val="009F3A44"/>
    <w:rsid w:val="009F3FF5"/>
    <w:rsid w:val="009F4000"/>
    <w:rsid w:val="009F571E"/>
    <w:rsid w:val="009F59BF"/>
    <w:rsid w:val="00A02EED"/>
    <w:rsid w:val="00A05873"/>
    <w:rsid w:val="00A06F68"/>
    <w:rsid w:val="00A10E3D"/>
    <w:rsid w:val="00A11118"/>
    <w:rsid w:val="00A132C6"/>
    <w:rsid w:val="00A14FF0"/>
    <w:rsid w:val="00A22991"/>
    <w:rsid w:val="00A24F46"/>
    <w:rsid w:val="00A25F0E"/>
    <w:rsid w:val="00A306D2"/>
    <w:rsid w:val="00A3575C"/>
    <w:rsid w:val="00A4283E"/>
    <w:rsid w:val="00A43DED"/>
    <w:rsid w:val="00A451AF"/>
    <w:rsid w:val="00A45DAC"/>
    <w:rsid w:val="00A46638"/>
    <w:rsid w:val="00A46B3A"/>
    <w:rsid w:val="00A46BF7"/>
    <w:rsid w:val="00A5158C"/>
    <w:rsid w:val="00A631B0"/>
    <w:rsid w:val="00A71FE7"/>
    <w:rsid w:val="00A7232A"/>
    <w:rsid w:val="00A7642C"/>
    <w:rsid w:val="00A824F1"/>
    <w:rsid w:val="00A835ED"/>
    <w:rsid w:val="00A8654B"/>
    <w:rsid w:val="00A923FF"/>
    <w:rsid w:val="00A97A27"/>
    <w:rsid w:val="00AA2E9F"/>
    <w:rsid w:val="00AA6F4E"/>
    <w:rsid w:val="00AB1806"/>
    <w:rsid w:val="00AD309E"/>
    <w:rsid w:val="00AD3B34"/>
    <w:rsid w:val="00AF095A"/>
    <w:rsid w:val="00B078B1"/>
    <w:rsid w:val="00B079D3"/>
    <w:rsid w:val="00B101AE"/>
    <w:rsid w:val="00B102F8"/>
    <w:rsid w:val="00B11D6A"/>
    <w:rsid w:val="00B13B94"/>
    <w:rsid w:val="00B14EB0"/>
    <w:rsid w:val="00B168A1"/>
    <w:rsid w:val="00B2172C"/>
    <w:rsid w:val="00B21B9F"/>
    <w:rsid w:val="00B221BE"/>
    <w:rsid w:val="00B23C6C"/>
    <w:rsid w:val="00B3059D"/>
    <w:rsid w:val="00B336EB"/>
    <w:rsid w:val="00B402D3"/>
    <w:rsid w:val="00B404CF"/>
    <w:rsid w:val="00B4157B"/>
    <w:rsid w:val="00B6673F"/>
    <w:rsid w:val="00B66B42"/>
    <w:rsid w:val="00B70DB9"/>
    <w:rsid w:val="00B73180"/>
    <w:rsid w:val="00B74E63"/>
    <w:rsid w:val="00B75DCA"/>
    <w:rsid w:val="00B8096E"/>
    <w:rsid w:val="00B91351"/>
    <w:rsid w:val="00B91869"/>
    <w:rsid w:val="00BA6B2D"/>
    <w:rsid w:val="00BA7FCD"/>
    <w:rsid w:val="00BB146A"/>
    <w:rsid w:val="00BB22F3"/>
    <w:rsid w:val="00BB4FAE"/>
    <w:rsid w:val="00BB5EC4"/>
    <w:rsid w:val="00BC3217"/>
    <w:rsid w:val="00BC39B7"/>
    <w:rsid w:val="00BC3A68"/>
    <w:rsid w:val="00BC52F0"/>
    <w:rsid w:val="00BC5E2E"/>
    <w:rsid w:val="00BC6E2C"/>
    <w:rsid w:val="00BE07C8"/>
    <w:rsid w:val="00BE0AD2"/>
    <w:rsid w:val="00BF0000"/>
    <w:rsid w:val="00C023CB"/>
    <w:rsid w:val="00C02E8D"/>
    <w:rsid w:val="00C04150"/>
    <w:rsid w:val="00C046B3"/>
    <w:rsid w:val="00C066BD"/>
    <w:rsid w:val="00C2027F"/>
    <w:rsid w:val="00C2229A"/>
    <w:rsid w:val="00C24467"/>
    <w:rsid w:val="00C24CEF"/>
    <w:rsid w:val="00C268B8"/>
    <w:rsid w:val="00C3214B"/>
    <w:rsid w:val="00C35218"/>
    <w:rsid w:val="00C42607"/>
    <w:rsid w:val="00C44E62"/>
    <w:rsid w:val="00C46F42"/>
    <w:rsid w:val="00C56962"/>
    <w:rsid w:val="00C70564"/>
    <w:rsid w:val="00C779E3"/>
    <w:rsid w:val="00C837E4"/>
    <w:rsid w:val="00C85F22"/>
    <w:rsid w:val="00C94013"/>
    <w:rsid w:val="00CA0412"/>
    <w:rsid w:val="00CA0543"/>
    <w:rsid w:val="00CA5A98"/>
    <w:rsid w:val="00CA7856"/>
    <w:rsid w:val="00CB0604"/>
    <w:rsid w:val="00CB258B"/>
    <w:rsid w:val="00CB644B"/>
    <w:rsid w:val="00CB66CE"/>
    <w:rsid w:val="00CC0109"/>
    <w:rsid w:val="00CC27CF"/>
    <w:rsid w:val="00CC3E3A"/>
    <w:rsid w:val="00CC7DB5"/>
    <w:rsid w:val="00CD4E13"/>
    <w:rsid w:val="00CD4F06"/>
    <w:rsid w:val="00CD69D0"/>
    <w:rsid w:val="00CE287C"/>
    <w:rsid w:val="00CE2E7C"/>
    <w:rsid w:val="00CE5369"/>
    <w:rsid w:val="00CE77F6"/>
    <w:rsid w:val="00CF143F"/>
    <w:rsid w:val="00CF293E"/>
    <w:rsid w:val="00D01366"/>
    <w:rsid w:val="00D0186A"/>
    <w:rsid w:val="00D07FFB"/>
    <w:rsid w:val="00D112C8"/>
    <w:rsid w:val="00D133AD"/>
    <w:rsid w:val="00D135C9"/>
    <w:rsid w:val="00D14544"/>
    <w:rsid w:val="00D21968"/>
    <w:rsid w:val="00D234B0"/>
    <w:rsid w:val="00D26D27"/>
    <w:rsid w:val="00D30B1F"/>
    <w:rsid w:val="00D36D4D"/>
    <w:rsid w:val="00D508C4"/>
    <w:rsid w:val="00D53326"/>
    <w:rsid w:val="00D53FFB"/>
    <w:rsid w:val="00D57AEC"/>
    <w:rsid w:val="00D65F78"/>
    <w:rsid w:val="00D67FAC"/>
    <w:rsid w:val="00D80C51"/>
    <w:rsid w:val="00D81BD6"/>
    <w:rsid w:val="00D83174"/>
    <w:rsid w:val="00D842CD"/>
    <w:rsid w:val="00D84FCC"/>
    <w:rsid w:val="00D8577F"/>
    <w:rsid w:val="00D875E2"/>
    <w:rsid w:val="00D91408"/>
    <w:rsid w:val="00D920E6"/>
    <w:rsid w:val="00D92A49"/>
    <w:rsid w:val="00D965E7"/>
    <w:rsid w:val="00DA01B0"/>
    <w:rsid w:val="00DA19AD"/>
    <w:rsid w:val="00DB0BB5"/>
    <w:rsid w:val="00DB304F"/>
    <w:rsid w:val="00DC2B2F"/>
    <w:rsid w:val="00DC5A35"/>
    <w:rsid w:val="00DD2AC2"/>
    <w:rsid w:val="00DD33CE"/>
    <w:rsid w:val="00DD479D"/>
    <w:rsid w:val="00DE120F"/>
    <w:rsid w:val="00DE6D2A"/>
    <w:rsid w:val="00DE6F07"/>
    <w:rsid w:val="00DF26D2"/>
    <w:rsid w:val="00DF4C8F"/>
    <w:rsid w:val="00DF52BD"/>
    <w:rsid w:val="00DF7698"/>
    <w:rsid w:val="00E01394"/>
    <w:rsid w:val="00E12D21"/>
    <w:rsid w:val="00E176F2"/>
    <w:rsid w:val="00E21779"/>
    <w:rsid w:val="00E23BEE"/>
    <w:rsid w:val="00E254A0"/>
    <w:rsid w:val="00E25A47"/>
    <w:rsid w:val="00E36FE2"/>
    <w:rsid w:val="00E40023"/>
    <w:rsid w:val="00E4100D"/>
    <w:rsid w:val="00E41C30"/>
    <w:rsid w:val="00E41CF2"/>
    <w:rsid w:val="00E57286"/>
    <w:rsid w:val="00E576F0"/>
    <w:rsid w:val="00E60873"/>
    <w:rsid w:val="00E63E02"/>
    <w:rsid w:val="00E642F7"/>
    <w:rsid w:val="00E64754"/>
    <w:rsid w:val="00E6588C"/>
    <w:rsid w:val="00E66E2A"/>
    <w:rsid w:val="00E81A10"/>
    <w:rsid w:val="00E83621"/>
    <w:rsid w:val="00E8760A"/>
    <w:rsid w:val="00E94019"/>
    <w:rsid w:val="00EB5ACC"/>
    <w:rsid w:val="00EC5A79"/>
    <w:rsid w:val="00EC7B1E"/>
    <w:rsid w:val="00ED2FF6"/>
    <w:rsid w:val="00ED5D12"/>
    <w:rsid w:val="00ED5D87"/>
    <w:rsid w:val="00ED62CF"/>
    <w:rsid w:val="00ED6466"/>
    <w:rsid w:val="00EE10C7"/>
    <w:rsid w:val="00EE1A54"/>
    <w:rsid w:val="00EE2B57"/>
    <w:rsid w:val="00EE4B9D"/>
    <w:rsid w:val="00EE634C"/>
    <w:rsid w:val="00F110D7"/>
    <w:rsid w:val="00F111E3"/>
    <w:rsid w:val="00F11D09"/>
    <w:rsid w:val="00F14588"/>
    <w:rsid w:val="00F17BCC"/>
    <w:rsid w:val="00F2742F"/>
    <w:rsid w:val="00F3073E"/>
    <w:rsid w:val="00F35BEE"/>
    <w:rsid w:val="00F41FEF"/>
    <w:rsid w:val="00F42C31"/>
    <w:rsid w:val="00F4305B"/>
    <w:rsid w:val="00F50DA8"/>
    <w:rsid w:val="00F51852"/>
    <w:rsid w:val="00F56128"/>
    <w:rsid w:val="00F636B8"/>
    <w:rsid w:val="00F64BDD"/>
    <w:rsid w:val="00F65AC1"/>
    <w:rsid w:val="00F70BC3"/>
    <w:rsid w:val="00F77527"/>
    <w:rsid w:val="00F80AD0"/>
    <w:rsid w:val="00F81976"/>
    <w:rsid w:val="00F87E54"/>
    <w:rsid w:val="00F90BE7"/>
    <w:rsid w:val="00F92B61"/>
    <w:rsid w:val="00F97BF5"/>
    <w:rsid w:val="00FA412F"/>
    <w:rsid w:val="00FB1CBF"/>
    <w:rsid w:val="00FB281E"/>
    <w:rsid w:val="00FB2E03"/>
    <w:rsid w:val="00FB7D0A"/>
    <w:rsid w:val="00FC240D"/>
    <w:rsid w:val="00FC5586"/>
    <w:rsid w:val="00FC6636"/>
    <w:rsid w:val="00FC7A11"/>
    <w:rsid w:val="00FD0B2B"/>
    <w:rsid w:val="00FD1792"/>
    <w:rsid w:val="00FD1C48"/>
    <w:rsid w:val="00FD53D4"/>
    <w:rsid w:val="00FD68ED"/>
    <w:rsid w:val="00FD69F2"/>
    <w:rsid w:val="00FD7250"/>
    <w:rsid w:val="00FE50C4"/>
    <w:rsid w:val="00FE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white"/>
    </o:shapedefaults>
    <o:shapelayout v:ext="edit">
      <o:idmap v:ext="edit" data="2"/>
    </o:shapelayout>
  </w:shapeDefaults>
  <w:decimalSymbol w:val=","/>
  <w:listSeparator w:val=";"/>
  <w14:docId w14:val="110A3822"/>
  <w15:chartTrackingRefBased/>
  <w15:docId w15:val="{8669637E-BDF7-4F8B-90AD-C0639AE1AE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uiPriority="9" w:qFormat="1"/>
    <w:lsdException w:name="heading 3" w:locked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74D3"/>
    <w:pPr>
      <w:jc w:val="both"/>
    </w:pPr>
    <w:rPr>
      <w:rFonts w:ascii="Arial" w:hAnsi="Arial"/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locked/>
    <w:rsid w:val="00553508"/>
    <w:pPr>
      <w:keepNext/>
      <w:widowControl w:val="0"/>
      <w:numPr>
        <w:numId w:val="33"/>
      </w:numPr>
      <w:spacing w:before="600" w:after="240"/>
      <w:outlineLvl w:val="0"/>
    </w:pPr>
    <w:rPr>
      <w:rFonts w:eastAsia="Times New Roman"/>
      <w:b/>
      <w:bCs/>
      <w:caps/>
      <w:sz w:val="32"/>
      <w:szCs w:val="24"/>
    </w:rPr>
  </w:style>
  <w:style w:type="paragraph" w:styleId="Titre2">
    <w:name w:val="heading 2"/>
    <w:basedOn w:val="Normal"/>
    <w:next w:val="Normal"/>
    <w:link w:val="Titre2Car"/>
    <w:uiPriority w:val="9"/>
    <w:qFormat/>
    <w:locked/>
    <w:rsid w:val="00E21779"/>
    <w:pPr>
      <w:keepNext/>
      <w:keepLines/>
      <w:numPr>
        <w:ilvl w:val="1"/>
        <w:numId w:val="33"/>
      </w:numPr>
      <w:spacing w:after="180"/>
      <w:outlineLvl w:val="1"/>
    </w:pPr>
    <w:rPr>
      <w:rFonts w:eastAsia="Times New Roman"/>
      <w:b/>
      <w:bCs/>
      <w:caps/>
      <w:sz w:val="24"/>
      <w:szCs w:val="26"/>
    </w:rPr>
  </w:style>
  <w:style w:type="paragraph" w:styleId="Titre3">
    <w:name w:val="heading 3"/>
    <w:basedOn w:val="Normal"/>
    <w:next w:val="Normal"/>
    <w:link w:val="Titre3Car"/>
    <w:uiPriority w:val="9"/>
    <w:qFormat/>
    <w:locked/>
    <w:rsid w:val="00390223"/>
    <w:pPr>
      <w:keepNext/>
      <w:keepLines/>
      <w:numPr>
        <w:ilvl w:val="2"/>
        <w:numId w:val="33"/>
      </w:numPr>
      <w:spacing w:after="60"/>
      <w:outlineLvl w:val="2"/>
    </w:pPr>
    <w:rPr>
      <w:rFonts w:eastAsia="Times New Roman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C0A5A"/>
    <w:pPr>
      <w:keepNext/>
      <w:numPr>
        <w:ilvl w:val="3"/>
        <w:numId w:val="33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C0A5A"/>
    <w:pPr>
      <w:numPr>
        <w:ilvl w:val="4"/>
        <w:numId w:val="3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C0A5A"/>
    <w:pPr>
      <w:numPr>
        <w:ilvl w:val="5"/>
        <w:numId w:val="33"/>
      </w:numPr>
      <w:spacing w:before="240" w:after="60"/>
      <w:outlineLvl w:val="5"/>
    </w:pPr>
    <w:rPr>
      <w:rFonts w:ascii="Calibri" w:eastAsia="Times New Roman" w:hAnsi="Calibri"/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C0A5A"/>
    <w:pPr>
      <w:numPr>
        <w:ilvl w:val="6"/>
        <w:numId w:val="33"/>
      </w:num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C0A5A"/>
    <w:pPr>
      <w:numPr>
        <w:ilvl w:val="7"/>
        <w:numId w:val="33"/>
      </w:num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C0A5A"/>
    <w:pPr>
      <w:numPr>
        <w:ilvl w:val="8"/>
        <w:numId w:val="33"/>
      </w:numPr>
      <w:spacing w:before="240" w:after="60"/>
      <w:outlineLvl w:val="8"/>
    </w:pPr>
    <w:rPr>
      <w:rFonts w:ascii="Calibri Light" w:eastAsia="Times New Roman" w:hAnsi="Calibri Light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553508"/>
    <w:rPr>
      <w:rFonts w:ascii="Arial" w:eastAsia="Times New Roman" w:hAnsi="Arial" w:cs="Times New Roman"/>
      <w:b/>
      <w:bCs/>
      <w:caps/>
      <w:sz w:val="32"/>
      <w:szCs w:val="24"/>
      <w:lang w:val="fr-FR"/>
    </w:rPr>
  </w:style>
  <w:style w:type="character" w:customStyle="1" w:styleId="Titre2Car">
    <w:name w:val="Titre 2 Car"/>
    <w:link w:val="Titre2"/>
    <w:uiPriority w:val="9"/>
    <w:rsid w:val="00E21779"/>
    <w:rPr>
      <w:rFonts w:ascii="Arial" w:eastAsia="Times New Roman" w:hAnsi="Arial"/>
      <w:b/>
      <w:bCs/>
      <w:caps/>
      <w:sz w:val="24"/>
      <w:szCs w:val="26"/>
      <w:lang w:eastAsia="en-US"/>
    </w:rPr>
  </w:style>
  <w:style w:type="character" w:customStyle="1" w:styleId="Titre3Car">
    <w:name w:val="Titre 3 Car"/>
    <w:link w:val="Titre3"/>
    <w:uiPriority w:val="9"/>
    <w:rsid w:val="00390223"/>
    <w:rPr>
      <w:rFonts w:ascii="Arial" w:eastAsia="Times New Roman" w:hAnsi="Arial" w:cs="Times New Roman"/>
      <w:b/>
      <w:bCs/>
      <w:sz w:val="20"/>
    </w:rPr>
  </w:style>
  <w:style w:type="character" w:styleId="Accentuation">
    <w:name w:val="Emphasis"/>
    <w:uiPriority w:val="20"/>
    <w:qFormat/>
    <w:rsid w:val="00113080"/>
    <w:rPr>
      <w:i/>
      <w:iCs/>
    </w:rPr>
  </w:style>
  <w:style w:type="paragraph" w:styleId="En-tte">
    <w:name w:val="header"/>
    <w:basedOn w:val="Normal"/>
    <w:link w:val="En-tt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uiPriority w:val="99"/>
    <w:rsid w:val="00F56128"/>
    <w:rPr>
      <w:rFonts w:ascii="Square721 BT" w:hAnsi="Square721 BT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uiPriority w:val="99"/>
    <w:rsid w:val="00F56128"/>
    <w:rPr>
      <w:rFonts w:ascii="Square721 BT" w:hAnsi="Square721 BT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612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128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F561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En-tte"/>
    <w:link w:val="footerleftChar"/>
    <w:qFormat/>
    <w:locked/>
    <w:rsid w:val="0022481E"/>
    <w:rPr>
      <w:sz w:val="16"/>
      <w:szCs w:val="16"/>
    </w:rPr>
  </w:style>
  <w:style w:type="paragraph" w:customStyle="1" w:styleId="footercentre">
    <w:name w:val="footer centre"/>
    <w:basedOn w:val="En-tte"/>
    <w:link w:val="footercentreChar"/>
    <w:qFormat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rsid w:val="0022481E"/>
    <w:rPr>
      <w:rFonts w:ascii="Arial" w:hAnsi="Arial"/>
      <w:sz w:val="16"/>
      <w:szCs w:val="16"/>
    </w:rPr>
  </w:style>
  <w:style w:type="paragraph" w:customStyle="1" w:styleId="footerright">
    <w:name w:val="footer right"/>
    <w:basedOn w:val="Pieddepage"/>
    <w:link w:val="footerrightChar"/>
    <w:qFormat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rsid w:val="0022481E"/>
    <w:rPr>
      <w:rFonts w:ascii="Arial" w:hAnsi="Arial"/>
      <w:sz w:val="16"/>
      <w:szCs w:val="16"/>
    </w:rPr>
  </w:style>
  <w:style w:type="paragraph" w:customStyle="1" w:styleId="imagetext">
    <w:name w:val="image text"/>
    <w:basedOn w:val="Normal"/>
    <w:link w:val="imagetextChar"/>
    <w:qFormat/>
    <w:locked/>
    <w:rsid w:val="00E41C30"/>
    <w:rPr>
      <w:i/>
    </w:rPr>
  </w:style>
  <w:style w:type="character" w:customStyle="1" w:styleId="footerrightChar">
    <w:name w:val="footer right Char"/>
    <w:link w:val="footerright"/>
    <w:rsid w:val="0022481E"/>
    <w:rPr>
      <w:rFonts w:ascii="Arial" w:hAnsi="Arial"/>
      <w:sz w:val="16"/>
      <w:szCs w:val="16"/>
    </w:rPr>
  </w:style>
  <w:style w:type="paragraph" w:customStyle="1" w:styleId="bullet">
    <w:name w:val="bullet"/>
    <w:basedOn w:val="Normal"/>
    <w:link w:val="bulletChar"/>
    <w:qFormat/>
    <w:locked/>
    <w:rsid w:val="00B8096E"/>
    <w:pPr>
      <w:numPr>
        <w:numId w:val="1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qFormat/>
    <w:locked/>
    <w:rsid w:val="00B8096E"/>
    <w:pPr>
      <w:numPr>
        <w:ilvl w:val="1"/>
        <w:numId w:val="3"/>
      </w:numPr>
      <w:ind w:left="1135" w:hanging="284"/>
    </w:pPr>
  </w:style>
  <w:style w:type="paragraph" w:customStyle="1" w:styleId="letteredlist">
    <w:name w:val="lettered list"/>
    <w:basedOn w:val="Normal"/>
    <w:link w:val="letteredlistChar"/>
    <w:qFormat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Char">
    <w:name w:val="bullet Char"/>
    <w:link w:val="bullet"/>
    <w:rsid w:val="00B8096E"/>
    <w:rPr>
      <w:rFonts w:ascii="Arial" w:hAnsi="Arial"/>
      <w:sz w:val="20"/>
    </w:rPr>
  </w:style>
  <w:style w:type="paragraph" w:customStyle="1" w:styleId="numberedlist">
    <w:name w:val="numbered list"/>
    <w:basedOn w:val="Normal"/>
    <w:link w:val="numberedlistChar"/>
    <w:qFormat/>
    <w:locked/>
    <w:rsid w:val="00E41C30"/>
    <w:pPr>
      <w:numPr>
        <w:numId w:val="4"/>
      </w:numPr>
      <w:ind w:left="568" w:hanging="284"/>
      <w:contextualSpacing/>
    </w:pPr>
  </w:style>
  <w:style w:type="character" w:customStyle="1" w:styleId="bullet-subChar">
    <w:name w:val="bullet-sub Char"/>
    <w:link w:val="bullet-sub"/>
    <w:rsid w:val="00B8096E"/>
    <w:rPr>
      <w:rFonts w:ascii="Arial" w:hAnsi="Arial"/>
      <w:sz w:val="20"/>
    </w:rPr>
  </w:style>
  <w:style w:type="paragraph" w:customStyle="1" w:styleId="signaturetext">
    <w:name w:val="signature text"/>
    <w:basedOn w:val="imagetext"/>
    <w:link w:val="signaturetextChar"/>
    <w:qFormat/>
    <w:locked/>
    <w:rsid w:val="00E41C30"/>
  </w:style>
  <w:style w:type="character" w:customStyle="1" w:styleId="numberedlistChar">
    <w:name w:val="numbered list Char"/>
    <w:link w:val="numberedlist"/>
    <w:rsid w:val="00E41C30"/>
    <w:rPr>
      <w:rFonts w:ascii="Arial" w:hAnsi="Arial"/>
      <w:sz w:val="20"/>
    </w:rPr>
  </w:style>
  <w:style w:type="character" w:customStyle="1" w:styleId="imagetextChar">
    <w:name w:val="image text Char"/>
    <w:link w:val="imagetext"/>
    <w:rsid w:val="00E41C30"/>
    <w:rPr>
      <w:rFonts w:ascii="Arial" w:hAnsi="Arial"/>
      <w:i/>
      <w:sz w:val="20"/>
    </w:rPr>
  </w:style>
  <w:style w:type="character" w:customStyle="1" w:styleId="letteredlistChar">
    <w:name w:val="lettered list Char"/>
    <w:link w:val="letteredlist"/>
    <w:rsid w:val="00E41C30"/>
    <w:rPr>
      <w:rFonts w:ascii="Arial" w:hAnsi="Arial"/>
      <w:sz w:val="20"/>
    </w:rPr>
  </w:style>
  <w:style w:type="character" w:customStyle="1" w:styleId="signaturetextChar">
    <w:name w:val="signature text Char"/>
    <w:link w:val="signaturetext"/>
    <w:rsid w:val="00E41C30"/>
    <w:rPr>
      <w:rFonts w:ascii="Arial" w:hAnsi="Arial"/>
      <w:i/>
      <w:sz w:val="20"/>
    </w:rPr>
  </w:style>
  <w:style w:type="paragraph" w:customStyle="1" w:styleId="Listemoyenne2-Accent41">
    <w:name w:val="Liste moyenne 2 - Accent 41"/>
    <w:basedOn w:val="Normal"/>
    <w:link w:val="Listemoyenne2-Accent4Car"/>
    <w:uiPriority w:val="34"/>
    <w:qFormat/>
    <w:rsid w:val="007F3526"/>
    <w:pPr>
      <w:ind w:left="720"/>
      <w:contextualSpacing/>
    </w:pPr>
  </w:style>
  <w:style w:type="paragraph" w:customStyle="1" w:styleId="Subsectionheading">
    <w:name w:val="Subsection heading"/>
    <w:basedOn w:val="Normal"/>
    <w:link w:val="SubsectionChar"/>
    <w:rsid w:val="007B1825"/>
    <w:pPr>
      <w:numPr>
        <w:ilvl w:val="1"/>
        <w:numId w:val="11"/>
      </w:numPr>
      <w:spacing w:after="180"/>
    </w:pPr>
    <w:rPr>
      <w:b/>
    </w:rPr>
  </w:style>
  <w:style w:type="paragraph" w:customStyle="1" w:styleId="sub-subsectionheading">
    <w:name w:val="sub-subsection heading"/>
    <w:basedOn w:val="Listemoyenne2-Accent41"/>
    <w:link w:val="sub-subsectionheadingChar"/>
    <w:rsid w:val="007B1825"/>
    <w:pPr>
      <w:numPr>
        <w:ilvl w:val="2"/>
        <w:numId w:val="11"/>
      </w:numPr>
      <w:spacing w:after="60"/>
      <w:ind w:left="1248" w:hanging="794"/>
    </w:pPr>
  </w:style>
  <w:style w:type="character" w:customStyle="1" w:styleId="Listemoyenne2-Accent4Car">
    <w:name w:val="Liste moyenne 2 - Accent 4 Car"/>
    <w:link w:val="Listemoyenne2-Accent41"/>
    <w:uiPriority w:val="34"/>
    <w:rsid w:val="00193406"/>
    <w:rPr>
      <w:rFonts w:ascii="Arial" w:hAnsi="Arial"/>
      <w:sz w:val="20"/>
    </w:rPr>
  </w:style>
  <w:style w:type="character" w:customStyle="1" w:styleId="SubsectionChar">
    <w:name w:val="Subsection Char"/>
    <w:link w:val="Subsectionheading"/>
    <w:rsid w:val="007B1825"/>
    <w:rPr>
      <w:rFonts w:ascii="Arial" w:hAnsi="Arial"/>
      <w:b/>
      <w:sz w:val="20"/>
    </w:rPr>
  </w:style>
  <w:style w:type="paragraph" w:customStyle="1" w:styleId="sub-subsectiontext">
    <w:name w:val="sub-subsection text"/>
    <w:basedOn w:val="Normal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link w:val="sub-subsectionheading"/>
    <w:rsid w:val="007B1825"/>
    <w:rPr>
      <w:rFonts w:ascii="Arial" w:hAnsi="Arial"/>
      <w:sz w:val="20"/>
    </w:rPr>
  </w:style>
  <w:style w:type="paragraph" w:customStyle="1" w:styleId="subsectiontext">
    <w:name w:val="subsection text"/>
    <w:basedOn w:val="Normal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rsid w:val="00193406"/>
    <w:rPr>
      <w:rFonts w:ascii="Arial" w:hAnsi="Arial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rsid w:val="004743EC"/>
    <w:rPr>
      <w:rFonts w:ascii="Arial" w:hAnsi="Arial"/>
      <w:sz w:val="20"/>
    </w:rPr>
  </w:style>
  <w:style w:type="character" w:customStyle="1" w:styleId="bulletsub-subsectionChar">
    <w:name w:val="bullet sub-subsection Char"/>
    <w:link w:val="bulletsub-subsection"/>
    <w:rsid w:val="003A6952"/>
    <w:rPr>
      <w:rFonts w:ascii="Arial" w:hAnsi="Arial"/>
      <w:sz w:val="20"/>
    </w:rPr>
  </w:style>
  <w:style w:type="paragraph" w:customStyle="1" w:styleId="DocTitle">
    <w:name w:val="Doc Title"/>
    <w:basedOn w:val="Normal"/>
    <w:link w:val="DocTitleChar"/>
    <w:qFormat/>
    <w:rsid w:val="001D7D3F"/>
    <w:rPr>
      <w:b/>
      <w:sz w:val="44"/>
      <w:szCs w:val="44"/>
    </w:rPr>
  </w:style>
  <w:style w:type="paragraph" w:customStyle="1" w:styleId="Docsubtitle1">
    <w:name w:val="Doc subtitle1"/>
    <w:basedOn w:val="Normal"/>
    <w:link w:val="Docsubtitle1Char"/>
    <w:qFormat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rsid w:val="001D7D3F"/>
    <w:rPr>
      <w:rFonts w:ascii="Arial" w:hAnsi="Arial"/>
      <w:b/>
      <w:sz w:val="44"/>
      <w:szCs w:val="44"/>
    </w:rPr>
  </w:style>
  <w:style w:type="paragraph" w:customStyle="1" w:styleId="Docsubtitle2">
    <w:name w:val="Doc subtitle2"/>
    <w:basedOn w:val="Normal"/>
    <w:link w:val="Docsubtitle2Char"/>
    <w:qFormat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rsid w:val="006B7209"/>
    <w:rPr>
      <w:rFonts w:ascii="Arial" w:hAnsi="Arial"/>
      <w:b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5A2A3D"/>
    <w:pPr>
      <w:ind w:left="180"/>
    </w:pPr>
    <w:rPr>
      <w:rFonts w:eastAsia="Times New Roman"/>
      <w:szCs w:val="24"/>
    </w:rPr>
  </w:style>
  <w:style w:type="character" w:customStyle="1" w:styleId="Docsubtitle2Char">
    <w:name w:val="Doc subtitle2 Char"/>
    <w:link w:val="Docsubtitle2"/>
    <w:rsid w:val="006B7209"/>
    <w:rPr>
      <w:rFonts w:ascii="Arial" w:hAnsi="Arial"/>
      <w:sz w:val="28"/>
      <w:szCs w:val="28"/>
    </w:rPr>
  </w:style>
  <w:style w:type="character" w:styleId="Lienhypertexte">
    <w:name w:val="Hyperlink"/>
    <w:uiPriority w:val="99"/>
    <w:rsid w:val="005A2A3D"/>
    <w:rPr>
      <w:color w:val="0000FF"/>
      <w:u w:val="single"/>
    </w:rPr>
  </w:style>
  <w:style w:type="table" w:customStyle="1" w:styleId="WSITable">
    <w:name w:val="WSI Table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table" w:customStyle="1" w:styleId="LightList1">
    <w:name w:val="Light List1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spacing w:before="0" w:after="0" w:line="240" w:lineRule="auto"/>
      </w:pPr>
      <w:rPr>
        <w:b/>
      </w:rPr>
      <w:tblPr/>
      <w:tcPr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paragraph" w:customStyle="1" w:styleId="bullettext">
    <w:name w:val="bullet text"/>
    <w:basedOn w:val="bullet"/>
    <w:link w:val="bullettextChar"/>
    <w:qFormat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qFormat/>
    <w:rsid w:val="00BA6B2D"/>
    <w:pPr>
      <w:ind w:left="1134"/>
    </w:pPr>
  </w:style>
  <w:style w:type="character" w:customStyle="1" w:styleId="bullettextChar">
    <w:name w:val="bullet text Char"/>
    <w:link w:val="bullettext"/>
    <w:rsid w:val="00B8096E"/>
    <w:rPr>
      <w:rFonts w:ascii="Arial" w:hAnsi="Arial"/>
      <w:sz w:val="20"/>
    </w:rPr>
  </w:style>
  <w:style w:type="character" w:customStyle="1" w:styleId="bullet-subtextChar">
    <w:name w:val="bullet-sub text Char"/>
    <w:link w:val="bullet-subtext"/>
    <w:rsid w:val="00BA6B2D"/>
    <w:rPr>
      <w:rFonts w:ascii="Arial" w:hAnsi="Arial"/>
      <w:sz w:val="20"/>
    </w:rPr>
  </w:style>
  <w:style w:type="paragraph" w:customStyle="1" w:styleId="tablebullet">
    <w:name w:val="table bullet"/>
    <w:basedOn w:val="Listemoyenne2-Accent41"/>
    <w:link w:val="tablebulletChar"/>
    <w:qFormat/>
    <w:rsid w:val="00110754"/>
    <w:pPr>
      <w:numPr>
        <w:numId w:val="12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rsid w:val="00110754"/>
    <w:rPr>
      <w:rFonts w:ascii="Arial" w:hAnsi="Arial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qFormat/>
    <w:rsid w:val="00B8096E"/>
    <w:pPr>
      <w:numPr>
        <w:ilvl w:val="2"/>
      </w:numPr>
      <w:ind w:left="1702" w:hanging="284"/>
    </w:pPr>
  </w:style>
  <w:style w:type="paragraph" w:customStyle="1" w:styleId="bullet-sub-subtext">
    <w:name w:val="bullet-sub-sub text"/>
    <w:basedOn w:val="bullet-subtext"/>
    <w:link w:val="bullet-sub-subtextChar"/>
    <w:qFormat/>
    <w:rsid w:val="00BA6B2D"/>
    <w:pPr>
      <w:ind w:left="1701"/>
    </w:pPr>
  </w:style>
  <w:style w:type="character" w:customStyle="1" w:styleId="bullet-sub-subChar">
    <w:name w:val="bullet-sub-sub Char"/>
    <w:link w:val="bullet-sub-sub"/>
    <w:rsid w:val="00B8096E"/>
    <w:rPr>
      <w:rFonts w:ascii="Arial" w:hAnsi="Arial"/>
      <w:sz w:val="20"/>
    </w:rPr>
  </w:style>
  <w:style w:type="paragraph" w:customStyle="1" w:styleId="tablesub-bullet">
    <w:name w:val="table sub-bullet"/>
    <w:basedOn w:val="tablebullet"/>
    <w:link w:val="tablesub-bulletChar"/>
    <w:qFormat/>
    <w:rsid w:val="00B8096E"/>
    <w:pPr>
      <w:numPr>
        <w:numId w:val="13"/>
      </w:numPr>
      <w:ind w:left="568" w:hanging="284"/>
    </w:pPr>
  </w:style>
  <w:style w:type="character" w:customStyle="1" w:styleId="bullet-sub-subtextChar">
    <w:name w:val="bullet-sub-sub text Char"/>
    <w:link w:val="bullet-sub-subtext"/>
    <w:rsid w:val="00BA6B2D"/>
    <w:rPr>
      <w:rFonts w:ascii="Arial" w:hAnsi="Arial"/>
      <w:sz w:val="20"/>
    </w:rPr>
  </w:style>
  <w:style w:type="character" w:customStyle="1" w:styleId="tablesub-bulletChar">
    <w:name w:val="table sub-bullet Char"/>
    <w:link w:val="tablesub-bullet"/>
    <w:rsid w:val="00B8096E"/>
    <w:rPr>
      <w:rFonts w:ascii="Arial" w:hAnsi="Arial"/>
      <w:color w:val="000000"/>
      <w:sz w:val="20"/>
    </w:rPr>
  </w:style>
  <w:style w:type="paragraph" w:styleId="TM1">
    <w:name w:val="toc 1"/>
    <w:basedOn w:val="Normal"/>
    <w:next w:val="Normal"/>
    <w:autoRedefine/>
    <w:uiPriority w:val="39"/>
    <w:rsid w:val="00ED62CF"/>
    <w:pPr>
      <w:spacing w:before="240"/>
    </w:pPr>
    <w:rPr>
      <w:rFonts w:eastAsia="Times New Roman"/>
      <w:b/>
      <w:caps/>
      <w:sz w:val="32"/>
      <w:szCs w:val="24"/>
    </w:rPr>
  </w:style>
  <w:style w:type="paragraph" w:customStyle="1" w:styleId="Doctitle0">
    <w:name w:val="Doc title"/>
    <w:basedOn w:val="Normal"/>
    <w:rsid w:val="00D0186A"/>
    <w:rPr>
      <w:rFonts w:eastAsia="Times New Roman"/>
      <w:b/>
      <w:sz w:val="40"/>
      <w:szCs w:val="24"/>
    </w:rPr>
  </w:style>
  <w:style w:type="character" w:styleId="Numrodepage">
    <w:name w:val="page number"/>
    <w:rsid w:val="00D0186A"/>
    <w:rPr>
      <w:rFonts w:ascii="Arial" w:hAnsi="Arial"/>
      <w:sz w:val="16"/>
    </w:rPr>
  </w:style>
  <w:style w:type="paragraph" w:customStyle="1" w:styleId="Subpointbullets">
    <w:name w:val="Subpoint bullets"/>
    <w:basedOn w:val="Normal"/>
    <w:rsid w:val="00D0186A"/>
    <w:pPr>
      <w:numPr>
        <w:numId w:val="14"/>
      </w:numPr>
      <w:tabs>
        <w:tab w:val="clear" w:pos="1267"/>
        <w:tab w:val="left" w:pos="1531"/>
      </w:tabs>
      <w:ind w:left="1531" w:hanging="284"/>
    </w:pPr>
    <w:rPr>
      <w:rFonts w:eastAsia="Times New Roman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1A30C2"/>
    <w:pPr>
      <w:spacing w:line="1000" w:lineRule="exact"/>
      <w:contextualSpacing/>
    </w:pPr>
    <w:rPr>
      <w:rFonts w:eastAsia="Times New Roman"/>
      <w:b/>
      <w:caps/>
      <w:color w:val="FFFFFF"/>
      <w:spacing w:val="-10"/>
      <w:kern w:val="28"/>
      <w:sz w:val="108"/>
      <w:szCs w:val="56"/>
      <w:lang w:val="en-AU"/>
    </w:rPr>
  </w:style>
  <w:style w:type="character" w:customStyle="1" w:styleId="TitreCar">
    <w:name w:val="Titre Car"/>
    <w:link w:val="Titre"/>
    <w:uiPriority w:val="10"/>
    <w:rsid w:val="001A30C2"/>
    <w:rPr>
      <w:rFonts w:ascii="Arial" w:eastAsia="Times New Roman" w:hAnsi="Arial" w:cs="Times New Roman"/>
      <w:b/>
      <w:caps/>
      <w:color w:val="FFFFFF"/>
      <w:spacing w:val="-10"/>
      <w:kern w:val="28"/>
      <w:sz w:val="108"/>
      <w:szCs w:val="56"/>
      <w:lang w:val="en-AU"/>
    </w:rPr>
  </w:style>
  <w:style w:type="numbering" w:customStyle="1" w:styleId="ListBullets">
    <w:name w:val="ListBullets"/>
    <w:uiPriority w:val="99"/>
    <w:rsid w:val="001A30C2"/>
    <w:pPr>
      <w:numPr>
        <w:numId w:val="18"/>
      </w:numPr>
    </w:pPr>
  </w:style>
  <w:style w:type="paragraph" w:styleId="Listepuces">
    <w:name w:val="List Bullet"/>
    <w:basedOn w:val="Normal"/>
    <w:uiPriority w:val="99"/>
    <w:unhideWhenUsed/>
    <w:qFormat/>
    <w:rsid w:val="001A30C2"/>
    <w:pPr>
      <w:numPr>
        <w:numId w:val="18"/>
      </w:numPr>
      <w:spacing w:after="80" w:line="259" w:lineRule="auto"/>
      <w:contextualSpacing/>
    </w:pPr>
  </w:style>
  <w:style w:type="paragraph" w:styleId="Listepuces2">
    <w:name w:val="List Bullet 2"/>
    <w:basedOn w:val="Normal"/>
    <w:uiPriority w:val="99"/>
    <w:unhideWhenUsed/>
    <w:rsid w:val="001A30C2"/>
    <w:pPr>
      <w:numPr>
        <w:ilvl w:val="1"/>
        <w:numId w:val="18"/>
      </w:numPr>
      <w:spacing w:after="80" w:line="259" w:lineRule="auto"/>
      <w:contextualSpacing/>
    </w:pPr>
  </w:style>
  <w:style w:type="paragraph" w:styleId="Listepuces3">
    <w:name w:val="List Bullet 3"/>
    <w:basedOn w:val="Normal"/>
    <w:uiPriority w:val="99"/>
    <w:unhideWhenUsed/>
    <w:rsid w:val="001A30C2"/>
    <w:pPr>
      <w:numPr>
        <w:ilvl w:val="2"/>
        <w:numId w:val="18"/>
      </w:numPr>
      <w:spacing w:after="80" w:line="259" w:lineRule="auto"/>
      <w:ind w:left="851"/>
      <w:contextualSpacing/>
    </w:pPr>
  </w:style>
  <w:style w:type="paragraph" w:styleId="Listepuces4">
    <w:name w:val="List Bullet 4"/>
    <w:basedOn w:val="Normal"/>
    <w:uiPriority w:val="99"/>
    <w:unhideWhenUsed/>
    <w:rsid w:val="001A30C2"/>
    <w:pPr>
      <w:numPr>
        <w:ilvl w:val="3"/>
        <w:numId w:val="18"/>
      </w:numPr>
      <w:spacing w:after="80" w:line="259" w:lineRule="auto"/>
      <w:ind w:left="1135"/>
      <w:contextualSpacing/>
    </w:pPr>
  </w:style>
  <w:style w:type="paragraph" w:styleId="Listepuces5">
    <w:name w:val="List Bullet 5"/>
    <w:basedOn w:val="Normal"/>
    <w:uiPriority w:val="99"/>
    <w:unhideWhenUsed/>
    <w:rsid w:val="001A30C2"/>
    <w:pPr>
      <w:numPr>
        <w:ilvl w:val="4"/>
        <w:numId w:val="18"/>
      </w:numPr>
      <w:spacing w:after="80" w:line="259" w:lineRule="auto"/>
      <w:ind w:left="1418"/>
      <w:contextualSpacing/>
    </w:pPr>
  </w:style>
  <w:style w:type="paragraph" w:customStyle="1" w:styleId="titres">
    <w:name w:val="titres"/>
    <w:basedOn w:val="Normal"/>
    <w:uiPriority w:val="99"/>
    <w:rsid w:val="005C45EB"/>
    <w:pPr>
      <w:tabs>
        <w:tab w:val="left" w:pos="283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 w:val="24"/>
      <w:szCs w:val="24"/>
      <w:lang w:eastAsia="fr-FR"/>
    </w:rPr>
  </w:style>
  <w:style w:type="paragraph" w:customStyle="1" w:styleId="sommairepointills">
    <w:name w:val="sommaire pointillés"/>
    <w:basedOn w:val="Normal"/>
    <w:uiPriority w:val="99"/>
    <w:rsid w:val="0031527D"/>
    <w:pPr>
      <w:tabs>
        <w:tab w:val="left" w:pos="283"/>
        <w:tab w:val="right" w:leader="dot" w:pos="9600"/>
        <w:tab w:val="right" w:pos="9840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Cs w:val="20"/>
      <w:lang w:eastAsia="fr-FR"/>
    </w:rPr>
  </w:style>
  <w:style w:type="paragraph" w:customStyle="1" w:styleId="Tramecouleur-Accent31">
    <w:name w:val="Trame couleur - Accent 31"/>
    <w:basedOn w:val="Normal"/>
    <w:link w:val="Tramecouleur-Accent3Car"/>
    <w:uiPriority w:val="34"/>
    <w:qFormat/>
    <w:rsid w:val="00FC6636"/>
    <w:pPr>
      <w:ind w:left="720"/>
      <w:contextualSpacing/>
    </w:pPr>
  </w:style>
  <w:style w:type="character" w:customStyle="1" w:styleId="Tramecouleur-Accent3Car">
    <w:name w:val="Trame couleur - Accent 3 Car"/>
    <w:link w:val="Tramecouleur-Accent31"/>
    <w:uiPriority w:val="34"/>
    <w:rsid w:val="00FC6636"/>
    <w:rPr>
      <w:rFonts w:ascii="Arial" w:hAnsi="Arial"/>
      <w:szCs w:val="22"/>
      <w:lang w:val="en-GB" w:eastAsia="en-US"/>
    </w:rPr>
  </w:style>
  <w:style w:type="paragraph" w:customStyle="1" w:styleId="Textes">
    <w:name w:val="Textes"/>
    <w:basedOn w:val="titres"/>
    <w:uiPriority w:val="99"/>
    <w:rsid w:val="00644CDC"/>
    <w:rPr>
      <w:sz w:val="20"/>
      <w:szCs w:val="20"/>
    </w:rPr>
  </w:style>
  <w:style w:type="paragraph" w:customStyle="1" w:styleId="Grilleclaire-Accent31">
    <w:name w:val="Grille claire - Accent 31"/>
    <w:basedOn w:val="Normal"/>
    <w:uiPriority w:val="34"/>
    <w:qFormat/>
    <w:rsid w:val="000D790D"/>
    <w:pPr>
      <w:ind w:left="708"/>
    </w:pPr>
  </w:style>
  <w:style w:type="paragraph" w:customStyle="1" w:styleId="Tramemoyenne1-Accent11">
    <w:name w:val="Trame moyenne 1 - Accent 11"/>
    <w:uiPriority w:val="1"/>
    <w:qFormat/>
    <w:rsid w:val="00EB5ACC"/>
    <w:rPr>
      <w:rFonts w:ascii="Arial" w:hAnsi="Arial"/>
      <w:szCs w:val="22"/>
      <w:lang w:val="en-GB" w:eastAsia="en-US"/>
    </w:rPr>
  </w:style>
  <w:style w:type="character" w:customStyle="1" w:styleId="Titre4Car">
    <w:name w:val="Titre 4 Car"/>
    <w:link w:val="Titre4"/>
    <w:uiPriority w:val="9"/>
    <w:semiHidden/>
    <w:rsid w:val="003C0A5A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Titre5Car">
    <w:name w:val="Titre 5 Car"/>
    <w:link w:val="Titre5"/>
    <w:uiPriority w:val="9"/>
    <w:semiHidden/>
    <w:rsid w:val="003C0A5A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Titre6Car">
    <w:name w:val="Titre 6 Car"/>
    <w:link w:val="Titre6"/>
    <w:uiPriority w:val="9"/>
    <w:semiHidden/>
    <w:rsid w:val="003C0A5A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character" w:customStyle="1" w:styleId="Titre7Car">
    <w:name w:val="Titre 7 Car"/>
    <w:link w:val="Titre7"/>
    <w:uiPriority w:val="9"/>
    <w:semiHidden/>
    <w:rsid w:val="003C0A5A"/>
    <w:rPr>
      <w:rFonts w:ascii="Calibri" w:eastAsia="Times New Roman" w:hAnsi="Calibri" w:cs="Times New Roman"/>
      <w:sz w:val="24"/>
      <w:szCs w:val="24"/>
      <w:lang w:val="en-GB" w:eastAsia="en-US"/>
    </w:rPr>
  </w:style>
  <w:style w:type="character" w:customStyle="1" w:styleId="Titre8Car">
    <w:name w:val="Titre 8 Car"/>
    <w:link w:val="Titre8"/>
    <w:uiPriority w:val="9"/>
    <w:semiHidden/>
    <w:rsid w:val="003C0A5A"/>
    <w:rPr>
      <w:rFonts w:ascii="Calibri" w:eastAsia="Times New Roman" w:hAnsi="Calibri" w:cs="Times New Roman"/>
      <w:i/>
      <w:iCs/>
      <w:sz w:val="24"/>
      <w:szCs w:val="24"/>
      <w:lang w:val="en-GB" w:eastAsia="en-US"/>
    </w:rPr>
  </w:style>
  <w:style w:type="character" w:customStyle="1" w:styleId="Titre9Car">
    <w:name w:val="Titre 9 Car"/>
    <w:link w:val="Titre9"/>
    <w:uiPriority w:val="9"/>
    <w:semiHidden/>
    <w:rsid w:val="003C0A5A"/>
    <w:rPr>
      <w:rFonts w:ascii="Calibri Light" w:eastAsia="Times New Roman" w:hAnsi="Calibri Light" w:cs="Times New Roman"/>
      <w:sz w:val="22"/>
      <w:szCs w:val="22"/>
      <w:lang w:val="en-GB" w:eastAsia="en-US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3433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link w:val="PrformatHTML"/>
    <w:uiPriority w:val="99"/>
    <w:semiHidden/>
    <w:rsid w:val="00343349"/>
    <w:rPr>
      <w:rFonts w:ascii="Courier New" w:eastAsia="Times New Roman" w:hAnsi="Courier New" w:cs="Courier New"/>
    </w:rPr>
  </w:style>
  <w:style w:type="character" w:customStyle="1" w:styleId="y2iqfc">
    <w:name w:val="y2iqfc"/>
    <w:basedOn w:val="Policepardfaut"/>
    <w:rsid w:val="00343349"/>
  </w:style>
  <w:style w:type="character" w:styleId="Marquedecommentaire">
    <w:name w:val="annotation reference"/>
    <w:uiPriority w:val="99"/>
    <w:semiHidden/>
    <w:unhideWhenUsed/>
    <w:rsid w:val="006A76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A76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6A7633"/>
    <w:rPr>
      <w:rFonts w:ascii="Arial" w:hAnsi="Arial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A76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6A7633"/>
    <w:rPr>
      <w:rFonts w:ascii="Arial" w:hAnsi="Arial"/>
      <w:b/>
      <w:bCs/>
      <w:lang w:eastAsia="en-US"/>
    </w:rPr>
  </w:style>
  <w:style w:type="paragraph" w:styleId="Paragraphedeliste">
    <w:name w:val="List Paragraph"/>
    <w:basedOn w:val="Normal"/>
    <w:uiPriority w:val="34"/>
    <w:qFormat/>
    <w:rsid w:val="00DE6D2A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08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2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1808D0-E78A-461F-8F27-AB6D3A726B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</Template>
  <TotalTime>1057</TotalTime>
  <Pages>9</Pages>
  <Words>1333</Words>
  <Characters>7332</Characters>
  <Application>Microsoft Office Word</Application>
  <DocSecurity>0</DocSecurity>
  <Lines>61</Lines>
  <Paragraphs>17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WorldSkills International Secretariat</Company>
  <LinksUpToDate>false</LinksUpToDate>
  <CharactersWithSpaces>8648</CharactersWithSpaces>
  <SharedDoc>false</SharedDoc>
  <HLinks>
    <vt:vector size="42" baseType="variant"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_Toc27576586</vt:lpwstr>
      </vt:variant>
      <vt:variant>
        <vt:i4>1507385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_Toc27576585</vt:lpwstr>
      </vt:variant>
      <vt:variant>
        <vt:i4>1441849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_Toc27576584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_Toc27576583</vt:lpwstr>
      </vt:variant>
      <vt:variant>
        <vt:i4>1048633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_Toc27576582</vt:lpwstr>
      </vt:variant>
      <vt:variant>
        <vt:i4>1245241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_Toc27576581</vt:lpwstr>
      </vt:variant>
      <vt:variant>
        <vt:i4>2555997</vt:i4>
      </vt:variant>
      <vt:variant>
        <vt:i4>-1</vt:i4>
      </vt:variant>
      <vt:variant>
        <vt:i4>1055</vt:i4>
      </vt:variant>
      <vt:variant>
        <vt:i4>1</vt:i4>
      </vt:variant>
      <vt:variant>
        <vt:lpwstr>https://cdn.manomano.com/ruban-adhesif-de-fermeture-de-caisse-carton-scotch-3739-50-mm-x-66-m-0056-mm-chocolat-6-pack-P-8310884-14718088_1.jpg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edgar</dc:creator>
  <cp:keywords/>
  <dc:description/>
  <cp:lastModifiedBy>Marine Deffay</cp:lastModifiedBy>
  <cp:revision>14</cp:revision>
  <cp:lastPrinted>2017-12-20T11:38:00Z</cp:lastPrinted>
  <dcterms:created xsi:type="dcterms:W3CDTF">2021-10-20T19:28:00Z</dcterms:created>
  <dcterms:modified xsi:type="dcterms:W3CDTF">2022-01-06T22:02:00Z</dcterms:modified>
</cp:coreProperties>
</file>