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2C5FB4" w14:textId="77777777" w:rsidR="00C42607" w:rsidRPr="00AD309E" w:rsidRDefault="00C42607" w:rsidP="001A30C2">
      <w:pPr>
        <w:pStyle w:val="Titre"/>
        <w:rPr>
          <w:rFonts w:cs="Arial"/>
          <w:caps w:val="0"/>
          <w:color w:val="003B5C"/>
          <w:sz w:val="42"/>
          <w:szCs w:val="42"/>
          <w:lang w:val="fr-FR"/>
        </w:rPr>
      </w:pPr>
    </w:p>
    <w:p w14:paraId="68B54FBD" w14:textId="11F30689" w:rsidR="001A30C2" w:rsidRPr="00AD309E" w:rsidRDefault="001A30C2" w:rsidP="00761E6E">
      <w:pPr>
        <w:pStyle w:val="Titre"/>
        <w:spacing w:line="276" w:lineRule="auto"/>
        <w:ind w:right="851"/>
        <w:rPr>
          <w:rFonts w:cs="Arial"/>
          <w:color w:val="003B5C"/>
          <w:sz w:val="42"/>
          <w:szCs w:val="42"/>
          <w:lang w:val="fr-FR"/>
        </w:rPr>
      </w:pPr>
      <w:r w:rsidRPr="00AD309E">
        <w:rPr>
          <w:rFonts w:cs="Arial"/>
          <w:caps w:val="0"/>
          <w:color w:val="003B5C"/>
          <w:sz w:val="42"/>
          <w:szCs w:val="42"/>
          <w:lang w:val="fr-FR"/>
        </w:rPr>
        <w:t xml:space="preserve">Sujet </w:t>
      </w:r>
      <w:r w:rsidR="00F77527" w:rsidRPr="00AD309E">
        <w:rPr>
          <w:rFonts w:cs="Arial"/>
          <w:caps w:val="0"/>
          <w:color w:val="003B5C"/>
          <w:sz w:val="42"/>
          <w:szCs w:val="42"/>
          <w:lang w:val="fr-FR"/>
        </w:rPr>
        <w:t>d’épreuve des Finales Nationales</w:t>
      </w:r>
      <w:r w:rsidR="00761E6E">
        <w:rPr>
          <w:rFonts w:cs="Arial"/>
          <w:caps w:val="0"/>
          <w:color w:val="003B5C"/>
          <w:sz w:val="42"/>
          <w:szCs w:val="42"/>
          <w:lang w:val="fr-FR"/>
        </w:rPr>
        <w:t xml:space="preserve"> Phase 1</w:t>
      </w:r>
      <w:r w:rsidR="002A339C">
        <w:rPr>
          <w:rFonts w:cs="Arial"/>
          <w:caps w:val="0"/>
          <w:color w:val="003B5C"/>
          <w:sz w:val="42"/>
          <w:szCs w:val="42"/>
          <w:lang w:val="fr-FR"/>
        </w:rPr>
        <w:t xml:space="preserve"> </w:t>
      </w:r>
      <w:r w:rsidR="00F77527" w:rsidRPr="00AD309E">
        <w:rPr>
          <w:rFonts w:cs="Arial"/>
          <w:caps w:val="0"/>
          <w:color w:val="003B5C"/>
          <w:sz w:val="42"/>
          <w:szCs w:val="42"/>
          <w:lang w:val="fr-FR"/>
        </w:rPr>
        <w:t>de</w:t>
      </w:r>
      <w:r w:rsidR="003A1253">
        <w:rPr>
          <w:rFonts w:cs="Arial"/>
          <w:caps w:val="0"/>
          <w:color w:val="003B5C"/>
          <w:sz w:val="42"/>
          <w:szCs w:val="42"/>
          <w:lang w:val="fr-FR"/>
        </w:rPr>
        <w:t xml:space="preserve"> la</w:t>
      </w:r>
      <w:r w:rsidR="00F77527" w:rsidRPr="00AD309E">
        <w:rPr>
          <w:rFonts w:cs="Arial"/>
          <w:caps w:val="0"/>
          <w:color w:val="003B5C"/>
          <w:sz w:val="42"/>
          <w:szCs w:val="42"/>
          <w:lang w:val="fr-FR"/>
        </w:rPr>
        <w:t xml:space="preserve"> 4</w:t>
      </w:r>
      <w:r w:rsidR="00B336EB" w:rsidRPr="00AD309E">
        <w:rPr>
          <w:rFonts w:cs="Arial"/>
          <w:caps w:val="0"/>
          <w:color w:val="003B5C"/>
          <w:sz w:val="42"/>
          <w:szCs w:val="42"/>
          <w:lang w:val="fr-FR"/>
        </w:rPr>
        <w:t>6</w:t>
      </w:r>
      <w:r w:rsidR="00F77527" w:rsidRPr="00AD309E">
        <w:rPr>
          <w:rFonts w:cs="Arial"/>
          <w:caps w:val="0"/>
          <w:color w:val="003B5C"/>
          <w:sz w:val="42"/>
          <w:szCs w:val="42"/>
          <w:vertAlign w:val="superscript"/>
          <w:lang w:val="fr-FR"/>
        </w:rPr>
        <w:t>e</w:t>
      </w:r>
      <w:r w:rsidR="00F77527" w:rsidRPr="00AD309E">
        <w:rPr>
          <w:rFonts w:cs="Arial"/>
          <w:caps w:val="0"/>
          <w:color w:val="003B5C"/>
          <w:sz w:val="42"/>
          <w:szCs w:val="42"/>
          <w:lang w:val="fr-FR"/>
        </w:rPr>
        <w:t xml:space="preserve"> </w:t>
      </w:r>
      <w:r w:rsidR="003A1253">
        <w:rPr>
          <w:rFonts w:cs="Arial"/>
          <w:caps w:val="0"/>
          <w:color w:val="003B5C"/>
          <w:sz w:val="42"/>
          <w:szCs w:val="42"/>
          <w:lang w:val="fr-FR"/>
        </w:rPr>
        <w:t>WorldSkills Compétition</w:t>
      </w:r>
    </w:p>
    <w:p w14:paraId="0EC103FE" w14:textId="77777777" w:rsidR="001A30C2" w:rsidRPr="005E0975" w:rsidRDefault="001A30C2" w:rsidP="001A30C2">
      <w:pPr>
        <w:pStyle w:val="Titre"/>
        <w:rPr>
          <w:rFonts w:cs="Arial"/>
          <w:color w:val="003B5C"/>
          <w:sz w:val="72"/>
          <w:szCs w:val="108"/>
          <w:lang w:val="fr-FR"/>
        </w:rPr>
      </w:pPr>
      <w:r w:rsidRPr="00AD309E">
        <w:rPr>
          <w:rFonts w:cs="Arial"/>
          <w:color w:val="003B5C"/>
          <w:sz w:val="72"/>
          <w:szCs w:val="108"/>
          <w:lang w:val="fr-FR"/>
        </w:rPr>
        <w:t>MÉTIER</w:t>
      </w:r>
      <w:r w:rsidRPr="00AD309E">
        <w:rPr>
          <w:rFonts w:cs="Arial"/>
          <w:caps w:val="0"/>
          <w:color w:val="003B5C"/>
          <w:sz w:val="72"/>
          <w:szCs w:val="108"/>
          <w:lang w:val="fr-FR"/>
        </w:rPr>
        <w:t xml:space="preserve"> </w:t>
      </w:r>
      <w:r w:rsidR="009F0CC6" w:rsidRPr="00AD309E">
        <w:rPr>
          <w:rFonts w:cs="Arial"/>
          <w:caps w:val="0"/>
          <w:color w:val="003B5C"/>
          <w:sz w:val="72"/>
          <w:szCs w:val="108"/>
          <w:lang w:val="fr-FR"/>
        </w:rPr>
        <w:t>N</w:t>
      </w:r>
      <w:r w:rsidRPr="00AD309E">
        <w:rPr>
          <w:rFonts w:cs="Arial"/>
          <w:caps w:val="0"/>
          <w:color w:val="003B5C"/>
          <w:sz w:val="72"/>
          <w:szCs w:val="108"/>
          <w:lang w:val="fr-FR"/>
        </w:rPr>
        <w:t>°</w:t>
      </w:r>
      <w:r w:rsidR="00C2027F" w:rsidRPr="005E0975">
        <w:rPr>
          <w:rFonts w:cs="Arial"/>
          <w:color w:val="003B5C"/>
          <w:sz w:val="72"/>
          <w:szCs w:val="108"/>
          <w:lang w:val="fr-FR"/>
        </w:rPr>
        <w:t>05</w:t>
      </w:r>
    </w:p>
    <w:p w14:paraId="1DC2E431" w14:textId="77777777" w:rsidR="001A30C2" w:rsidRPr="005E0975" w:rsidRDefault="00C2027F" w:rsidP="001A30C2">
      <w:pPr>
        <w:pStyle w:val="Titre"/>
        <w:rPr>
          <w:rFonts w:cs="Arial"/>
          <w:color w:val="003B5C"/>
          <w:sz w:val="72"/>
          <w:szCs w:val="108"/>
          <w:lang w:val="fr-FR"/>
        </w:rPr>
      </w:pPr>
      <w:r w:rsidRPr="005E0975">
        <w:rPr>
          <w:rFonts w:cs="Arial"/>
          <w:color w:val="003B5C"/>
          <w:sz w:val="72"/>
          <w:szCs w:val="108"/>
          <w:lang w:val="fr-FR"/>
        </w:rPr>
        <w:t>DAO – Dessin industriel</w:t>
      </w:r>
    </w:p>
    <w:p w14:paraId="58B8F920" w14:textId="77777777" w:rsidR="001A30C2" w:rsidRPr="00C779E3" w:rsidRDefault="001A30C2" w:rsidP="00C2027F">
      <w:pPr>
        <w:rPr>
          <w:lang w:val="fr-FR"/>
        </w:rPr>
      </w:pPr>
    </w:p>
    <w:p w14:paraId="4B3A2BD9" w14:textId="77777777" w:rsidR="001A30C2" w:rsidRPr="00C779E3" w:rsidRDefault="001A30C2" w:rsidP="00C2027F">
      <w:pPr>
        <w:rPr>
          <w:lang w:val="fr-FR"/>
        </w:rPr>
      </w:pPr>
    </w:p>
    <w:p w14:paraId="11B0FAE7" w14:textId="77777777" w:rsidR="001A30C2" w:rsidRDefault="001A30C2" w:rsidP="00C2027F">
      <w:pPr>
        <w:rPr>
          <w:lang w:val="fr-FR"/>
        </w:rPr>
      </w:pPr>
    </w:p>
    <w:p w14:paraId="4D9625F1" w14:textId="77777777" w:rsidR="00360608" w:rsidRDefault="00360608" w:rsidP="00C2027F">
      <w:pPr>
        <w:rPr>
          <w:lang w:val="fr-FR"/>
        </w:rPr>
      </w:pPr>
    </w:p>
    <w:p w14:paraId="143A66F8" w14:textId="77777777" w:rsidR="00360608" w:rsidRDefault="00360608" w:rsidP="00C2027F">
      <w:pPr>
        <w:rPr>
          <w:lang w:val="fr-FR"/>
        </w:rPr>
      </w:pPr>
    </w:p>
    <w:p w14:paraId="1F8CF876" w14:textId="77777777" w:rsidR="00360608" w:rsidRPr="00C779E3" w:rsidRDefault="00360608" w:rsidP="00C2027F">
      <w:pPr>
        <w:rPr>
          <w:lang w:val="fr-FR"/>
        </w:rPr>
      </w:pPr>
    </w:p>
    <w:p w14:paraId="7E247B77" w14:textId="77777777" w:rsidR="001A30C2" w:rsidRPr="00C779E3" w:rsidRDefault="001A30C2" w:rsidP="00C2027F">
      <w:pPr>
        <w:rPr>
          <w:lang w:val="fr-FR"/>
        </w:rPr>
      </w:pPr>
    </w:p>
    <w:p w14:paraId="58A171B3" w14:textId="77777777" w:rsidR="001A30C2" w:rsidRPr="00C779E3" w:rsidRDefault="001A30C2" w:rsidP="00C2027F">
      <w:pPr>
        <w:rPr>
          <w:lang w:val="fr-FR"/>
        </w:rPr>
      </w:pPr>
    </w:p>
    <w:p w14:paraId="4493C867" w14:textId="77777777" w:rsidR="001A30C2" w:rsidRPr="00C779E3" w:rsidRDefault="001A30C2" w:rsidP="00C2027F">
      <w:pPr>
        <w:rPr>
          <w:lang w:val="fr-FR"/>
        </w:rPr>
      </w:pPr>
    </w:p>
    <w:p w14:paraId="747BF23A" w14:textId="77777777" w:rsidR="001A30C2" w:rsidRPr="00C779E3" w:rsidRDefault="001A30C2" w:rsidP="001A30C2">
      <w:pPr>
        <w:rPr>
          <w:rFonts w:cs="Arial"/>
          <w:sz w:val="28"/>
          <w:szCs w:val="28"/>
          <w:lang w:val="fr-FR"/>
        </w:rPr>
      </w:pPr>
      <w:r w:rsidRPr="00C779E3">
        <w:rPr>
          <w:rFonts w:cs="Arial"/>
          <w:sz w:val="28"/>
          <w:szCs w:val="28"/>
          <w:lang w:val="fr-FR"/>
        </w:rPr>
        <w:t xml:space="preserve">Soumis par : </w:t>
      </w:r>
    </w:p>
    <w:p w14:paraId="5208A0F7" w14:textId="77777777" w:rsidR="002F56FB" w:rsidRPr="00C779E3" w:rsidRDefault="00C2027F" w:rsidP="002F56FB">
      <w:pPr>
        <w:rPr>
          <w:rFonts w:cs="Arial"/>
          <w:sz w:val="28"/>
          <w:szCs w:val="28"/>
          <w:lang w:val="fr-FR"/>
        </w:rPr>
      </w:pPr>
      <w:r w:rsidRPr="005E0975">
        <w:rPr>
          <w:rFonts w:cs="Arial"/>
          <w:sz w:val="28"/>
          <w:szCs w:val="28"/>
          <w:lang w:val="fr-FR"/>
        </w:rPr>
        <w:t>Philippe JEANNEROD</w:t>
      </w:r>
      <w:r w:rsidR="007855C5" w:rsidRPr="00C779E3">
        <w:rPr>
          <w:rFonts w:cs="Arial"/>
          <w:sz w:val="28"/>
          <w:szCs w:val="28"/>
          <w:lang w:val="fr-FR"/>
        </w:rPr>
        <w:t>, Expert WorldSkills France</w:t>
      </w:r>
    </w:p>
    <w:p w14:paraId="30141459" w14:textId="77777777" w:rsidR="001A30C2" w:rsidRPr="00C779E3" w:rsidRDefault="001A30C2" w:rsidP="00C2027F">
      <w:pPr>
        <w:rPr>
          <w:lang w:val="fr-FR"/>
        </w:rPr>
      </w:pPr>
    </w:p>
    <w:p w14:paraId="0D5D7466" w14:textId="77777777" w:rsidR="00C2027F" w:rsidRDefault="00C2027F" w:rsidP="00C2027F">
      <w:pPr>
        <w:rPr>
          <w:lang w:val="fr-FR"/>
        </w:rPr>
      </w:pPr>
    </w:p>
    <w:p w14:paraId="55472D44" w14:textId="77777777" w:rsidR="00C2027F" w:rsidRDefault="00C2027F" w:rsidP="00C2027F">
      <w:pPr>
        <w:rPr>
          <w:lang w:val="fr-FR"/>
        </w:rPr>
      </w:pPr>
    </w:p>
    <w:p w14:paraId="26A07D18" w14:textId="77777777" w:rsidR="00823D2D" w:rsidRDefault="00823D2D" w:rsidP="00C2027F">
      <w:pPr>
        <w:rPr>
          <w:lang w:val="fr-FR"/>
        </w:rPr>
        <w:sectPr w:rsidR="00823D2D" w:rsidSect="00DA01B0">
          <w:headerReference w:type="default" r:id="rId8"/>
          <w:footerReference w:type="default" r:id="rId9"/>
          <w:pgSz w:w="11907" w:h="16839" w:code="9"/>
          <w:pgMar w:top="1276" w:right="850" w:bottom="1276" w:left="1134" w:header="454" w:footer="206" w:gutter="0"/>
          <w:cols w:space="708"/>
          <w:docGrid w:linePitch="360"/>
        </w:sectPr>
      </w:pPr>
    </w:p>
    <w:p w14:paraId="75EBD111" w14:textId="77777777" w:rsidR="001F66DB" w:rsidRDefault="001F66DB" w:rsidP="001F66DB">
      <w:pPr>
        <w:rPr>
          <w:lang w:val="fr-FR"/>
        </w:rPr>
      </w:pPr>
    </w:p>
    <w:p w14:paraId="72C060B9" w14:textId="77777777" w:rsidR="00823D2D" w:rsidRDefault="00823D2D" w:rsidP="001F66DB">
      <w:pPr>
        <w:rPr>
          <w:lang w:val="fr-FR"/>
        </w:rPr>
      </w:pPr>
    </w:p>
    <w:p w14:paraId="594B9A9B" w14:textId="77777777" w:rsidR="00823D2D" w:rsidRPr="001F66DB" w:rsidRDefault="00823D2D" w:rsidP="001F66DB">
      <w:pPr>
        <w:rPr>
          <w:lang w:val="fr-FR"/>
        </w:rPr>
      </w:pPr>
    </w:p>
    <w:p w14:paraId="447720D2" w14:textId="77777777" w:rsidR="001F66DB" w:rsidRDefault="001F66DB" w:rsidP="00F41FE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</w:p>
    <w:p w14:paraId="29330370" w14:textId="77777777" w:rsidR="001A30C2" w:rsidRDefault="00A46638" w:rsidP="00F41FE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  <w:r w:rsidRPr="00D03C50">
        <w:rPr>
          <w:rFonts w:cs="Arial"/>
          <w:caps w:val="0"/>
          <w:color w:val="003B5C"/>
          <w:sz w:val="42"/>
          <w:szCs w:val="42"/>
          <w:lang w:val="fr-FR"/>
        </w:rPr>
        <w:t xml:space="preserve">MODULE </w:t>
      </w:r>
      <w:r w:rsidR="001F66DB" w:rsidRPr="00D03C50">
        <w:rPr>
          <w:rFonts w:cs="Arial"/>
          <w:caps w:val="0"/>
          <w:color w:val="003B5C"/>
          <w:sz w:val="42"/>
          <w:szCs w:val="42"/>
          <w:lang w:val="fr-FR"/>
        </w:rPr>
        <w:t>2</w:t>
      </w:r>
      <w:r w:rsidR="00D03C50">
        <w:rPr>
          <w:color w:val="auto"/>
          <w:sz w:val="36"/>
          <w:szCs w:val="32"/>
          <w:lang w:val="fr-FR"/>
        </w:rPr>
        <w:br/>
      </w:r>
      <w:r w:rsidR="001F66DB">
        <w:rPr>
          <w:color w:val="auto"/>
          <w:sz w:val="36"/>
          <w:szCs w:val="32"/>
          <w:lang w:val="fr-FR"/>
        </w:rPr>
        <w:t>INGENIERIE INVERSE</w:t>
      </w:r>
    </w:p>
    <w:p w14:paraId="2517AFCA" w14:textId="77777777" w:rsidR="00F41FEF" w:rsidRPr="00F41FEF" w:rsidRDefault="00F41FEF" w:rsidP="00F41FE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</w:p>
    <w:p w14:paraId="18BF9288" w14:textId="77777777" w:rsidR="00A46638" w:rsidRDefault="00A46638" w:rsidP="004172BF">
      <w:pPr>
        <w:rPr>
          <w:lang w:val="fr-FR"/>
        </w:rPr>
      </w:pPr>
    </w:p>
    <w:p w14:paraId="08651D16" w14:textId="77777777" w:rsidR="004172BF" w:rsidRDefault="004172BF" w:rsidP="004172BF">
      <w:pPr>
        <w:rPr>
          <w:lang w:val="fr-FR"/>
        </w:rPr>
      </w:pPr>
    </w:p>
    <w:p w14:paraId="2A1998E1" w14:textId="77777777" w:rsidR="004172BF" w:rsidRDefault="004172BF" w:rsidP="004172BF">
      <w:pPr>
        <w:rPr>
          <w:lang w:val="fr-FR"/>
        </w:rPr>
      </w:pPr>
    </w:p>
    <w:p w14:paraId="330AB8F2" w14:textId="77777777" w:rsidR="004172BF" w:rsidRDefault="004172BF" w:rsidP="004172BF">
      <w:pPr>
        <w:rPr>
          <w:lang w:val="fr-FR"/>
        </w:rPr>
      </w:pPr>
    </w:p>
    <w:p w14:paraId="3D65E126" w14:textId="77777777" w:rsidR="00F41FEF" w:rsidRDefault="00F41FEF" w:rsidP="00C2027F">
      <w:pPr>
        <w:rPr>
          <w:lang w:val="fr-FR"/>
        </w:rPr>
      </w:pPr>
    </w:p>
    <w:p w14:paraId="087B425A" w14:textId="77777777" w:rsidR="00D0186A" w:rsidRDefault="00AF095A" w:rsidP="00AF095A">
      <w:pPr>
        <w:rPr>
          <w:b/>
          <w:sz w:val="32"/>
          <w:lang w:val="fr-FR"/>
        </w:rPr>
      </w:pPr>
      <w:bookmarkStart w:id="0" w:name="_Toc60882171"/>
      <w:bookmarkStart w:id="1" w:name="_Toc60887857"/>
      <w:r w:rsidRPr="00553508">
        <w:rPr>
          <w:b/>
          <w:sz w:val="32"/>
          <w:lang w:val="fr-FR"/>
        </w:rPr>
        <w:t>TABLE DES MATIERES</w:t>
      </w:r>
      <w:bookmarkEnd w:id="0"/>
      <w:bookmarkEnd w:id="1"/>
    </w:p>
    <w:p w14:paraId="7FA69B52" w14:textId="2E15D6CC" w:rsidR="004C0FF4" w:rsidRDefault="00ED62CF">
      <w:pPr>
        <w:pStyle w:val="TM1"/>
        <w:tabs>
          <w:tab w:val="left" w:pos="440"/>
          <w:tab w:val="right" w:leader="dot" w:pos="9913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r>
        <w:rPr>
          <w:b w:val="0"/>
          <w:caps w:val="0"/>
          <w:lang w:val="nl-NL"/>
        </w:rPr>
        <w:fldChar w:fldCharType="begin"/>
      </w:r>
      <w:r>
        <w:rPr>
          <w:b w:val="0"/>
          <w:caps w:val="0"/>
          <w:lang w:val="nl-NL"/>
        </w:rPr>
        <w:instrText xml:space="preserve"> </w:instrText>
      </w:r>
      <w:r w:rsidR="00040C4E">
        <w:rPr>
          <w:b w:val="0"/>
          <w:caps w:val="0"/>
          <w:lang w:val="nl-NL"/>
        </w:rPr>
        <w:instrText>TOC</w:instrText>
      </w:r>
      <w:r>
        <w:rPr>
          <w:b w:val="0"/>
          <w:caps w:val="0"/>
          <w:lang w:val="nl-NL"/>
        </w:rPr>
        <w:instrText xml:space="preserve"> \o "1-1" \h \z \u </w:instrText>
      </w:r>
      <w:r>
        <w:rPr>
          <w:b w:val="0"/>
          <w:caps w:val="0"/>
          <w:lang w:val="nl-NL"/>
        </w:rPr>
        <w:fldChar w:fldCharType="separate"/>
      </w:r>
      <w:hyperlink w:anchor="_Toc67515535" w:history="1">
        <w:r w:rsidR="004C0FF4" w:rsidRPr="00951D30">
          <w:rPr>
            <w:rStyle w:val="Lienhypertexte"/>
            <w:noProof/>
          </w:rPr>
          <w:t>1</w:t>
        </w:r>
        <w:r w:rsidR="004C0FF4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4C0FF4" w:rsidRPr="00951D30">
          <w:rPr>
            <w:rStyle w:val="Lienhypertexte"/>
            <w:noProof/>
          </w:rPr>
          <w:t>MISE EN SITUATION</w:t>
        </w:r>
        <w:r w:rsidR="004C0FF4">
          <w:rPr>
            <w:noProof/>
            <w:webHidden/>
          </w:rPr>
          <w:tab/>
        </w:r>
        <w:r w:rsidR="004C0FF4">
          <w:rPr>
            <w:noProof/>
            <w:webHidden/>
          </w:rPr>
          <w:fldChar w:fldCharType="begin"/>
        </w:r>
        <w:r w:rsidR="004C0FF4">
          <w:rPr>
            <w:noProof/>
            <w:webHidden/>
          </w:rPr>
          <w:instrText xml:space="preserve"> PAGEREF _Toc67515535 \h </w:instrText>
        </w:r>
        <w:r w:rsidR="004C0FF4">
          <w:rPr>
            <w:noProof/>
            <w:webHidden/>
          </w:rPr>
        </w:r>
        <w:r w:rsidR="004C0FF4">
          <w:rPr>
            <w:noProof/>
            <w:webHidden/>
          </w:rPr>
          <w:fldChar w:fldCharType="separate"/>
        </w:r>
        <w:r w:rsidR="008C2896">
          <w:rPr>
            <w:noProof/>
            <w:webHidden/>
          </w:rPr>
          <w:t>3</w:t>
        </w:r>
        <w:r w:rsidR="004C0FF4">
          <w:rPr>
            <w:noProof/>
            <w:webHidden/>
          </w:rPr>
          <w:fldChar w:fldCharType="end"/>
        </w:r>
      </w:hyperlink>
    </w:p>
    <w:p w14:paraId="35A18DAE" w14:textId="1146BF53" w:rsidR="004C0FF4" w:rsidRDefault="002764B0">
      <w:pPr>
        <w:pStyle w:val="TM1"/>
        <w:tabs>
          <w:tab w:val="left" w:pos="440"/>
          <w:tab w:val="right" w:leader="dot" w:pos="9913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hyperlink w:anchor="_Toc67515536" w:history="1">
        <w:r w:rsidR="004C0FF4" w:rsidRPr="00951D30">
          <w:rPr>
            <w:rStyle w:val="Lienhypertexte"/>
            <w:noProof/>
          </w:rPr>
          <w:t>2</w:t>
        </w:r>
        <w:r w:rsidR="004C0FF4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4C0FF4" w:rsidRPr="00951D30">
          <w:rPr>
            <w:rStyle w:val="Lienhypertexte"/>
            <w:noProof/>
          </w:rPr>
          <w:t>Nomenclature</w:t>
        </w:r>
        <w:r w:rsidR="004C0FF4">
          <w:rPr>
            <w:noProof/>
            <w:webHidden/>
          </w:rPr>
          <w:tab/>
        </w:r>
        <w:r w:rsidR="004C0FF4">
          <w:rPr>
            <w:noProof/>
            <w:webHidden/>
          </w:rPr>
          <w:fldChar w:fldCharType="begin"/>
        </w:r>
        <w:r w:rsidR="004C0FF4">
          <w:rPr>
            <w:noProof/>
            <w:webHidden/>
          </w:rPr>
          <w:instrText xml:space="preserve"> PAGEREF _Toc67515536 \h </w:instrText>
        </w:r>
        <w:r w:rsidR="004C0FF4">
          <w:rPr>
            <w:noProof/>
            <w:webHidden/>
          </w:rPr>
        </w:r>
        <w:r w:rsidR="004C0FF4">
          <w:rPr>
            <w:noProof/>
            <w:webHidden/>
          </w:rPr>
          <w:fldChar w:fldCharType="separate"/>
        </w:r>
        <w:r w:rsidR="008C2896">
          <w:rPr>
            <w:noProof/>
            <w:webHidden/>
          </w:rPr>
          <w:t>4</w:t>
        </w:r>
        <w:r w:rsidR="004C0FF4">
          <w:rPr>
            <w:noProof/>
            <w:webHidden/>
          </w:rPr>
          <w:fldChar w:fldCharType="end"/>
        </w:r>
      </w:hyperlink>
    </w:p>
    <w:p w14:paraId="11C51BDD" w14:textId="7986717D" w:rsidR="004C0FF4" w:rsidRDefault="002764B0">
      <w:pPr>
        <w:pStyle w:val="TM1"/>
        <w:tabs>
          <w:tab w:val="left" w:pos="440"/>
          <w:tab w:val="right" w:leader="dot" w:pos="9913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hyperlink w:anchor="_Toc67515537" w:history="1">
        <w:r w:rsidR="004C0FF4" w:rsidRPr="00951D30">
          <w:rPr>
            <w:rStyle w:val="Lienhypertexte"/>
            <w:noProof/>
          </w:rPr>
          <w:t>3</w:t>
        </w:r>
        <w:r w:rsidR="004C0FF4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4C0FF4" w:rsidRPr="00951D30">
          <w:rPr>
            <w:rStyle w:val="Lienhypertexte"/>
            <w:noProof/>
          </w:rPr>
          <w:t>DONNEES</w:t>
        </w:r>
        <w:r w:rsidR="004C0FF4">
          <w:rPr>
            <w:noProof/>
            <w:webHidden/>
          </w:rPr>
          <w:tab/>
        </w:r>
        <w:r w:rsidR="004C0FF4">
          <w:rPr>
            <w:noProof/>
            <w:webHidden/>
          </w:rPr>
          <w:fldChar w:fldCharType="begin"/>
        </w:r>
        <w:r w:rsidR="004C0FF4">
          <w:rPr>
            <w:noProof/>
            <w:webHidden/>
          </w:rPr>
          <w:instrText xml:space="preserve"> PAGEREF _Toc67515537 \h </w:instrText>
        </w:r>
        <w:r w:rsidR="004C0FF4">
          <w:rPr>
            <w:noProof/>
            <w:webHidden/>
          </w:rPr>
        </w:r>
        <w:r w:rsidR="004C0FF4">
          <w:rPr>
            <w:noProof/>
            <w:webHidden/>
          </w:rPr>
          <w:fldChar w:fldCharType="separate"/>
        </w:r>
        <w:r w:rsidR="008C2896">
          <w:rPr>
            <w:noProof/>
            <w:webHidden/>
          </w:rPr>
          <w:t>5</w:t>
        </w:r>
        <w:r w:rsidR="004C0FF4">
          <w:rPr>
            <w:noProof/>
            <w:webHidden/>
          </w:rPr>
          <w:fldChar w:fldCharType="end"/>
        </w:r>
      </w:hyperlink>
    </w:p>
    <w:p w14:paraId="51CAA3FB" w14:textId="22DCA9A7" w:rsidR="004C0FF4" w:rsidRDefault="002764B0">
      <w:pPr>
        <w:pStyle w:val="TM1"/>
        <w:tabs>
          <w:tab w:val="left" w:pos="440"/>
          <w:tab w:val="right" w:leader="dot" w:pos="9913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hyperlink w:anchor="_Toc67515538" w:history="1">
        <w:r w:rsidR="004C0FF4" w:rsidRPr="00951D30">
          <w:rPr>
            <w:rStyle w:val="Lienhypertexte"/>
            <w:noProof/>
          </w:rPr>
          <w:t>4</w:t>
        </w:r>
        <w:r w:rsidR="004C0FF4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4C0FF4" w:rsidRPr="00951D30">
          <w:rPr>
            <w:rStyle w:val="Lienhypertexte"/>
            <w:noProof/>
          </w:rPr>
          <w:t>TRAVAIL DEMANDE</w:t>
        </w:r>
        <w:r w:rsidR="004C0FF4">
          <w:rPr>
            <w:noProof/>
            <w:webHidden/>
          </w:rPr>
          <w:tab/>
        </w:r>
        <w:r w:rsidR="004C0FF4">
          <w:rPr>
            <w:noProof/>
            <w:webHidden/>
          </w:rPr>
          <w:fldChar w:fldCharType="begin"/>
        </w:r>
        <w:r w:rsidR="004C0FF4">
          <w:rPr>
            <w:noProof/>
            <w:webHidden/>
          </w:rPr>
          <w:instrText xml:space="preserve"> PAGEREF _Toc67515538 \h </w:instrText>
        </w:r>
        <w:r w:rsidR="004C0FF4">
          <w:rPr>
            <w:noProof/>
            <w:webHidden/>
          </w:rPr>
        </w:r>
        <w:r w:rsidR="004C0FF4">
          <w:rPr>
            <w:noProof/>
            <w:webHidden/>
          </w:rPr>
          <w:fldChar w:fldCharType="separate"/>
        </w:r>
        <w:r w:rsidR="008C2896">
          <w:rPr>
            <w:noProof/>
            <w:webHidden/>
          </w:rPr>
          <w:t>5</w:t>
        </w:r>
        <w:r w:rsidR="004C0FF4">
          <w:rPr>
            <w:noProof/>
            <w:webHidden/>
          </w:rPr>
          <w:fldChar w:fldCharType="end"/>
        </w:r>
      </w:hyperlink>
    </w:p>
    <w:p w14:paraId="6601C4F3" w14:textId="7112387B" w:rsidR="004C0FF4" w:rsidRDefault="002764B0">
      <w:pPr>
        <w:pStyle w:val="TM1"/>
        <w:tabs>
          <w:tab w:val="left" w:pos="440"/>
          <w:tab w:val="right" w:leader="dot" w:pos="9913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hyperlink w:anchor="_Toc67515539" w:history="1">
        <w:r w:rsidR="004C0FF4" w:rsidRPr="00951D30">
          <w:rPr>
            <w:rStyle w:val="Lienhypertexte"/>
            <w:noProof/>
          </w:rPr>
          <w:t>5</w:t>
        </w:r>
        <w:r w:rsidR="004C0FF4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4C0FF4" w:rsidRPr="00951D30">
          <w:rPr>
            <w:rStyle w:val="Lienhypertexte"/>
            <w:noProof/>
          </w:rPr>
          <w:t>Planning</w:t>
        </w:r>
        <w:r w:rsidR="004C0FF4">
          <w:rPr>
            <w:noProof/>
            <w:webHidden/>
          </w:rPr>
          <w:tab/>
        </w:r>
        <w:r w:rsidR="004C0FF4">
          <w:rPr>
            <w:noProof/>
            <w:webHidden/>
          </w:rPr>
          <w:fldChar w:fldCharType="begin"/>
        </w:r>
        <w:r w:rsidR="004C0FF4">
          <w:rPr>
            <w:noProof/>
            <w:webHidden/>
          </w:rPr>
          <w:instrText xml:space="preserve"> PAGEREF _Toc67515539 \h </w:instrText>
        </w:r>
        <w:r w:rsidR="004C0FF4">
          <w:rPr>
            <w:noProof/>
            <w:webHidden/>
          </w:rPr>
        </w:r>
        <w:r w:rsidR="004C0FF4">
          <w:rPr>
            <w:noProof/>
            <w:webHidden/>
          </w:rPr>
          <w:fldChar w:fldCharType="separate"/>
        </w:r>
        <w:r w:rsidR="008C2896">
          <w:rPr>
            <w:noProof/>
            <w:webHidden/>
          </w:rPr>
          <w:t>6</w:t>
        </w:r>
        <w:r w:rsidR="004C0FF4">
          <w:rPr>
            <w:noProof/>
            <w:webHidden/>
          </w:rPr>
          <w:fldChar w:fldCharType="end"/>
        </w:r>
      </w:hyperlink>
    </w:p>
    <w:p w14:paraId="6CED8647" w14:textId="20913B4A" w:rsidR="004C0FF4" w:rsidRDefault="002764B0">
      <w:pPr>
        <w:pStyle w:val="TM1"/>
        <w:tabs>
          <w:tab w:val="left" w:pos="440"/>
          <w:tab w:val="right" w:leader="dot" w:pos="9913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hyperlink w:anchor="_Toc67515540" w:history="1">
        <w:r w:rsidR="004C0FF4" w:rsidRPr="00951D30">
          <w:rPr>
            <w:rStyle w:val="Lienhypertexte"/>
            <w:noProof/>
          </w:rPr>
          <w:t>6</w:t>
        </w:r>
        <w:r w:rsidR="004C0FF4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4C0FF4" w:rsidRPr="00951D30">
          <w:rPr>
            <w:rStyle w:val="Lienhypertexte"/>
            <w:noProof/>
          </w:rPr>
          <w:t>BARÊME DE CORRECTION</w:t>
        </w:r>
        <w:r w:rsidR="004C0FF4">
          <w:rPr>
            <w:noProof/>
            <w:webHidden/>
          </w:rPr>
          <w:tab/>
        </w:r>
        <w:r w:rsidR="004C0FF4">
          <w:rPr>
            <w:noProof/>
            <w:webHidden/>
          </w:rPr>
          <w:fldChar w:fldCharType="begin"/>
        </w:r>
        <w:r w:rsidR="004C0FF4">
          <w:rPr>
            <w:noProof/>
            <w:webHidden/>
          </w:rPr>
          <w:instrText xml:space="preserve"> PAGEREF _Toc67515540 \h </w:instrText>
        </w:r>
        <w:r w:rsidR="004C0FF4">
          <w:rPr>
            <w:noProof/>
            <w:webHidden/>
          </w:rPr>
        </w:r>
        <w:r w:rsidR="004C0FF4">
          <w:rPr>
            <w:noProof/>
            <w:webHidden/>
          </w:rPr>
          <w:fldChar w:fldCharType="separate"/>
        </w:r>
        <w:r w:rsidR="008C2896">
          <w:rPr>
            <w:noProof/>
            <w:webHidden/>
          </w:rPr>
          <w:t>7</w:t>
        </w:r>
        <w:r w:rsidR="004C0FF4">
          <w:rPr>
            <w:noProof/>
            <w:webHidden/>
          </w:rPr>
          <w:fldChar w:fldCharType="end"/>
        </w:r>
      </w:hyperlink>
    </w:p>
    <w:p w14:paraId="3C7427C5" w14:textId="6F453020" w:rsidR="00417FC3" w:rsidRDefault="00ED62CF" w:rsidP="00417FC3">
      <w:pPr>
        <w:rPr>
          <w:lang w:val="nl-NL"/>
        </w:rPr>
      </w:pPr>
      <w:r>
        <w:rPr>
          <w:lang w:val="nl-NL"/>
        </w:rPr>
        <w:fldChar w:fldCharType="end"/>
      </w:r>
    </w:p>
    <w:p w14:paraId="4F268815" w14:textId="77777777" w:rsidR="00F17BCC" w:rsidRDefault="00F17BCC" w:rsidP="00417FC3">
      <w:pPr>
        <w:rPr>
          <w:lang w:val="nl-NL"/>
        </w:rPr>
      </w:pPr>
    </w:p>
    <w:p w14:paraId="143F6D77" w14:textId="77777777" w:rsidR="00F17BCC" w:rsidRDefault="00F17BCC" w:rsidP="00417FC3">
      <w:pPr>
        <w:rPr>
          <w:lang w:val="nl-NL"/>
        </w:rPr>
      </w:pPr>
    </w:p>
    <w:p w14:paraId="60572DEB" w14:textId="77777777" w:rsidR="00F11D09" w:rsidRDefault="00F11D09" w:rsidP="00417FC3">
      <w:pPr>
        <w:rPr>
          <w:lang w:val="nl-NL"/>
        </w:rPr>
      </w:pPr>
    </w:p>
    <w:p w14:paraId="0B897959" w14:textId="77777777" w:rsidR="004172BF" w:rsidRDefault="004172BF" w:rsidP="00417FC3">
      <w:pPr>
        <w:rPr>
          <w:lang w:val="nl-NL"/>
        </w:rPr>
      </w:pPr>
    </w:p>
    <w:p w14:paraId="3401112B" w14:textId="77777777" w:rsidR="004172BF" w:rsidRDefault="004172BF" w:rsidP="00417FC3">
      <w:pPr>
        <w:rPr>
          <w:lang w:val="nl-NL"/>
        </w:rPr>
      </w:pPr>
    </w:p>
    <w:tbl>
      <w:tblPr>
        <w:tblW w:w="10173" w:type="dxa"/>
        <w:tblBorders>
          <w:top w:val="single" w:sz="4" w:space="0" w:color="A6192E"/>
          <w:left w:val="single" w:sz="4" w:space="0" w:color="A6192E"/>
          <w:bottom w:val="single" w:sz="4" w:space="0" w:color="A6192E"/>
          <w:right w:val="single" w:sz="4" w:space="0" w:color="A6192E"/>
          <w:insideH w:val="single" w:sz="4" w:space="0" w:color="A6192E"/>
          <w:insideV w:val="single" w:sz="4" w:space="0" w:color="A6192E"/>
        </w:tblBorders>
        <w:shd w:val="clear" w:color="auto" w:fill="A6192E"/>
        <w:tblLook w:val="04A0" w:firstRow="1" w:lastRow="0" w:firstColumn="1" w:lastColumn="0" w:noHBand="0" w:noVBand="1"/>
      </w:tblPr>
      <w:tblGrid>
        <w:gridCol w:w="3794"/>
        <w:gridCol w:w="6379"/>
      </w:tblGrid>
      <w:tr w:rsidR="00AF095A" w:rsidRPr="00A10E3D" w14:paraId="01E9AF53" w14:textId="77777777" w:rsidTr="004172BF">
        <w:trPr>
          <w:trHeight w:val="567"/>
        </w:trPr>
        <w:tc>
          <w:tcPr>
            <w:tcW w:w="3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27FC5D30" w14:textId="77777777" w:rsidR="00AF095A" w:rsidRPr="00A10E3D" w:rsidRDefault="00F41FEF" w:rsidP="006A539E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FFFFFF"/>
                <w:szCs w:val="20"/>
                <w:lang w:val="fr-FR"/>
              </w:rPr>
            </w:pPr>
            <w:r>
              <w:br w:type="page"/>
            </w:r>
            <w:r w:rsidR="00AF095A" w:rsidRPr="00A10E3D">
              <w:rPr>
                <w:rFonts w:cs="Arial"/>
                <w:b/>
                <w:color w:val="FFFFFF"/>
                <w:szCs w:val="20"/>
                <w:lang w:val="fr-FR"/>
              </w:rPr>
              <w:t>DUREE TOTALE DE L’ÉPREUVE :</w:t>
            </w:r>
          </w:p>
        </w:tc>
        <w:tc>
          <w:tcPr>
            <w:tcW w:w="637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178FC79E" w14:textId="77777777" w:rsidR="00AF095A" w:rsidRPr="004172BF" w:rsidRDefault="00C2027F" w:rsidP="006A539E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00"/>
                <w:szCs w:val="20"/>
                <w:lang w:val="fr-FR"/>
              </w:rPr>
            </w:pPr>
            <w:r w:rsidRPr="002E4D1F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>0</w:t>
            </w:r>
            <w:r w:rsidR="001F66DB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>4</w:t>
            </w:r>
            <w:r w:rsidR="00AF095A" w:rsidRPr="002E4D1F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 xml:space="preserve"> heures</w:t>
            </w:r>
            <w:r w:rsidRPr="002E4D1F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 xml:space="preserve"> 30</w:t>
            </w:r>
          </w:p>
        </w:tc>
      </w:tr>
    </w:tbl>
    <w:p w14:paraId="7CF7BC18" w14:textId="77777777" w:rsidR="00AF095A" w:rsidRDefault="00AF095A" w:rsidP="00AF095A">
      <w:pPr>
        <w:rPr>
          <w:lang w:val="fr-FR" w:eastAsia="fr-FR"/>
        </w:rPr>
      </w:pPr>
    </w:p>
    <w:p w14:paraId="46F7E6B9" w14:textId="77777777" w:rsidR="00F17BCC" w:rsidRDefault="00F17BCC" w:rsidP="00AF095A">
      <w:pPr>
        <w:rPr>
          <w:lang w:val="fr-FR" w:eastAsia="fr-FR"/>
        </w:rPr>
      </w:pPr>
    </w:p>
    <w:p w14:paraId="2F5B174F" w14:textId="77777777" w:rsidR="00F17BCC" w:rsidRPr="00AF095A" w:rsidRDefault="00F17BCC" w:rsidP="00AF095A">
      <w:pPr>
        <w:rPr>
          <w:lang w:val="fr-FR" w:eastAsia="fr-FR"/>
        </w:rPr>
      </w:pPr>
    </w:p>
    <w:tbl>
      <w:tblPr>
        <w:tblW w:w="10173" w:type="dxa"/>
        <w:tblBorders>
          <w:top w:val="single" w:sz="4" w:space="0" w:color="A6192E"/>
          <w:left w:val="single" w:sz="4" w:space="0" w:color="A6192E"/>
          <w:bottom w:val="single" w:sz="4" w:space="0" w:color="A6192E"/>
          <w:right w:val="single" w:sz="4" w:space="0" w:color="A6192E"/>
          <w:insideH w:val="single" w:sz="4" w:space="0" w:color="A6192E"/>
          <w:insideV w:val="single" w:sz="4" w:space="0" w:color="A6192E"/>
        </w:tblBorders>
        <w:shd w:val="clear" w:color="auto" w:fill="A6192E"/>
        <w:tblLook w:val="04A0" w:firstRow="1" w:lastRow="0" w:firstColumn="1" w:lastColumn="0" w:noHBand="0" w:noVBand="1"/>
      </w:tblPr>
      <w:tblGrid>
        <w:gridCol w:w="3794"/>
        <w:gridCol w:w="6379"/>
      </w:tblGrid>
      <w:tr w:rsidR="00D65F78" w:rsidRPr="00373DBF" w14:paraId="14E9867A" w14:textId="77777777" w:rsidTr="004172BF">
        <w:trPr>
          <w:trHeight w:val="567"/>
        </w:trPr>
        <w:tc>
          <w:tcPr>
            <w:tcW w:w="3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5499EBD8" w14:textId="77777777" w:rsidR="00D65F78" w:rsidRPr="004F16FE" w:rsidRDefault="00D65F78" w:rsidP="00644CDC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FFFFFF"/>
                <w:szCs w:val="20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20"/>
                <w:lang w:val="fr-FR"/>
              </w:rPr>
              <w:t>DIFFUSION DU SUJET :</w:t>
            </w:r>
          </w:p>
        </w:tc>
        <w:tc>
          <w:tcPr>
            <w:tcW w:w="637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2FF99583" w14:textId="77777777" w:rsidR="00E176F2" w:rsidRPr="004172BF" w:rsidRDefault="00E176F2" w:rsidP="00644CDC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00"/>
                <w:szCs w:val="20"/>
                <w:lang w:val="fr-FR"/>
              </w:rPr>
            </w:pPr>
            <w:r w:rsidRPr="004172BF">
              <w:rPr>
                <w:rFonts w:cs="Arial"/>
                <w:b/>
                <w:color w:val="000000"/>
                <w:szCs w:val="20"/>
                <w:lang w:val="fr-FR"/>
              </w:rPr>
              <w:t>Découvert le jour de la compétition</w:t>
            </w:r>
          </w:p>
        </w:tc>
      </w:tr>
    </w:tbl>
    <w:p w14:paraId="5DD8BF86" w14:textId="77777777" w:rsidR="004172BF" w:rsidRDefault="004172BF" w:rsidP="00F41FEF">
      <w:pPr>
        <w:rPr>
          <w:lang w:val="fr-FR"/>
        </w:rPr>
      </w:pPr>
    </w:p>
    <w:p w14:paraId="5F386346" w14:textId="77777777" w:rsidR="004172BF" w:rsidRDefault="004172BF" w:rsidP="004172B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lang w:val="fr-FR"/>
        </w:rPr>
      </w:pPr>
      <w:r>
        <w:rPr>
          <w:lang w:val="fr-FR"/>
        </w:rPr>
        <w:br w:type="page"/>
      </w:r>
    </w:p>
    <w:p w14:paraId="11456E57" w14:textId="77777777" w:rsidR="001F66DB" w:rsidRPr="001F66DB" w:rsidRDefault="001F66DB" w:rsidP="001F66DB">
      <w:pPr>
        <w:rPr>
          <w:lang w:val="fr-FR"/>
        </w:rPr>
      </w:pPr>
    </w:p>
    <w:p w14:paraId="2FA6C763" w14:textId="77777777" w:rsidR="001F66DB" w:rsidRDefault="001F66DB" w:rsidP="004172B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</w:p>
    <w:p w14:paraId="2C3BFB41" w14:textId="77777777" w:rsidR="004172BF" w:rsidRDefault="004172BF" w:rsidP="004172B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  <w:r w:rsidRPr="00F41FEF">
        <w:rPr>
          <w:color w:val="auto"/>
          <w:sz w:val="36"/>
          <w:szCs w:val="32"/>
          <w:lang w:val="fr-FR"/>
        </w:rPr>
        <w:t>Dévidoir de ruban adhésif</w:t>
      </w:r>
    </w:p>
    <w:p w14:paraId="1422C1BC" w14:textId="77777777" w:rsidR="004172BF" w:rsidRPr="004172BF" w:rsidRDefault="004172BF" w:rsidP="004172B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</w:p>
    <w:p w14:paraId="146F09F7" w14:textId="77777777" w:rsidR="00F64BDD" w:rsidRDefault="00F51852" w:rsidP="00D133AD">
      <w:pPr>
        <w:pStyle w:val="Titre1"/>
      </w:pPr>
      <w:bookmarkStart w:id="2" w:name="_Toc67515535"/>
      <w:r>
        <w:t>MISE EN SITUATION</w:t>
      </w:r>
      <w:bookmarkEnd w:id="2"/>
    </w:p>
    <w:p w14:paraId="02DDF2D8" w14:textId="77777777" w:rsidR="00DA01B0" w:rsidRDefault="00A42A8F" w:rsidP="001F66DB">
      <w:pPr>
        <w:rPr>
          <w:lang w:val="fr-FR"/>
        </w:rPr>
      </w:pPr>
      <w:r>
        <w:rPr>
          <w:noProof/>
          <w:lang w:val="fr-FR" w:eastAsia="fr-FR"/>
        </w:rPr>
        <mc:AlternateContent>
          <mc:Choice Requires="wpc">
            <w:drawing>
              <wp:anchor distT="0" distB="0" distL="114300" distR="114300" simplePos="0" relativeHeight="251658240" behindDoc="0" locked="0" layoutInCell="1" allowOverlap="1" wp14:anchorId="29A901C9" wp14:editId="53B632DE">
                <wp:simplePos x="0" y="0"/>
                <wp:positionH relativeFrom="column">
                  <wp:posOffset>-51435</wp:posOffset>
                </wp:positionH>
                <wp:positionV relativeFrom="paragraph">
                  <wp:posOffset>446405</wp:posOffset>
                </wp:positionV>
                <wp:extent cx="6516370" cy="3370580"/>
                <wp:effectExtent l="0" t="0" r="0" b="0"/>
                <wp:wrapTopAndBottom/>
                <wp:docPr id="139" name="Zone de dessin 13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pic:pic xmlns:pic="http://schemas.openxmlformats.org/drawingml/2006/picture">
                        <pic:nvPicPr>
                          <pic:cNvPr id="18" name="Image 18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3220467" y="464348"/>
                            <a:ext cx="2990476" cy="238095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" name="Picture 1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8450" y="910130"/>
                            <a:ext cx="2375158" cy="183338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" name="Picture 142" descr="Résultat de recherche d'images pour &quot;fermeture de carton au ruban adhésif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08237" y="62134"/>
                            <a:ext cx="1035303" cy="103177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" name="AutoShape 145"/>
                        <wps:cNvSpPr>
                          <a:spLocks/>
                        </wps:cNvSpPr>
                        <wps:spPr bwMode="auto">
                          <a:xfrm>
                            <a:off x="0" y="105890"/>
                            <a:ext cx="1693416" cy="272164"/>
                          </a:xfrm>
                          <a:prstGeom prst="callout2">
                            <a:avLst>
                              <a:gd name="adj1" fmla="val 42056"/>
                              <a:gd name="adj2" fmla="val 104500"/>
                              <a:gd name="adj3" fmla="val 42056"/>
                              <a:gd name="adj4" fmla="val 114884"/>
                              <a:gd name="adj5" fmla="val 73597"/>
                              <a:gd name="adj6" fmla="val 12534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5DB4A96D" w14:textId="77777777" w:rsidR="00DA01B0" w:rsidRPr="001F66DB" w:rsidRDefault="00DA01B0" w:rsidP="00DA01B0">
                              <w:pPr>
                                <w:jc w:val="right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1F66DB">
                                <w:rPr>
                                  <w:sz w:val="20"/>
                                  <w:szCs w:val="20"/>
                                </w:rPr>
                                <w:t xml:space="preserve">Rouleau de </w:t>
                              </w:r>
                              <w:r w:rsidRPr="001F66DB">
                                <w:rPr>
                                  <w:sz w:val="20"/>
                                  <w:szCs w:val="20"/>
                                  <w:lang w:val="fr-FR"/>
                                </w:rPr>
                                <w:t>ruban</w:t>
                              </w:r>
                              <w:r w:rsidRPr="001F66DB"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Pr="001F66DB">
                                <w:rPr>
                                  <w:sz w:val="20"/>
                                  <w:szCs w:val="20"/>
                                  <w:lang w:val="fr-FR"/>
                                </w:rPr>
                                <w:t>adhésif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7" name="AutoShape 146"/>
                        <wps:cNvSpPr>
                          <a:spLocks/>
                        </wps:cNvSpPr>
                        <wps:spPr bwMode="auto">
                          <a:xfrm>
                            <a:off x="2514307" y="2535238"/>
                            <a:ext cx="836644" cy="277415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57AAD7B1" w14:textId="77777777" w:rsidR="00DA01B0" w:rsidRPr="001F66DB" w:rsidRDefault="00DA01B0" w:rsidP="00DA01B0">
                              <w:pPr>
                                <w:jc w:val="left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1F66DB">
                                <w:rPr>
                                  <w:sz w:val="20"/>
                                  <w:szCs w:val="20"/>
                                </w:rPr>
                                <w:t>Carton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17" name="AutoShape 155"/>
                        <wps:cNvSpPr>
                          <a:spLocks/>
                        </wps:cNvSpPr>
                        <wps:spPr bwMode="auto">
                          <a:xfrm>
                            <a:off x="5480002" y="240316"/>
                            <a:ext cx="804263" cy="224032"/>
                          </a:xfrm>
                          <a:prstGeom prst="callout2">
                            <a:avLst>
                              <a:gd name="adj1" fmla="val 50991"/>
                              <a:gd name="adj2" fmla="val -9472"/>
                              <a:gd name="adj3" fmla="val 47945"/>
                              <a:gd name="adj4" fmla="val -34373"/>
                              <a:gd name="adj5" fmla="val 420489"/>
                              <a:gd name="adj6" fmla="val -62529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2EC02E49" w14:textId="77777777" w:rsidR="00DA01B0" w:rsidRPr="001F66DB" w:rsidRDefault="00A42A8F" w:rsidP="00DA01B0">
                              <w:pPr>
                                <w:jc w:val="left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Dévidoir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A901C9" id="Zone de dessin 139" o:spid="_x0000_s1026" editas="canvas" style="position:absolute;left:0;text-align:left;margin-left:-4.05pt;margin-top:35.15pt;width:513.1pt;height:265.4pt;z-index:251658240" coordsize="65163,33705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//ZUEsDBAoAAAAAAAAAIQA3RbSVQ1AAAENQAAAVAAAAZHJzL21lZGlhL2ltYWdlMy5q&#10;cGVn/9j/4AAQSkZJRgABAQEA3ADcAAD/2wBDAAIBAQEBAQIBAQECAgICAgQDAgICAgUEBAMEBgUG&#10;BgYFBgYGBwkIBgcJBwYGCAsICQoKCgoKBggLDAsKDAkKCgr/2wBDAQICAgICAgUDAwUKBwYHCgoK&#10;CgoKCgoKCgoKCgoKCgoKCgoKCgoKCgoKCgoKCgoKCgoKCgoKCgoKCgoKCgoKCgr/wAARCAD4APk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65163;height:33705;visibility:visible;mso-wrap-style:square">
                  <v:fill o:detectmouseclick="t"/>
                  <v:path o:connecttype="none"/>
                </v:shape>
                <v:shape id="Image 18" o:spid="_x0000_s1028" type="#_x0000_t75" style="position:absolute;left:32204;top:4643;width:29905;height:23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">
                  <v:imagedata r:id="rId13" o:title=""/>
                </v:shape>
                <v:shape id="Picture 141" o:spid="_x0000_s1029" type="#_x0000_t75" style="position:absolute;left:4384;top:9101;width:23752;height:18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">
                  <v:imagedata r:id="rId14" o:title="" chromakey="white"/>
                </v:shape>
                <v:shape id="Picture 142" o:spid="_x0000_s1030" type="#_x0000_t75" alt="Résultat de recherche d'images pour &quot;fermeture de carton au ruban adhésif&quot;" style="position:absolute;left:21082;top:621;width:10353;height:103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">
                  <v:imagedata r:id="rId15" o:title="Résultat de recherche d'images pour &quot;fermeture de carton au ruban adhésif&quot;"/>
                </v:shape>
                <v:shapetype id="_x0000_t42" coordsize="21600,21600" o:spt="42" adj="-10080,24300,-3600,4050,-1800,4050" path="m@0@1l@2@3@4@5nfem,l21600,r,21600l,21600nsxe">
                  <v:stroke joinstyle="miter"/>
                  <v:formulas>
                    <v:f eqn="val #0"/>
                    <v:f eqn="val #1"/>
                    <v:f eqn="val #2"/>
                    <v:f eqn="val #3"/>
                    <v:f eqn="val #4"/>
                    <v:f eqn="val #5"/>
                  </v:formulas>
                  <v:path arrowok="t" o:extrusionok="f" gradientshapeok="t" o:connecttype="custom" o:connectlocs="@0,@1;10800,0;10800,21600;0,10800;21600,10800"/>
                  <v:handles>
                    <v:h position="#0,#1"/>
                    <v:h position="#2,#3"/>
                    <v:h position="#4,#5"/>
                  </v:handles>
                  <o:callout v:ext="edit" on="t" textborder="f"/>
                </v:shapetype>
                <v:shape id="AutoShape 145" o:spid="_x0000_s1031" type="#_x0000_t42" style="position:absolute;top:1058;width:16934;height:27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" adj="27075,15897,24815,9084,22572,9084">
                  <v:stroke startarrow="open"/>
                  <v:textbox inset=".5mm,.3mm,.5mm,.3mm">
                    <w:txbxContent>
                      <w:p w14:paraId="5DB4A96D" w14:textId="77777777" w:rsidR="00DA01B0" w:rsidRPr="001F66DB" w:rsidRDefault="00DA01B0" w:rsidP="00DA01B0">
                        <w:pPr>
                          <w:jc w:val="right"/>
                          <w:rPr>
                            <w:sz w:val="20"/>
                            <w:szCs w:val="20"/>
                          </w:rPr>
                        </w:pPr>
                        <w:r w:rsidRPr="001F66DB">
                          <w:rPr>
                            <w:sz w:val="20"/>
                            <w:szCs w:val="20"/>
                          </w:rPr>
                          <w:t xml:space="preserve">Rouleau de </w:t>
                        </w:r>
                        <w:r w:rsidRPr="001F66DB">
                          <w:rPr>
                            <w:sz w:val="20"/>
                            <w:szCs w:val="20"/>
                            <w:lang w:val="fr-FR"/>
                          </w:rPr>
                          <w:t>ruban</w:t>
                        </w:r>
                        <w:r w:rsidRPr="001F66DB"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  <w:r w:rsidRPr="001F66DB">
                          <w:rPr>
                            <w:sz w:val="20"/>
                            <w:szCs w:val="20"/>
                            <w:lang w:val="fr-FR"/>
                          </w:rPr>
                          <w:t>adhésif</w:t>
                        </w:r>
                      </w:p>
                    </w:txbxContent>
                  </v:textbox>
                  <o:callout v:ext="edit" minusx="t" minusy="t"/>
                </v:shape>
                <v:shape id="AutoShape 146" o:spid="_x0000_s1032" type="#_x0000_t42" style="position:absolute;left:25143;top:25352;width:8366;height:27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" adj="-15679,-10007,-8774,8917,-1968,8917">
                  <v:stroke startarrow="open"/>
                  <v:textbox inset=".5mm,.3mm,.5mm,.3mm">
                    <w:txbxContent>
                      <w:p w14:paraId="57AAD7B1" w14:textId="77777777" w:rsidR="00DA01B0" w:rsidRPr="001F66DB" w:rsidRDefault="00DA01B0" w:rsidP="00DA01B0">
                        <w:pPr>
                          <w:jc w:val="left"/>
                          <w:rPr>
                            <w:sz w:val="20"/>
                            <w:szCs w:val="20"/>
                          </w:rPr>
                        </w:pPr>
                        <w:r w:rsidRPr="001F66DB">
                          <w:rPr>
                            <w:sz w:val="20"/>
                            <w:szCs w:val="20"/>
                          </w:rPr>
                          <w:t>Carton</w:t>
                        </w:r>
                      </w:p>
                    </w:txbxContent>
                  </v:textbox>
                </v:shape>
                <v:shape id="AutoShape 155" o:spid="_x0000_s1033" type="#_x0000_t42" style="position:absolute;left:54800;top:2403;width:8042;height:2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" adj="-13506,90826,-7425,10356,-2046,11014">
                  <v:stroke startarrow="open"/>
                  <v:textbox inset=".5mm,.3mm,.5mm,.3mm">
                    <w:txbxContent>
                      <w:p w14:paraId="2EC02E49" w14:textId="77777777" w:rsidR="00DA01B0" w:rsidRPr="001F66DB" w:rsidRDefault="00A42A8F" w:rsidP="00DA01B0">
                        <w:pPr>
                          <w:jc w:val="left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Dévidoir</w:t>
                        </w:r>
                      </w:p>
                    </w:txbxContent>
                  </v:textbox>
                  <o:callout v:ext="edit" minusy="t"/>
                </v:shape>
                <w10:wrap type="topAndBottom"/>
              </v:group>
            </w:pict>
          </mc:Fallback>
        </mc:AlternateContent>
      </w:r>
      <w:r w:rsidR="00661AA9">
        <w:rPr>
          <w:lang w:val="fr-FR"/>
        </w:rPr>
        <w:t xml:space="preserve">Le </w:t>
      </w:r>
      <w:r w:rsidR="00661AA9" w:rsidRPr="002048B8">
        <w:rPr>
          <w:b/>
          <w:lang w:val="fr-FR"/>
        </w:rPr>
        <w:t>dévidoir de ruban adhésif</w:t>
      </w:r>
      <w:r w:rsidR="00661AA9">
        <w:rPr>
          <w:lang w:val="fr-FR"/>
        </w:rPr>
        <w:t xml:space="preserve"> </w:t>
      </w:r>
      <w:r w:rsidR="002E4D1F">
        <w:rPr>
          <w:lang w:val="fr-FR"/>
        </w:rPr>
        <w:t xml:space="preserve">est un appareil qui </w:t>
      </w:r>
      <w:r w:rsidR="00661AA9">
        <w:rPr>
          <w:lang w:val="fr-FR"/>
        </w:rPr>
        <w:t xml:space="preserve">permet de gagner du temps et de l’efficacité lors de la </w:t>
      </w:r>
      <w:r w:rsidR="005E0328">
        <w:rPr>
          <w:lang w:val="fr-FR"/>
        </w:rPr>
        <w:t>fermeture des</w:t>
      </w:r>
      <w:r w:rsidR="00661AA9">
        <w:rPr>
          <w:lang w:val="fr-FR"/>
        </w:rPr>
        <w:t xml:space="preserve"> cartons de marchandises.</w:t>
      </w:r>
      <w:r w:rsidR="00A25F0E">
        <w:rPr>
          <w:lang w:val="fr-FR"/>
        </w:rPr>
        <w:t xml:space="preserve"> </w:t>
      </w:r>
    </w:p>
    <w:p w14:paraId="17B9FF18" w14:textId="77777777" w:rsidR="00DA01B0" w:rsidRDefault="00DA01B0" w:rsidP="00DA01B0">
      <w:pPr>
        <w:rPr>
          <w:lang w:val="fr-FR"/>
        </w:rPr>
      </w:pPr>
    </w:p>
    <w:p w14:paraId="557BFF28" w14:textId="77777777" w:rsidR="00FC3CD8" w:rsidRPr="00265CD0" w:rsidRDefault="00FC3CD8" w:rsidP="00FC3CD8">
      <w:pPr>
        <w:rPr>
          <w:lang w:val="fr-FR"/>
        </w:rPr>
      </w:pPr>
    </w:p>
    <w:p w14:paraId="10F87E4C" w14:textId="77777777" w:rsidR="00FC3CD8" w:rsidRPr="00265CD0" w:rsidRDefault="00FC3CD8" w:rsidP="00FC3CD8">
      <w:pPr>
        <w:rPr>
          <w:lang w:val="fr-FR"/>
        </w:rPr>
      </w:pPr>
    </w:p>
    <w:p w14:paraId="2811D824" w14:textId="77777777" w:rsidR="002A23E5" w:rsidRPr="00265CD0" w:rsidRDefault="00DA01B0" w:rsidP="002A23E5">
      <w:pPr>
        <w:rPr>
          <w:lang w:val="fr-FR"/>
        </w:rPr>
      </w:pPr>
      <w:r w:rsidRPr="00265CD0">
        <w:rPr>
          <w:lang w:val="fr-FR"/>
        </w:rPr>
        <w:br w:type="page"/>
      </w:r>
    </w:p>
    <w:p w14:paraId="4F9DAF33" w14:textId="77777777" w:rsidR="002A23E5" w:rsidRDefault="00865C38" w:rsidP="00861FE3">
      <w:pPr>
        <w:pStyle w:val="Titre1"/>
      </w:pPr>
      <w:bookmarkStart w:id="3" w:name="_Toc67515536"/>
      <w:r>
        <w:rPr>
          <w:noProof/>
          <w:lang w:eastAsia="fr-FR"/>
        </w:rPr>
        <w:lastRenderedPageBreak/>
        <mc:AlternateContent>
          <mc:Choice Requires="wpc">
            <w:drawing>
              <wp:anchor distT="0" distB="0" distL="114300" distR="114300" simplePos="0" relativeHeight="251659264" behindDoc="0" locked="0" layoutInCell="1" allowOverlap="1" wp14:anchorId="0FCA46FE" wp14:editId="5E1237AB">
                <wp:simplePos x="0" y="0"/>
                <wp:positionH relativeFrom="column">
                  <wp:posOffset>-17297</wp:posOffset>
                </wp:positionH>
                <wp:positionV relativeFrom="paragraph">
                  <wp:posOffset>267534</wp:posOffset>
                </wp:positionV>
                <wp:extent cx="6188710" cy="4994910"/>
                <wp:effectExtent l="0" t="0" r="2540" b="0"/>
                <wp:wrapSquare wrapText="bothSides"/>
                <wp:docPr id="5" name="Zone de dessin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solidFill>
                          <a:prstClr val="white"/>
                        </a:solidFill>
                      </wpc:bg>
                      <wpc:whole/>
                      <pic:pic xmlns:pic="http://schemas.openxmlformats.org/drawingml/2006/picture">
                        <pic:nvPicPr>
                          <pic:cNvPr id="14" name="Image 14" descr="Une image contenant intérieur, table, assis, en bois&#10;&#10;Description générée automatiquement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165" t="-1239" r="21851" b="4653"/>
                          <a:stretch/>
                        </pic:blipFill>
                        <pic:spPr bwMode="auto">
                          <a:xfrm>
                            <a:off x="179999" y="23050"/>
                            <a:ext cx="5784071" cy="49110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5" name="AutoShape 146"/>
                        <wps:cNvSpPr>
                          <a:spLocks/>
                        </wps:cNvSpPr>
                        <wps:spPr bwMode="auto">
                          <a:xfrm>
                            <a:off x="4740846" y="3803651"/>
                            <a:ext cx="154455" cy="174673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640815EB" w14:textId="77777777" w:rsidR="00320931" w:rsidRPr="00320931" w:rsidRDefault="00320931" w:rsidP="00320931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320931">
                                <w:rPr>
                                  <w:sz w:val="16"/>
                                  <w:szCs w:val="16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16" name="AutoShape 146"/>
                        <wps:cNvSpPr>
                          <a:spLocks/>
                        </wps:cNvSpPr>
                        <wps:spPr bwMode="auto">
                          <a:xfrm>
                            <a:off x="3830777" y="1817732"/>
                            <a:ext cx="174841" cy="168018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4EE42582" w14:textId="77777777" w:rsidR="00320931" w:rsidRPr="00320931" w:rsidRDefault="00320931" w:rsidP="00320931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320931">
                                <w:rPr>
                                  <w:sz w:val="16"/>
                                  <w:szCs w:val="16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19" name="AutoShape 146"/>
                        <wps:cNvSpPr>
                          <a:spLocks/>
                        </wps:cNvSpPr>
                        <wps:spPr bwMode="auto">
                          <a:xfrm>
                            <a:off x="4895301" y="1367356"/>
                            <a:ext cx="174842" cy="18849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3DA4CE6F" w14:textId="77777777" w:rsidR="00320931" w:rsidRPr="00320931" w:rsidRDefault="00320931" w:rsidP="00320931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320931">
                                <w:rPr>
                                  <w:sz w:val="16"/>
                                  <w:szCs w:val="16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20" name="AutoShape 146"/>
                        <wps:cNvSpPr>
                          <a:spLocks/>
                        </wps:cNvSpPr>
                        <wps:spPr bwMode="auto">
                          <a:xfrm>
                            <a:off x="4380715" y="701572"/>
                            <a:ext cx="174625" cy="16764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1A761DE1" w14:textId="77777777" w:rsidR="00320931" w:rsidRDefault="00320931" w:rsidP="0032093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21" name="AutoShape 146"/>
                        <wps:cNvSpPr>
                          <a:spLocks/>
                        </wps:cNvSpPr>
                        <wps:spPr bwMode="auto">
                          <a:xfrm>
                            <a:off x="5686872" y="1708928"/>
                            <a:ext cx="174625" cy="16764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7EAB949C" w14:textId="77777777" w:rsidR="00320931" w:rsidRDefault="00320931" w:rsidP="0032093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22" name="AutoShape 146"/>
                        <wps:cNvSpPr>
                          <a:spLocks/>
                        </wps:cNvSpPr>
                        <wps:spPr bwMode="auto">
                          <a:xfrm>
                            <a:off x="5686872" y="1288578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6BD12969" w14:textId="77777777" w:rsidR="00320931" w:rsidRDefault="00320931" w:rsidP="0032093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23" name="AutoShape 146"/>
                        <wps:cNvSpPr>
                          <a:spLocks/>
                        </wps:cNvSpPr>
                        <wps:spPr bwMode="auto">
                          <a:xfrm>
                            <a:off x="5188728" y="1179396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60B1935B" w14:textId="77777777" w:rsidR="00320931" w:rsidRDefault="00320931" w:rsidP="0032093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24" name="AutoShape 146"/>
                        <wps:cNvSpPr>
                          <a:spLocks/>
                        </wps:cNvSpPr>
                        <wps:spPr bwMode="auto">
                          <a:xfrm>
                            <a:off x="2356818" y="787325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196823D6" w14:textId="77777777" w:rsidR="00320931" w:rsidRDefault="00320931" w:rsidP="0032093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25" name="AutoShape 146"/>
                        <wps:cNvSpPr>
                          <a:spLocks/>
                        </wps:cNvSpPr>
                        <wps:spPr bwMode="auto">
                          <a:xfrm>
                            <a:off x="2107131" y="1985750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102BADCA" w14:textId="77777777" w:rsidR="00320931" w:rsidRDefault="00320931" w:rsidP="0032093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26" name="AutoShape 146"/>
                        <wps:cNvSpPr>
                          <a:spLocks/>
                        </wps:cNvSpPr>
                        <wps:spPr bwMode="auto">
                          <a:xfrm>
                            <a:off x="3073326" y="1026161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5D41E63E" w14:textId="77777777" w:rsidR="00320931" w:rsidRDefault="00320931" w:rsidP="0032093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27" name="AutoShape 146"/>
                        <wps:cNvSpPr>
                          <a:spLocks/>
                        </wps:cNvSpPr>
                        <wps:spPr bwMode="auto">
                          <a:xfrm>
                            <a:off x="1333236" y="1214121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34F82C3C" w14:textId="77777777" w:rsidR="00320931" w:rsidRDefault="00320931" w:rsidP="0032093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11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28" name="AutoShape 146"/>
                        <wps:cNvSpPr>
                          <a:spLocks/>
                        </wps:cNvSpPr>
                        <wps:spPr bwMode="auto">
                          <a:xfrm>
                            <a:off x="794149" y="1476538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51387E33" w14:textId="77777777" w:rsidR="00201CEE" w:rsidRDefault="00201CEE" w:rsidP="00201CE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12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29" name="AutoShape 146"/>
                        <wps:cNvSpPr>
                          <a:spLocks/>
                        </wps:cNvSpPr>
                        <wps:spPr bwMode="auto">
                          <a:xfrm>
                            <a:off x="889684" y="2261889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79AFCFA9" w14:textId="77777777" w:rsidR="00201CEE" w:rsidRDefault="00201CEE" w:rsidP="00201CE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13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30" name="AutoShape 146"/>
                        <wps:cNvSpPr>
                          <a:spLocks/>
                        </wps:cNvSpPr>
                        <wps:spPr bwMode="auto">
                          <a:xfrm>
                            <a:off x="3073326" y="3005086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6F9D7492" w14:textId="77777777" w:rsidR="00201CEE" w:rsidRDefault="00201CEE" w:rsidP="00201CE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14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31" name="AutoShape 146"/>
                        <wps:cNvSpPr>
                          <a:spLocks/>
                        </wps:cNvSpPr>
                        <wps:spPr bwMode="auto">
                          <a:xfrm>
                            <a:off x="2303792" y="3052249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0CBD4347" w14:textId="77777777" w:rsidR="00201CEE" w:rsidRDefault="00201CEE" w:rsidP="00201CE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15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32" name="AutoShape 146"/>
                        <wps:cNvSpPr>
                          <a:spLocks/>
                        </wps:cNvSpPr>
                        <wps:spPr bwMode="auto">
                          <a:xfrm>
                            <a:off x="2494644" y="3683759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2263F50A" w14:textId="77777777" w:rsidR="00201CEE" w:rsidRDefault="00201CEE" w:rsidP="00201CE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16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33" name="AutoShape 146"/>
                        <wps:cNvSpPr>
                          <a:spLocks/>
                        </wps:cNvSpPr>
                        <wps:spPr bwMode="auto">
                          <a:xfrm>
                            <a:off x="5270399" y="2817126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27830A28" w14:textId="77777777" w:rsidR="00201CEE" w:rsidRDefault="00201CEE" w:rsidP="00201CE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17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34" name="AutoShape 146"/>
                        <wps:cNvSpPr>
                          <a:spLocks/>
                        </wps:cNvSpPr>
                        <wps:spPr bwMode="auto">
                          <a:xfrm>
                            <a:off x="5686872" y="2134208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75D870BC" w14:textId="77777777" w:rsidR="00F3095B" w:rsidRDefault="00F3095B" w:rsidP="00F3095B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18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35" name="AutoShape 146"/>
                        <wps:cNvSpPr>
                          <a:spLocks/>
                        </wps:cNvSpPr>
                        <wps:spPr bwMode="auto">
                          <a:xfrm>
                            <a:off x="5383392" y="2134208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75BBBD93" w14:textId="77777777" w:rsidR="00F3095B" w:rsidRDefault="00F3095B" w:rsidP="00F3095B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22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36" name="AutoShape 146"/>
                        <wps:cNvSpPr>
                          <a:spLocks/>
                        </wps:cNvSpPr>
                        <wps:spPr bwMode="auto">
                          <a:xfrm>
                            <a:off x="1674430" y="2663892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3556F8D2" w14:textId="77777777" w:rsidR="00FD4BAF" w:rsidRDefault="00FD4BAF" w:rsidP="00FD4BAF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21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37" name="AutoShape 146"/>
                        <wps:cNvSpPr>
                          <a:spLocks/>
                        </wps:cNvSpPr>
                        <wps:spPr bwMode="auto">
                          <a:xfrm>
                            <a:off x="2390938" y="2588830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2C64E969" w14:textId="77777777" w:rsidR="00FD4BAF" w:rsidRDefault="00FD4BAF" w:rsidP="00FD4BAF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21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38" name="AutoShape 146"/>
                        <wps:cNvSpPr>
                          <a:spLocks/>
                        </wps:cNvSpPr>
                        <wps:spPr bwMode="auto">
                          <a:xfrm>
                            <a:off x="5014103" y="2117982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658B005D" w14:textId="77777777" w:rsidR="00FD4BAF" w:rsidRDefault="00FD4BAF" w:rsidP="00FD4BAF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20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39" name="AutoShape 146"/>
                        <wps:cNvSpPr>
                          <a:spLocks/>
                        </wps:cNvSpPr>
                        <wps:spPr bwMode="auto">
                          <a:xfrm>
                            <a:off x="3728418" y="3683759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488ADD45" w14:textId="77777777" w:rsidR="00FD4BAF" w:rsidRDefault="00FD4BAF" w:rsidP="00FD4BAF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20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40" name="AutoShape 146"/>
                        <wps:cNvSpPr>
                          <a:spLocks/>
                        </wps:cNvSpPr>
                        <wps:spPr bwMode="auto">
                          <a:xfrm>
                            <a:off x="3325809" y="3683759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3F967A58" w14:textId="77777777" w:rsidR="00FD4BAF" w:rsidRDefault="00FD4BAF" w:rsidP="00FD4BAF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20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41" name="AutoShape 146"/>
                        <wps:cNvSpPr>
                          <a:spLocks/>
                        </wps:cNvSpPr>
                        <wps:spPr bwMode="auto">
                          <a:xfrm>
                            <a:off x="2056567" y="1214121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5ADE9500" w14:textId="77777777" w:rsidR="00265CD0" w:rsidRDefault="00265CD0" w:rsidP="00265CD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19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42" name="AutoShape 146"/>
                        <wps:cNvSpPr>
                          <a:spLocks/>
                        </wps:cNvSpPr>
                        <wps:spPr bwMode="auto">
                          <a:xfrm>
                            <a:off x="1763141" y="1246953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320516EC" w14:textId="77777777" w:rsidR="00265CD0" w:rsidRDefault="00265CD0" w:rsidP="00265CD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19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</wpc:wpc>
                  </a:graphicData>
                </a:graphic>
              </wp:anchor>
            </w:drawing>
          </mc:Choice>
          <mc:Fallback>
            <w:pict>
              <v:group w14:anchorId="0FCA46FE" id="Zone de dessin 5" o:spid="_x0000_s1034" editas="canvas" style="position:absolute;left:0;text-align:left;margin-left:-1.35pt;margin-top:21.05pt;width:487.3pt;height:393.3pt;z-index:251659264" coordsize="61887,4994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">
                <v:shape id="_x0000_s1035" type="#_x0000_t75" style="position:absolute;width:61887;height:49949;visibility:visible;mso-wrap-style:square" filled="t">
                  <v:fill o:detectmouseclick="t"/>
                  <v:path o:connecttype="none"/>
                </v:shape>
                <v:shape id="Image 14" o:spid="_x0000_s1036" type="#_x0000_t75" alt="Une image contenant intérieur, table, assis, en bois&#10;&#10;Description générée automatiquement" style="position:absolute;left:1799;top:230;width:57841;height:491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">
                  <v:imagedata r:id="rId17" o:title="Une image contenant intérieur, table, assis, en bois&#10;&#10;Description générée automatiquement" croptop="-812f" cropbottom="3049f" cropleft="9283f" cropright="14320f"/>
                </v:shape>
                <v:shape id="AutoShape 146" o:spid="_x0000_s1037" type="#_x0000_t42" style="position:absolute;left:47408;top:38036;width:1545;height:17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" adj="-15679,-10007,-8774,8917,-1968,8917">
                  <v:stroke startarrow="block"/>
                  <v:textbox inset=".5mm,.3mm,.5mm,.3mm">
                    <w:txbxContent>
                      <w:p w14:paraId="640815EB" w14:textId="77777777" w:rsidR="00320931" w:rsidRPr="00320931" w:rsidRDefault="00320931" w:rsidP="00320931">
                        <w:pPr>
                          <w:rPr>
                            <w:sz w:val="20"/>
                            <w:szCs w:val="20"/>
                          </w:rPr>
                        </w:pPr>
                        <w:r w:rsidRPr="00320931">
                          <w:rPr>
                            <w:sz w:val="16"/>
                            <w:szCs w:val="16"/>
                          </w:rPr>
                          <w:t>1</w:t>
                        </w:r>
                      </w:p>
                    </w:txbxContent>
                  </v:textbox>
                </v:shape>
                <v:shape id="AutoShape 146" o:spid="_x0000_s1038" type="#_x0000_t42" style="position:absolute;left:38307;top:18177;width:1749;height:1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" adj="-15679,-10007,-8774,8917,-1968,8917" strokecolor="white [3212]">
                  <v:stroke startarrow="block"/>
                  <v:textbox inset=".5mm,.3mm,.5mm,.3mm">
                    <w:txbxContent>
                      <w:p w14:paraId="4EE42582" w14:textId="77777777" w:rsidR="00320931" w:rsidRPr="00320931" w:rsidRDefault="00320931" w:rsidP="00320931">
                        <w:pPr>
                          <w:rPr>
                            <w:sz w:val="20"/>
                            <w:szCs w:val="20"/>
                          </w:rPr>
                        </w:pPr>
                        <w:r w:rsidRPr="00320931">
                          <w:rPr>
                            <w:sz w:val="16"/>
                            <w:szCs w:val="16"/>
                          </w:rPr>
                          <w:t>2</w:t>
                        </w:r>
                      </w:p>
                    </w:txbxContent>
                  </v:textbox>
                </v:shape>
                <v:shape id="AutoShape 146" o:spid="_x0000_s1039" type="#_x0000_t42" style="position:absolute;left:48953;top:13673;width:1748;height:18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" adj="-15679,-10007,-8774,8917,-1968,8917" strokecolor="white [3212]">
                  <v:stroke startarrow="block"/>
                  <v:textbox inset=".5mm,.3mm,.5mm,.3mm">
                    <w:txbxContent>
                      <w:p w14:paraId="3DA4CE6F" w14:textId="77777777" w:rsidR="00320931" w:rsidRPr="00320931" w:rsidRDefault="00320931" w:rsidP="00320931">
                        <w:pPr>
                          <w:rPr>
                            <w:sz w:val="20"/>
                            <w:szCs w:val="20"/>
                          </w:rPr>
                        </w:pPr>
                        <w:r w:rsidRPr="00320931">
                          <w:rPr>
                            <w:sz w:val="16"/>
                            <w:szCs w:val="16"/>
                          </w:rPr>
                          <w:t>3</w:t>
                        </w:r>
                      </w:p>
                    </w:txbxContent>
                  </v:textbox>
                </v:shape>
                <v:shape id="AutoShape 146" o:spid="_x0000_s1040" type="#_x0000_t42" style="position:absolute;left:43807;top:7015;width:1746;height:16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" adj="-15679,-10007,-8774,8917,-1968,8917">
                  <v:stroke startarrow="block"/>
                  <v:textbox inset=".5mm,.3mm,.5mm,.3mm">
                    <w:txbxContent>
                      <w:p w14:paraId="1A761DE1" w14:textId="77777777" w:rsidR="00320931" w:rsidRDefault="00320931" w:rsidP="0032093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4</w:t>
                        </w:r>
                      </w:p>
                    </w:txbxContent>
                  </v:textbox>
                </v:shape>
                <v:shape id="AutoShape 146" o:spid="_x0000_s1041" type="#_x0000_t42" style="position:absolute;left:56868;top:17089;width:1746;height:16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" adj="-15679,-10007,-8774,8917,-1968,8917" strokecolor="black [3213]">
                  <v:stroke startarrow="block"/>
                  <v:textbox inset=".5mm,.3mm,.5mm,.3mm">
                    <w:txbxContent>
                      <w:p w14:paraId="7EAB949C" w14:textId="77777777" w:rsidR="00320931" w:rsidRDefault="00320931" w:rsidP="0032093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5</w:t>
                        </w:r>
                      </w:p>
                    </w:txbxContent>
                  </v:textbox>
                </v:shape>
                <v:shape id="AutoShape 146" o:spid="_x0000_s1042" type="#_x0000_t42" style="position:absolute;left:56868;top:12885;width:1746;height:1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" adj="-15679,-10007,-8774,8917,-1968,8917">
                  <v:stroke startarrow="block"/>
                  <v:textbox inset=".5mm,.3mm,.5mm,.3mm">
                    <w:txbxContent>
                      <w:p w14:paraId="6BD12969" w14:textId="77777777" w:rsidR="00320931" w:rsidRDefault="00320931" w:rsidP="0032093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6</w:t>
                        </w:r>
                      </w:p>
                    </w:txbxContent>
                  </v:textbox>
                </v:shape>
                <v:shape id="AutoShape 146" o:spid="_x0000_s1043" type="#_x0000_t42" style="position:absolute;left:51887;top:11793;width:1746;height:1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" adj="-15679,-10007,-8774,8917,-1968,8917">
                  <v:stroke startarrow="block"/>
                  <v:textbox inset=".5mm,.3mm,.5mm,.3mm">
                    <w:txbxContent>
                      <w:p w14:paraId="60B1935B" w14:textId="77777777" w:rsidR="00320931" w:rsidRDefault="00320931" w:rsidP="0032093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7</w:t>
                        </w:r>
                      </w:p>
                    </w:txbxContent>
                  </v:textbox>
                </v:shape>
                <v:shape id="AutoShape 146" o:spid="_x0000_s1044" type="#_x0000_t42" style="position:absolute;left:23568;top:7873;width:1746;height:18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" adj="-15679,-10007,-8774,8917,-1968,8917" strokecolor="white [3212]">
                  <v:stroke startarrow="block"/>
                  <v:textbox inset=".5mm,.3mm,.5mm,.3mm">
                    <w:txbxContent>
                      <w:p w14:paraId="196823D6" w14:textId="77777777" w:rsidR="00320931" w:rsidRDefault="00320931" w:rsidP="0032093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8</w:t>
                        </w:r>
                      </w:p>
                    </w:txbxContent>
                  </v:textbox>
                </v:shape>
                <v:shape id="AutoShape 146" o:spid="_x0000_s1045" type="#_x0000_t42" style="position:absolute;left:21071;top:19857;width:1746;height:1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" adj="-15679,-10007,-8774,8917,-1968,8917">
                  <v:stroke startarrow="block"/>
                  <v:textbox inset=".5mm,.3mm,.5mm,.3mm">
                    <w:txbxContent>
                      <w:p w14:paraId="102BADCA" w14:textId="77777777" w:rsidR="00320931" w:rsidRDefault="00320931" w:rsidP="0032093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9</w:t>
                        </w:r>
                      </w:p>
                    </w:txbxContent>
                  </v:textbox>
                </v:shape>
                <v:shape id="AutoShape 146" o:spid="_x0000_s1046" type="#_x0000_t42" style="position:absolute;left:30733;top:10261;width:1746;height:1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" adj="-15679,-10007,-8774,8917,-1968,8917">
                  <v:stroke startarrow="block"/>
                  <v:textbox inset=".5mm,.3mm,.5mm,.3mm">
                    <w:txbxContent>
                      <w:p w14:paraId="5D41E63E" w14:textId="77777777" w:rsidR="00320931" w:rsidRDefault="00320931" w:rsidP="0032093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10</w:t>
                        </w:r>
                      </w:p>
                    </w:txbxContent>
                  </v:textbox>
                </v:shape>
                <v:shape id="AutoShape 146" o:spid="_x0000_s1047" type="#_x0000_t42" style="position:absolute;left:13332;top:12141;width:1746;height:18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" adj="-15679,-10007,-8774,8917,-1968,8917" strokecolor="white [3212]">
                  <v:stroke startarrow="block"/>
                  <v:textbox inset=".5mm,.3mm,.5mm,.3mm">
                    <w:txbxContent>
                      <w:p w14:paraId="34F82C3C" w14:textId="77777777" w:rsidR="00320931" w:rsidRDefault="00320931" w:rsidP="0032093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11</w:t>
                        </w:r>
                      </w:p>
                    </w:txbxContent>
                  </v:textbox>
                </v:shape>
                <v:shape id="AutoShape 146" o:spid="_x0000_s1048" type="#_x0000_t42" style="position:absolute;left:7941;top:14765;width:1746;height:18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" adj="-15679,-10007,-8774,8917,-1968,8917" strokecolor="white [3212]">
                  <v:stroke startarrow="block"/>
                  <v:textbox inset=".5mm,.3mm,.5mm,.3mm">
                    <w:txbxContent>
                      <w:p w14:paraId="51387E33" w14:textId="77777777" w:rsidR="00201CEE" w:rsidRDefault="00201CEE" w:rsidP="00201CE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12</w:t>
                        </w:r>
                      </w:p>
                    </w:txbxContent>
                  </v:textbox>
                </v:shape>
                <v:shape id="AutoShape 146" o:spid="_x0000_s1049" type="#_x0000_t42" style="position:absolute;left:8896;top:22618;width:1747;height:1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" adj="-15679,-10007,-8774,8917,-1968,8917" strokecolor="white [3212]">
                  <v:stroke startarrow="block"/>
                  <v:textbox inset=".5mm,.3mm,.5mm,.3mm">
                    <w:txbxContent>
                      <w:p w14:paraId="79AFCFA9" w14:textId="77777777" w:rsidR="00201CEE" w:rsidRDefault="00201CEE" w:rsidP="00201CE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13</w:t>
                        </w:r>
                      </w:p>
                    </w:txbxContent>
                  </v:textbox>
                </v:shape>
                <v:shape id="AutoShape 146" o:spid="_x0000_s1050" type="#_x0000_t42" style="position:absolute;left:30733;top:30050;width:1746;height:1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" adj="-15679,-10007,-8774,8917,-1968,8917" strokecolor="white [3212]">
                  <v:stroke startarrow="block"/>
                  <v:textbox inset=".5mm,.3mm,.5mm,.3mm">
                    <w:txbxContent>
                      <w:p w14:paraId="6F9D7492" w14:textId="77777777" w:rsidR="00201CEE" w:rsidRDefault="00201CEE" w:rsidP="00201CE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14</w:t>
                        </w:r>
                      </w:p>
                    </w:txbxContent>
                  </v:textbox>
                </v:shape>
                <v:shape id="AutoShape 146" o:spid="_x0000_s1051" type="#_x0000_t42" style="position:absolute;left:23037;top:30522;width:1747;height:1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" adj="-15679,-10007,-8774,8917,-1968,8917" strokecolor="black [3213]">
                  <v:stroke startarrow="block"/>
                  <v:textbox inset=".5mm,.3mm,.5mm,.3mm">
                    <w:txbxContent>
                      <w:p w14:paraId="0CBD4347" w14:textId="77777777" w:rsidR="00201CEE" w:rsidRDefault="00201CEE" w:rsidP="00201CE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15</w:t>
                        </w:r>
                      </w:p>
                    </w:txbxContent>
                  </v:textbox>
                </v:shape>
                <v:shape id="AutoShape 146" o:spid="_x0000_s1052" type="#_x0000_t42" style="position:absolute;left:24946;top:36837;width:1746;height:1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" adj="-15679,-10007,-8774,8917,-1968,8917" strokecolor="black [3213]">
                  <v:stroke startarrow="block"/>
                  <v:textbox inset=".5mm,.3mm,.5mm,.3mm">
                    <w:txbxContent>
                      <w:p w14:paraId="2263F50A" w14:textId="77777777" w:rsidR="00201CEE" w:rsidRDefault="00201CEE" w:rsidP="00201CE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16</w:t>
                        </w:r>
                      </w:p>
                    </w:txbxContent>
                  </v:textbox>
                </v:shape>
                <v:shape id="AutoShape 146" o:spid="_x0000_s1053" type="#_x0000_t42" style="position:absolute;left:52703;top:28171;width:1747;height:18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" adj="-15679,-10007,-8774,8917,-1968,8917" strokecolor="white [3212]">
                  <v:stroke startarrow="block"/>
                  <v:textbox inset=".5mm,.3mm,.5mm,.3mm">
                    <w:txbxContent>
                      <w:p w14:paraId="27830A28" w14:textId="77777777" w:rsidR="00201CEE" w:rsidRDefault="00201CEE" w:rsidP="00201CE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17</w:t>
                        </w:r>
                      </w:p>
                    </w:txbxContent>
                  </v:textbox>
                </v:shape>
                <v:shape id="AutoShape 146" o:spid="_x0000_s1054" type="#_x0000_t42" style="position:absolute;left:56868;top:21342;width:1746;height:18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" adj="-15679,-10007,-8774,8917,-1968,8917" strokecolor="black [3213]">
                  <v:stroke startarrow="block"/>
                  <v:textbox inset=".5mm,.3mm,.5mm,.3mm">
                    <w:txbxContent>
                      <w:p w14:paraId="75D870BC" w14:textId="77777777" w:rsidR="00F3095B" w:rsidRDefault="00F3095B" w:rsidP="00F3095B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18</w:t>
                        </w:r>
                      </w:p>
                    </w:txbxContent>
                  </v:textbox>
                </v:shape>
                <v:shape id="AutoShape 146" o:spid="_x0000_s1055" type="#_x0000_t42" style="position:absolute;left:53833;top:21342;width:1747;height:18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" adj="-15679,-10007,-8774,8917,-1968,8917" strokecolor="black [3213]">
                  <v:stroke startarrow="block"/>
                  <v:textbox inset=".5mm,.3mm,.5mm,.3mm">
                    <w:txbxContent>
                      <w:p w14:paraId="75BBBD93" w14:textId="77777777" w:rsidR="00F3095B" w:rsidRDefault="00F3095B" w:rsidP="00F3095B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22</w:t>
                        </w:r>
                      </w:p>
                    </w:txbxContent>
                  </v:textbox>
                </v:shape>
                <v:shape id="AutoShape 146" o:spid="_x0000_s1056" type="#_x0000_t42" style="position:absolute;left:16744;top:26638;width:1746;height:1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" adj="-15679,-10007,-8774,8917,-1968,8917" strokecolor="black [3213]">
                  <v:stroke startarrow="block"/>
                  <v:textbox inset=".5mm,.3mm,.5mm,.3mm">
                    <w:txbxContent>
                      <w:p w14:paraId="3556F8D2" w14:textId="77777777" w:rsidR="00FD4BAF" w:rsidRDefault="00FD4BAF" w:rsidP="00FD4BAF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21</w:t>
                        </w:r>
                      </w:p>
                    </w:txbxContent>
                  </v:textbox>
                </v:shape>
                <v:shape id="AutoShape 146" o:spid="_x0000_s1057" type="#_x0000_t42" style="position:absolute;left:23909;top:25888;width:1746;height:18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" adj="-15679,-10007,-8774,8917,-1968,8917" strokecolor="black [3213]">
                  <v:stroke startarrow="block"/>
                  <v:textbox inset=".5mm,.3mm,.5mm,.3mm">
                    <w:txbxContent>
                      <w:p w14:paraId="2C64E969" w14:textId="77777777" w:rsidR="00FD4BAF" w:rsidRDefault="00FD4BAF" w:rsidP="00FD4BAF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21</w:t>
                        </w:r>
                      </w:p>
                    </w:txbxContent>
                  </v:textbox>
                </v:shape>
                <v:shape id="AutoShape 146" o:spid="_x0000_s1058" type="#_x0000_t42" style="position:absolute;left:50141;top:21179;width:1746;height:1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" adj="-15679,-10007,-8774,8917,-1968,8917" strokecolor="black [3213]">
                  <v:stroke startarrow="block"/>
                  <v:textbox inset=".5mm,.3mm,.5mm,.3mm">
                    <w:txbxContent>
                      <w:p w14:paraId="658B005D" w14:textId="77777777" w:rsidR="00FD4BAF" w:rsidRDefault="00FD4BAF" w:rsidP="00FD4BAF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20</w:t>
                        </w:r>
                      </w:p>
                    </w:txbxContent>
                  </v:textbox>
                </v:shape>
                <v:shape id="AutoShape 146" o:spid="_x0000_s1059" type="#_x0000_t42" style="position:absolute;left:37284;top:36837;width:1746;height:1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" adj="-15679,-10007,-8774,8917,-1968,8917" strokecolor="black [3213]">
                  <v:stroke startarrow="block"/>
                  <v:textbox inset=".5mm,.3mm,.5mm,.3mm">
                    <w:txbxContent>
                      <w:p w14:paraId="488ADD45" w14:textId="77777777" w:rsidR="00FD4BAF" w:rsidRDefault="00FD4BAF" w:rsidP="00FD4BAF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20</w:t>
                        </w:r>
                      </w:p>
                    </w:txbxContent>
                  </v:textbox>
                </v:shape>
                <v:shape id="AutoShape 146" o:spid="_x0000_s1060" type="#_x0000_t42" style="position:absolute;left:33258;top:36837;width:1746;height:1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" adj="-15679,-10007,-8774,8917,-1968,8917" strokecolor="black [3213]">
                  <v:stroke startarrow="block"/>
                  <v:textbox inset=".5mm,.3mm,.5mm,.3mm">
                    <w:txbxContent>
                      <w:p w14:paraId="3F967A58" w14:textId="77777777" w:rsidR="00FD4BAF" w:rsidRDefault="00FD4BAF" w:rsidP="00FD4BAF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20</w:t>
                        </w:r>
                      </w:p>
                    </w:txbxContent>
                  </v:textbox>
                </v:shape>
                <v:shape id="AutoShape 146" o:spid="_x0000_s1061" type="#_x0000_t42" style="position:absolute;left:20565;top:12141;width:1746;height:18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" adj="-15679,-10007,-8774,8917,-1968,8917">
                  <v:stroke startarrow="block"/>
                  <v:textbox inset=".5mm,.3mm,.5mm,.3mm">
                    <w:txbxContent>
                      <w:p w14:paraId="5ADE9500" w14:textId="77777777" w:rsidR="00265CD0" w:rsidRDefault="00265CD0" w:rsidP="00265CD0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19</w:t>
                        </w:r>
                      </w:p>
                    </w:txbxContent>
                  </v:textbox>
                </v:shape>
                <v:shape id="AutoShape 146" o:spid="_x0000_s1062" type="#_x0000_t42" style="position:absolute;left:17631;top:12469;width:1746;height:1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" adj="-15679,-10007,-8774,8917,-1968,8917">
                  <v:stroke startarrow="block"/>
                  <v:textbox inset=".5mm,.3mm,.5mm,.3mm">
                    <w:txbxContent>
                      <w:p w14:paraId="320516EC" w14:textId="77777777" w:rsidR="00265CD0" w:rsidRDefault="00265CD0" w:rsidP="00265CD0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19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2A23E5">
        <w:t>Nomenclature</w:t>
      </w:r>
      <w:bookmarkEnd w:id="3"/>
    </w:p>
    <w:tbl>
      <w:tblPr>
        <w:tblW w:w="962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7"/>
        <w:gridCol w:w="567"/>
        <w:gridCol w:w="2835"/>
        <w:gridCol w:w="1560"/>
        <w:gridCol w:w="4110"/>
      </w:tblGrid>
      <w:tr w:rsidR="002A23E5" w:rsidRPr="00320931" w14:paraId="52758F95" w14:textId="77777777" w:rsidTr="00320931">
        <w:trPr>
          <w:trHeight w:val="227"/>
        </w:trPr>
        <w:tc>
          <w:tcPr>
            <w:tcW w:w="55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7145C" w14:textId="77777777" w:rsidR="002A23E5" w:rsidRPr="002A23E5" w:rsidRDefault="002A23E5" w:rsidP="002A23E5">
            <w:pPr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val="fr-FR" w:eastAsia="fr-FR"/>
              </w:rPr>
              <w:t>Rep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B50FA5" w14:textId="77777777" w:rsidR="002A23E5" w:rsidRPr="002A23E5" w:rsidRDefault="002A23E5" w:rsidP="002A23E5">
            <w:pPr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val="fr-FR" w:eastAsia="fr-FR"/>
              </w:rPr>
              <w:t>Nb.</w:t>
            </w:r>
          </w:p>
        </w:tc>
        <w:tc>
          <w:tcPr>
            <w:tcW w:w="283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262175" w14:textId="77777777" w:rsidR="002A23E5" w:rsidRPr="002A23E5" w:rsidRDefault="002A23E5" w:rsidP="002A23E5">
            <w:pPr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val="fr-FR" w:eastAsia="fr-FR"/>
              </w:rPr>
              <w:t>Désignation</w:t>
            </w:r>
          </w:p>
        </w:tc>
        <w:tc>
          <w:tcPr>
            <w:tcW w:w="15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DE4A5D" w14:textId="77777777" w:rsidR="002A23E5" w:rsidRPr="002A23E5" w:rsidRDefault="002A23E5" w:rsidP="002A23E5">
            <w:pPr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val="fr-FR" w:eastAsia="fr-FR"/>
              </w:rPr>
              <w:t>Matière</w:t>
            </w:r>
          </w:p>
        </w:tc>
        <w:tc>
          <w:tcPr>
            <w:tcW w:w="411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ED7A8DB" w14:textId="77777777" w:rsidR="002A23E5" w:rsidRPr="002A23E5" w:rsidRDefault="002A23E5" w:rsidP="002A23E5">
            <w:pPr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val="fr-FR" w:eastAsia="fr-FR"/>
              </w:rPr>
              <w:t>Observation</w:t>
            </w:r>
          </w:p>
        </w:tc>
      </w:tr>
      <w:tr w:rsidR="002A23E5" w:rsidRPr="00320931" w14:paraId="44C49FCF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21F8C" w14:textId="77777777" w:rsidR="002A23E5" w:rsidRPr="00241407" w:rsidRDefault="002A23E5" w:rsidP="002A23E5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50FE38" w14:textId="77777777" w:rsidR="002A23E5" w:rsidRPr="00241407" w:rsidRDefault="002A23E5" w:rsidP="002A23E5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35ABAC" w14:textId="77777777" w:rsidR="002A23E5" w:rsidRPr="00241407" w:rsidRDefault="003606E3" w:rsidP="002A23E5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Poignée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07C399" w14:textId="77777777" w:rsidR="002A23E5" w:rsidRPr="00241407" w:rsidRDefault="009F0BC2" w:rsidP="002A23E5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>
              <w:rPr>
                <w:rFonts w:eastAsia="Times New Roman" w:cs="Arial"/>
                <w:sz w:val="16"/>
                <w:szCs w:val="16"/>
                <w:lang w:val="fr-FR" w:eastAsia="fr-FR"/>
              </w:rPr>
              <w:t>Nylon 6/6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DE77D74" w14:textId="77777777" w:rsidR="002A23E5" w:rsidRPr="00B9251E" w:rsidRDefault="002A23E5" w:rsidP="002A23E5">
            <w:pPr>
              <w:jc w:val="left"/>
              <w:rPr>
                <w:rFonts w:eastAsia="Times New Roman" w:cs="Arial"/>
                <w:color w:val="A6A6A6" w:themeColor="background1" w:themeShade="A6"/>
                <w:sz w:val="16"/>
                <w:szCs w:val="16"/>
                <w:lang w:val="fr-FR" w:eastAsia="fr-FR"/>
              </w:rPr>
            </w:pPr>
            <w:r w:rsidRPr="00B9251E">
              <w:rPr>
                <w:rFonts w:eastAsia="Times New Roman" w:cs="Arial"/>
                <w:color w:val="A6A6A6" w:themeColor="background1" w:themeShade="A6"/>
                <w:sz w:val="16"/>
                <w:szCs w:val="16"/>
                <w:lang w:val="fr-FR" w:eastAsia="fr-FR"/>
              </w:rPr>
              <w:t> </w:t>
            </w:r>
          </w:p>
        </w:tc>
      </w:tr>
      <w:tr w:rsidR="002A23E5" w:rsidRPr="00320931" w14:paraId="36E24A1A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33ABC7" w14:textId="77777777" w:rsidR="002A23E5" w:rsidRPr="002A23E5" w:rsidRDefault="002A23E5" w:rsidP="002A23E5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51DA7E" w14:textId="77777777" w:rsidR="002A23E5" w:rsidRPr="002A23E5" w:rsidRDefault="002A23E5" w:rsidP="002A23E5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37EE83" w14:textId="77777777" w:rsidR="002A23E5" w:rsidRPr="002A23E5" w:rsidRDefault="002A23E5" w:rsidP="002A23E5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Plaque ch</w:t>
            </w:r>
            <w:r w:rsidR="00D44F59" w:rsidRPr="00320931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â</w:t>
            </w: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ssis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C5F028" w14:textId="77777777" w:rsidR="002A23E5" w:rsidRPr="002A23E5" w:rsidRDefault="002A23E5" w:rsidP="002A23E5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Acier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9AFCD5" w14:textId="77777777" w:rsidR="002A23E5" w:rsidRPr="002A23E5" w:rsidRDefault="002A23E5" w:rsidP="002A23E5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 </w:t>
            </w:r>
          </w:p>
        </w:tc>
      </w:tr>
      <w:tr w:rsidR="003E03BE" w:rsidRPr="00320931" w14:paraId="0F4F280B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418F4E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35E3B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E2CE6F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Axe bobine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6395E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Plastique ABS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A371BC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 </w:t>
            </w:r>
          </w:p>
        </w:tc>
      </w:tr>
      <w:tr w:rsidR="003E03BE" w:rsidRPr="00320931" w14:paraId="73B147A4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BFF374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EB9197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3D2FA3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Porte-bobine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595BA0" w14:textId="77777777" w:rsidR="003E03BE" w:rsidRPr="002A23E5" w:rsidRDefault="00202CD5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Nylon 6/6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1CFA0A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 </w:t>
            </w:r>
          </w:p>
        </w:tc>
      </w:tr>
      <w:tr w:rsidR="003E03BE" w:rsidRPr="00320931" w14:paraId="061D3B9F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166213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BD6AB7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B3B30A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 xml:space="preserve">Rondelle appui ressort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E86831" w14:textId="77777777" w:rsidR="003E03BE" w:rsidRPr="002A23E5" w:rsidRDefault="00985EA4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Plastique ABS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7F1E64F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</w:p>
        </w:tc>
      </w:tr>
      <w:tr w:rsidR="003E03BE" w:rsidRPr="00320931" w14:paraId="3D06FDB3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84EADA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32677D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0C63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Ressort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D13F8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Acier, carbone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94016A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 </w:t>
            </w:r>
          </w:p>
        </w:tc>
      </w:tr>
      <w:tr w:rsidR="003E03BE" w:rsidRPr="00320931" w14:paraId="1470D905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3F8CB9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068719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79A784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Ecrou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1C6032" w14:textId="77777777" w:rsidR="0043583A" w:rsidRPr="002A23E5" w:rsidRDefault="0043583A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P</w:t>
            </w:r>
            <w:r w:rsidR="004A4AFE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lastique ABS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BA357ED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 </w:t>
            </w:r>
          </w:p>
        </w:tc>
      </w:tr>
      <w:tr w:rsidR="003E03BE" w:rsidRPr="00320931" w14:paraId="394975C1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4257F4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34FBE4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B021E8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 xml:space="preserve">Galet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11B771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Plastique ABS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B7551F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</w:p>
        </w:tc>
      </w:tr>
      <w:tr w:rsidR="003E03BE" w:rsidRPr="00320931" w14:paraId="7A01776B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3751BE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47BDB1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44F6B4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Support galet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95B90" w14:textId="77777777" w:rsidR="003E03BE" w:rsidRPr="002A23E5" w:rsidRDefault="00EE147B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Nylon 6/6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FFA8D09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 </w:t>
            </w:r>
          </w:p>
        </w:tc>
      </w:tr>
      <w:tr w:rsidR="003E03BE" w:rsidRPr="00320931" w14:paraId="4590DF44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4F4C78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5502A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513A6C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 xml:space="preserve">Spatule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3AE8B8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Nylon 6/6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FED07B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 </w:t>
            </w:r>
          </w:p>
        </w:tc>
      </w:tr>
      <w:tr w:rsidR="003E03BE" w:rsidRPr="00320931" w14:paraId="31CE9B3C" w14:textId="77777777" w:rsidTr="00F3095B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D212B6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24B63E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705877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Couteau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FEB54E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Acier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7E56A4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</w:p>
        </w:tc>
      </w:tr>
      <w:tr w:rsidR="003E03BE" w:rsidRPr="00320931" w14:paraId="6D5D9454" w14:textId="77777777" w:rsidTr="00F3095B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6157A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12CA80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F80E4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Protection couteau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30965B" w14:textId="77777777" w:rsidR="003E03BE" w:rsidRPr="00241407" w:rsidRDefault="00C138D4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>
              <w:rPr>
                <w:rFonts w:eastAsia="Times New Roman" w:cs="Arial"/>
                <w:sz w:val="16"/>
                <w:szCs w:val="16"/>
                <w:lang w:val="fr-FR" w:eastAsia="fr-FR"/>
              </w:rPr>
              <w:t>Polypropylène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704C745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 </w:t>
            </w:r>
          </w:p>
        </w:tc>
      </w:tr>
      <w:tr w:rsidR="003E03BE" w:rsidRPr="00320931" w14:paraId="4A955441" w14:textId="77777777" w:rsidTr="00F3095B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05ACB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77F663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34093C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Cache support galet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531166" w14:textId="77777777" w:rsidR="003E03BE" w:rsidRPr="00241407" w:rsidRDefault="00212384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>
              <w:rPr>
                <w:rFonts w:eastAsia="Times New Roman" w:cs="Arial"/>
                <w:sz w:val="16"/>
                <w:szCs w:val="16"/>
                <w:lang w:val="fr-FR" w:eastAsia="fr-FR"/>
              </w:rPr>
              <w:t>Polypropylène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CF3E4A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</w:p>
        </w:tc>
      </w:tr>
      <w:tr w:rsidR="003E03BE" w:rsidRPr="00320931" w14:paraId="55B5A943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CE245E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56136C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3F7F1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Axe languette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BBACFF" w14:textId="77777777" w:rsidR="003E03BE" w:rsidRPr="00241407" w:rsidRDefault="00A03E76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>
              <w:rPr>
                <w:rFonts w:eastAsia="Times New Roman" w:cs="Arial"/>
                <w:sz w:val="16"/>
                <w:szCs w:val="16"/>
                <w:lang w:val="fr-FR" w:eastAsia="fr-FR"/>
              </w:rPr>
              <w:t>Polypropylène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E88150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 </w:t>
            </w:r>
          </w:p>
        </w:tc>
      </w:tr>
      <w:tr w:rsidR="003E03BE" w:rsidRPr="00320931" w14:paraId="723DB3DE" w14:textId="77777777" w:rsidTr="00F3095B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2B48F4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9A9BC5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6BA52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Languette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36A8E4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 xml:space="preserve">Acier, </w:t>
            </w:r>
            <w:r w:rsidR="00C138D4">
              <w:rPr>
                <w:rFonts w:eastAsia="Times New Roman" w:cs="Arial"/>
                <w:sz w:val="16"/>
                <w:szCs w:val="16"/>
                <w:lang w:val="fr-FR" w:eastAsia="fr-FR"/>
              </w:rPr>
              <w:t>alliage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FA0925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 </w:t>
            </w:r>
          </w:p>
        </w:tc>
      </w:tr>
      <w:tr w:rsidR="003E03BE" w:rsidRPr="00320931" w14:paraId="1F025753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A4D59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E6395C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3332BA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Ressort languette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2DB4CE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Acier, carbone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B7E1542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 </w:t>
            </w:r>
          </w:p>
        </w:tc>
      </w:tr>
      <w:tr w:rsidR="003E03BE" w:rsidRPr="00320931" w14:paraId="5A94EB14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CD688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1EEEE8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00967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 xml:space="preserve">Cache </w:t>
            </w:r>
            <w:r>
              <w:rPr>
                <w:rFonts w:eastAsia="Times New Roman" w:cs="Arial"/>
                <w:sz w:val="16"/>
                <w:szCs w:val="16"/>
                <w:lang w:val="fr-FR" w:eastAsia="fr-FR"/>
              </w:rPr>
              <w:t>poignée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5AD6E" w14:textId="77777777" w:rsidR="003E03BE" w:rsidRPr="00241407" w:rsidRDefault="009F0BC2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>
              <w:rPr>
                <w:rFonts w:eastAsia="Times New Roman" w:cs="Arial"/>
                <w:sz w:val="16"/>
                <w:szCs w:val="16"/>
                <w:lang w:val="fr-FR" w:eastAsia="fr-FR"/>
              </w:rPr>
              <w:t>Polypropylène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B4B15ED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 </w:t>
            </w:r>
          </w:p>
        </w:tc>
      </w:tr>
      <w:tr w:rsidR="003E03BE" w:rsidRPr="00320931" w14:paraId="5DBDC47E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0B5122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344A49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12B08D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DIN 471 - 8 x 0,8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0C0FDB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Acier, doux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9C8F722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Rondelle élastique d´arrêt</w:t>
            </w:r>
          </w:p>
        </w:tc>
      </w:tr>
      <w:tr w:rsidR="003E03BE" w:rsidRPr="00373DBF" w14:paraId="756EC309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2807E3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C381CF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79CB8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eastAsia="fr-FR"/>
              </w:rPr>
              <w:t>NF EN ISO 7049 - ST3,5 x 9,5 - C - H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24135D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Acier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07AC6E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Vis à tôle à tête cylindrique à empreinte cruciforme</w:t>
            </w:r>
          </w:p>
        </w:tc>
      </w:tr>
      <w:tr w:rsidR="003E03BE" w:rsidRPr="00373DBF" w14:paraId="59460E34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3D309F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20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7F2373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7FA488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eastAsia="fr-FR"/>
              </w:rPr>
              <w:t>NF EN ISO 7049 - ST3,5 x 16 - C - H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D7C043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Acier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F78F6C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Vis à tôle à tête cylindrique à empreinte cruciforme</w:t>
            </w:r>
          </w:p>
        </w:tc>
      </w:tr>
      <w:tr w:rsidR="003E03BE" w:rsidRPr="00373DBF" w14:paraId="37410BAF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9BD746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21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9E9855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46D11F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eastAsia="fr-FR"/>
              </w:rPr>
              <w:t>NF EN ISO 7049 - ST4,8 x 19 - C - H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D13661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Acier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F1FEFD7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Vis à tôle à tête cylindrique à empreinte cruciforme</w:t>
            </w:r>
          </w:p>
        </w:tc>
      </w:tr>
      <w:tr w:rsidR="003E03BE" w:rsidRPr="00373DBF" w14:paraId="25D013BD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A06B9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22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0D25A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2BD28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ISO 7093 A - ST 3,5 - 140 HV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7F880B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Acier inoxydable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192BFAC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Rondelle plates - Série grandes dimensions - Classe A</w:t>
            </w:r>
          </w:p>
        </w:tc>
      </w:tr>
    </w:tbl>
    <w:p w14:paraId="3A91F395" w14:textId="70E628E0" w:rsidR="00FC1FA1" w:rsidRDefault="00407DAB" w:rsidP="00E24BC4">
      <w:pPr>
        <w:pStyle w:val="Titre1"/>
      </w:pPr>
      <w:bookmarkStart w:id="4" w:name="_Toc67515537"/>
      <w:r>
        <w:rPr>
          <w:noProof/>
          <w:lang w:eastAsia="fr-FR"/>
        </w:rPr>
        <w:lastRenderedPageBreak/>
        <w:drawing>
          <wp:anchor distT="0" distB="0" distL="114300" distR="114300" simplePos="0" relativeHeight="251661312" behindDoc="0" locked="0" layoutInCell="1" allowOverlap="1" wp14:anchorId="6932F45E" wp14:editId="54900DE1">
            <wp:simplePos x="0" y="0"/>
            <wp:positionH relativeFrom="column">
              <wp:posOffset>5290185</wp:posOffset>
            </wp:positionH>
            <wp:positionV relativeFrom="paragraph">
              <wp:posOffset>0</wp:posOffset>
            </wp:positionV>
            <wp:extent cx="1105164" cy="1625600"/>
            <wp:effectExtent l="0" t="0" r="0" b="0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105164" cy="162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C1FA1">
        <w:t>DONNEES</w:t>
      </w:r>
      <w:bookmarkEnd w:id="4"/>
    </w:p>
    <w:p w14:paraId="52FDEC02" w14:textId="3E474DFB" w:rsidR="009C3D79" w:rsidRPr="00407DAB" w:rsidRDefault="009C3D79" w:rsidP="00407DAB">
      <w:pPr>
        <w:pStyle w:val="Paragraphedeliste"/>
        <w:numPr>
          <w:ilvl w:val="0"/>
          <w:numId w:val="38"/>
        </w:numPr>
        <w:rPr>
          <w:lang w:val="fr-FR"/>
        </w:rPr>
      </w:pPr>
      <w:r w:rsidRPr="00407DAB">
        <w:rPr>
          <w:lang w:val="fr-FR"/>
        </w:rPr>
        <w:t>Un dévidoir complet.</w:t>
      </w:r>
    </w:p>
    <w:p w14:paraId="7253F525" w14:textId="29EB2536" w:rsidR="009C3D79" w:rsidRPr="00407DAB" w:rsidRDefault="009C3D79" w:rsidP="00407DAB">
      <w:pPr>
        <w:pStyle w:val="Paragraphedeliste"/>
        <w:numPr>
          <w:ilvl w:val="0"/>
          <w:numId w:val="38"/>
        </w:numPr>
        <w:rPr>
          <w:lang w:val="fr-FR"/>
        </w:rPr>
      </w:pPr>
      <w:r w:rsidRPr="00407DAB">
        <w:rPr>
          <w:lang w:val="fr-FR"/>
        </w:rPr>
        <w:t>Un rouleau de ruban adhésif.</w:t>
      </w:r>
    </w:p>
    <w:p w14:paraId="0C3A5E45" w14:textId="2E4CDE09" w:rsidR="00FC1FA1" w:rsidRPr="00407DAB" w:rsidRDefault="00975583" w:rsidP="00407DAB">
      <w:pPr>
        <w:pStyle w:val="Paragraphedeliste"/>
        <w:numPr>
          <w:ilvl w:val="0"/>
          <w:numId w:val="38"/>
        </w:numPr>
        <w:rPr>
          <w:lang w:val="fr-FR"/>
        </w:rPr>
      </w:pPr>
      <w:r w:rsidRPr="00407DAB">
        <w:rPr>
          <w:lang w:val="fr-FR"/>
        </w:rPr>
        <w:t>Le</w:t>
      </w:r>
      <w:r w:rsidR="00654356" w:rsidRPr="00407DAB">
        <w:rPr>
          <w:lang w:val="fr-FR"/>
        </w:rPr>
        <w:t>s</w:t>
      </w:r>
      <w:r w:rsidRPr="00407DAB">
        <w:rPr>
          <w:lang w:val="fr-FR"/>
        </w:rPr>
        <w:t xml:space="preserve"> m</w:t>
      </w:r>
      <w:r w:rsidR="00FC1FA1" w:rsidRPr="00407DAB">
        <w:rPr>
          <w:lang w:val="fr-FR"/>
        </w:rPr>
        <w:t>odèle</w:t>
      </w:r>
      <w:r w:rsidR="00654356" w:rsidRPr="00407DAB">
        <w:rPr>
          <w:lang w:val="fr-FR"/>
        </w:rPr>
        <w:t>s</w:t>
      </w:r>
      <w:r w:rsidR="00FC1FA1" w:rsidRPr="00407DAB">
        <w:rPr>
          <w:lang w:val="fr-FR"/>
        </w:rPr>
        <w:t xml:space="preserve"> 3D de la </w:t>
      </w:r>
      <w:r w:rsidR="00FC1FA1" w:rsidRPr="00407DAB">
        <w:rPr>
          <w:b/>
          <w:bCs/>
          <w:lang w:val="fr-FR"/>
        </w:rPr>
        <w:t>poignée</w:t>
      </w:r>
      <w:r w:rsidRPr="00407DAB">
        <w:rPr>
          <w:lang w:val="fr-FR"/>
        </w:rPr>
        <w:t xml:space="preserve"> </w:t>
      </w:r>
      <w:r w:rsidR="00654356" w:rsidRPr="00407DAB">
        <w:rPr>
          <w:lang w:val="fr-FR"/>
        </w:rPr>
        <w:t xml:space="preserve">et de la </w:t>
      </w:r>
      <w:r w:rsidR="00654356" w:rsidRPr="00407DAB">
        <w:rPr>
          <w:b/>
          <w:bCs/>
          <w:lang w:val="fr-FR"/>
        </w:rPr>
        <w:t>plaque châssis</w:t>
      </w:r>
      <w:r w:rsidR="00654356" w:rsidRPr="00407DAB">
        <w:rPr>
          <w:lang w:val="fr-FR"/>
        </w:rPr>
        <w:t xml:space="preserve"> </w:t>
      </w:r>
      <w:r w:rsidRPr="00407DAB">
        <w:rPr>
          <w:lang w:val="fr-FR"/>
        </w:rPr>
        <w:t>en fichier</w:t>
      </w:r>
      <w:r w:rsidR="008465A2" w:rsidRPr="00407DAB">
        <w:rPr>
          <w:lang w:val="fr-FR"/>
        </w:rPr>
        <w:t>s</w:t>
      </w:r>
      <w:r w:rsidRPr="00407DAB">
        <w:rPr>
          <w:lang w:val="fr-FR"/>
        </w:rPr>
        <w:t xml:space="preserve"> STEP</w:t>
      </w:r>
      <w:r w:rsidR="00FC1FA1" w:rsidRPr="00407DAB">
        <w:rPr>
          <w:lang w:val="fr-FR"/>
        </w:rPr>
        <w:t>.</w:t>
      </w:r>
    </w:p>
    <w:p w14:paraId="363F26F4" w14:textId="48BB0FD6" w:rsidR="004B7408" w:rsidRPr="00407DAB" w:rsidRDefault="00407DAB" w:rsidP="00407DAB">
      <w:pPr>
        <w:pStyle w:val="Paragraphedeliste"/>
        <w:numPr>
          <w:ilvl w:val="0"/>
          <w:numId w:val="38"/>
        </w:numPr>
        <w:rPr>
          <w:lang w:val="fr-FR"/>
        </w:rPr>
      </w:pPr>
      <w:r>
        <w:rPr>
          <w:noProof/>
          <w:lang w:val="fr-FR" w:eastAsia="fr-FR"/>
        </w:rPr>
        <w:drawing>
          <wp:anchor distT="0" distB="0" distL="114300" distR="114300" simplePos="0" relativeHeight="251662336" behindDoc="0" locked="0" layoutInCell="1" allowOverlap="1" wp14:anchorId="7BEE7A34" wp14:editId="5729D93D">
            <wp:simplePos x="0" y="0"/>
            <wp:positionH relativeFrom="column">
              <wp:posOffset>4533265</wp:posOffset>
            </wp:positionH>
            <wp:positionV relativeFrom="paragraph">
              <wp:posOffset>94615</wp:posOffset>
            </wp:positionV>
            <wp:extent cx="1147445" cy="1085850"/>
            <wp:effectExtent l="0" t="0" r="0" b="0"/>
            <wp:wrapSquare wrapText="bothSides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7445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E03BE" w:rsidRPr="00407DAB">
        <w:rPr>
          <w:lang w:val="fr-FR"/>
        </w:rPr>
        <w:t>Une bibliothèque de</w:t>
      </w:r>
      <w:r w:rsidR="004B7408" w:rsidRPr="00407DAB">
        <w:rPr>
          <w:lang w:val="fr-FR"/>
        </w:rPr>
        <w:t xml:space="preserve"> logo</w:t>
      </w:r>
      <w:r w:rsidR="003E03BE" w:rsidRPr="00407DAB">
        <w:rPr>
          <w:lang w:val="fr-FR"/>
        </w:rPr>
        <w:t>s</w:t>
      </w:r>
      <w:r w:rsidR="004B7408" w:rsidRPr="00407DAB">
        <w:rPr>
          <w:lang w:val="fr-FR"/>
        </w:rPr>
        <w:t xml:space="preserve"> World</w:t>
      </w:r>
      <w:r w:rsidR="003E03BE" w:rsidRPr="00407DAB">
        <w:rPr>
          <w:lang w:val="fr-FR"/>
        </w:rPr>
        <w:t>S</w:t>
      </w:r>
      <w:r w:rsidR="004B7408" w:rsidRPr="00407DAB">
        <w:rPr>
          <w:lang w:val="fr-FR"/>
        </w:rPr>
        <w:t>kills France.</w:t>
      </w:r>
    </w:p>
    <w:p w14:paraId="5FC85701" w14:textId="77777777" w:rsidR="00C65D0F" w:rsidRDefault="00C65D0F" w:rsidP="00FC1FA1">
      <w:pPr>
        <w:rPr>
          <w:lang w:val="fr-FR"/>
        </w:rPr>
      </w:pPr>
    </w:p>
    <w:p w14:paraId="23BEAC5D" w14:textId="77777777" w:rsidR="00C076E2" w:rsidRDefault="00175A49" w:rsidP="00C65D0F">
      <w:pPr>
        <w:pStyle w:val="Titre1"/>
      </w:pPr>
      <w:bookmarkStart w:id="5" w:name="_Toc67515538"/>
      <w:r>
        <w:t>TRAVAIL DEMANDE</w:t>
      </w:r>
      <w:bookmarkEnd w:id="5"/>
    </w:p>
    <w:p w14:paraId="64E72DF2" w14:textId="77777777" w:rsidR="00F96D5E" w:rsidRDefault="00F96D5E" w:rsidP="00F96D5E">
      <w:pPr>
        <w:pStyle w:val="Titre2"/>
      </w:pPr>
      <w:r>
        <w:t>prise de notes</w:t>
      </w:r>
    </w:p>
    <w:p w14:paraId="13DA85AB" w14:textId="57D9C0D2" w:rsidR="00F96D5E" w:rsidRDefault="00BA571C" w:rsidP="00BA571C">
      <w:pPr>
        <w:rPr>
          <w:lang w:val="fr-FR"/>
        </w:rPr>
      </w:pPr>
      <w:r w:rsidRPr="00F96D5E">
        <w:rPr>
          <w:b/>
          <w:color w:val="FF0000"/>
          <w:lang w:val="fr-FR"/>
        </w:rPr>
        <w:t>ATTENTION :</w:t>
      </w:r>
      <w:r w:rsidRPr="00F96D5E">
        <w:rPr>
          <w:b/>
          <w:bCs/>
          <w:color w:val="FF0000"/>
          <w:lang w:val="fr-FR"/>
        </w:rPr>
        <w:t xml:space="preserve"> </w:t>
      </w:r>
      <w:r w:rsidR="00F96D5E">
        <w:rPr>
          <w:b/>
          <w:bCs/>
          <w:lang w:val="fr-FR"/>
        </w:rPr>
        <w:tab/>
      </w:r>
      <w:r w:rsidR="00F96D5E" w:rsidRPr="00F96D5E">
        <w:rPr>
          <w:lang w:val="fr-FR"/>
        </w:rPr>
        <w:t>D</w:t>
      </w:r>
      <w:r w:rsidRPr="00BA571C">
        <w:rPr>
          <w:lang w:val="fr-FR"/>
        </w:rPr>
        <w:t xml:space="preserve">urée limitée à </w:t>
      </w:r>
      <w:r w:rsidR="00085E11">
        <w:rPr>
          <w:lang w:val="fr-FR"/>
        </w:rPr>
        <w:t>30 minutes</w:t>
      </w:r>
      <w:r w:rsidRPr="00BA571C">
        <w:rPr>
          <w:lang w:val="fr-FR"/>
        </w:rPr>
        <w:t xml:space="preserve"> sans prise en main du poste informatique. </w:t>
      </w:r>
    </w:p>
    <w:p w14:paraId="4146A20D" w14:textId="77777777" w:rsidR="00BA571C" w:rsidRDefault="00F96D5E" w:rsidP="00BA571C">
      <w:pPr>
        <w:rPr>
          <w:lang w:val="fr-FR"/>
        </w:rPr>
      </w:pPr>
      <w:r>
        <w:rPr>
          <w:lang w:val="fr-FR"/>
        </w:rPr>
        <w:tab/>
      </w:r>
      <w:r>
        <w:rPr>
          <w:lang w:val="fr-FR"/>
        </w:rPr>
        <w:tab/>
      </w:r>
      <w:r>
        <w:rPr>
          <w:lang w:val="fr-FR"/>
        </w:rPr>
        <w:tab/>
      </w:r>
      <w:r w:rsidR="00BA571C">
        <w:rPr>
          <w:lang w:val="fr-FR"/>
        </w:rPr>
        <w:t>Le dévidoir</w:t>
      </w:r>
      <w:r w:rsidR="00BA571C" w:rsidRPr="00BA571C">
        <w:rPr>
          <w:lang w:val="fr-FR"/>
        </w:rPr>
        <w:t xml:space="preserve"> est retiré au bout de 1h</w:t>
      </w:r>
      <w:r w:rsidR="00BA571C">
        <w:rPr>
          <w:lang w:val="fr-FR"/>
        </w:rPr>
        <w:t>30</w:t>
      </w:r>
      <w:r w:rsidR="00BA571C" w:rsidRPr="00BA571C">
        <w:rPr>
          <w:lang w:val="fr-FR"/>
        </w:rPr>
        <w:t>.</w:t>
      </w:r>
    </w:p>
    <w:p w14:paraId="4DC397A7" w14:textId="77777777" w:rsidR="00C65D0F" w:rsidRDefault="00C65D0F" w:rsidP="00BA571C">
      <w:pPr>
        <w:rPr>
          <w:lang w:val="fr-FR"/>
        </w:rPr>
      </w:pPr>
    </w:p>
    <w:p w14:paraId="639DADB8" w14:textId="77777777" w:rsidR="00BA571C" w:rsidRDefault="00BA571C" w:rsidP="00BA571C">
      <w:pPr>
        <w:rPr>
          <w:bCs/>
          <w:lang w:val="fr-FR"/>
        </w:rPr>
      </w:pPr>
      <w:r w:rsidRPr="00BA571C">
        <w:rPr>
          <w:lang w:val="fr-FR"/>
        </w:rPr>
        <w:t xml:space="preserve">À partir de l’assemblage réel </w:t>
      </w:r>
      <w:r>
        <w:rPr>
          <w:lang w:val="fr-FR"/>
        </w:rPr>
        <w:t xml:space="preserve">du dévidoir, </w:t>
      </w:r>
      <w:r w:rsidRPr="00BA571C">
        <w:rPr>
          <w:lang w:val="fr-FR"/>
        </w:rPr>
        <w:t xml:space="preserve">et avec les instruments de mesure usuels </w:t>
      </w:r>
      <w:r>
        <w:rPr>
          <w:lang w:val="fr-FR"/>
        </w:rPr>
        <w:t>de votre caisse à outils</w:t>
      </w:r>
      <w:r w:rsidRPr="00BA571C">
        <w:rPr>
          <w:bCs/>
          <w:lang w:val="fr-FR"/>
        </w:rPr>
        <w:t>,</w:t>
      </w:r>
      <w:r w:rsidRPr="00BA571C">
        <w:rPr>
          <w:b/>
          <w:bCs/>
          <w:lang w:val="fr-FR"/>
        </w:rPr>
        <w:t xml:space="preserve"> </w:t>
      </w:r>
      <w:r w:rsidR="00F96D5E">
        <w:rPr>
          <w:b/>
          <w:bCs/>
          <w:lang w:val="fr-FR"/>
        </w:rPr>
        <w:t xml:space="preserve">EFFECTUER </w:t>
      </w:r>
      <w:r w:rsidR="00F96D5E" w:rsidRPr="00F96D5E">
        <w:rPr>
          <w:lang w:val="fr-FR"/>
        </w:rPr>
        <w:t>un relevé des formes et dimensions nécessaires à la modélisation d</w:t>
      </w:r>
      <w:r w:rsidRPr="00F96D5E">
        <w:rPr>
          <w:lang w:val="fr-FR"/>
        </w:rPr>
        <w:t>es</w:t>
      </w:r>
      <w:r w:rsidRPr="00F96D5E">
        <w:rPr>
          <w:bCs/>
          <w:lang w:val="fr-FR"/>
        </w:rPr>
        <w:t xml:space="preserve"> différentes pièces con</w:t>
      </w:r>
      <w:r w:rsidRPr="00BA571C">
        <w:rPr>
          <w:bCs/>
          <w:lang w:val="fr-FR"/>
        </w:rPr>
        <w:t>stituant ce mécanisme</w:t>
      </w:r>
      <w:r>
        <w:rPr>
          <w:bCs/>
          <w:lang w:val="fr-FR"/>
        </w:rPr>
        <w:t xml:space="preserve">, </w:t>
      </w:r>
      <w:r w:rsidRPr="00BA571C">
        <w:rPr>
          <w:b/>
          <w:lang w:val="fr-FR"/>
        </w:rPr>
        <w:t xml:space="preserve">sauf </w:t>
      </w:r>
      <w:r w:rsidR="003606E3">
        <w:rPr>
          <w:b/>
          <w:lang w:val="fr-FR"/>
        </w:rPr>
        <w:t>la poignée</w:t>
      </w:r>
      <w:r w:rsidR="00654356">
        <w:rPr>
          <w:b/>
          <w:lang w:val="fr-FR"/>
        </w:rPr>
        <w:t xml:space="preserve"> et la plaque châssis</w:t>
      </w:r>
      <w:r w:rsidR="00F64A1B">
        <w:rPr>
          <w:b/>
          <w:lang w:val="fr-FR"/>
        </w:rPr>
        <w:t xml:space="preserve"> </w:t>
      </w:r>
      <w:r w:rsidR="00F64A1B" w:rsidRPr="00F64A1B">
        <w:rPr>
          <w:lang w:val="fr-FR"/>
        </w:rPr>
        <w:t>qui vous sont données</w:t>
      </w:r>
      <w:r w:rsidRPr="00BA571C">
        <w:rPr>
          <w:bCs/>
          <w:lang w:val="fr-FR"/>
        </w:rPr>
        <w:t>.</w:t>
      </w:r>
    </w:p>
    <w:p w14:paraId="331E53B2" w14:textId="77777777" w:rsidR="00241407" w:rsidRDefault="00241407" w:rsidP="00BA571C">
      <w:pPr>
        <w:rPr>
          <w:bCs/>
          <w:lang w:val="fr-FR"/>
        </w:rPr>
      </w:pPr>
    </w:p>
    <w:p w14:paraId="2D7DA410" w14:textId="77777777" w:rsidR="00F96D5E" w:rsidRPr="00BA571C" w:rsidRDefault="00241407" w:rsidP="00BA571C">
      <w:pPr>
        <w:rPr>
          <w:bCs/>
          <w:lang w:val="fr-FR"/>
        </w:rPr>
      </w:pPr>
      <w:r>
        <w:rPr>
          <w:bCs/>
          <w:lang w:val="fr-FR"/>
        </w:rPr>
        <w:t>Cette partie « Prise de notes » n’est pas évalué</w:t>
      </w:r>
      <w:r w:rsidR="0047637C">
        <w:rPr>
          <w:bCs/>
          <w:lang w:val="fr-FR"/>
        </w:rPr>
        <w:t>e</w:t>
      </w:r>
      <w:r>
        <w:rPr>
          <w:bCs/>
          <w:lang w:val="fr-FR"/>
        </w:rPr>
        <w:t>.</w:t>
      </w:r>
    </w:p>
    <w:p w14:paraId="480BCFD4" w14:textId="77777777" w:rsidR="00BA571C" w:rsidRDefault="00BA571C" w:rsidP="00BA571C">
      <w:pPr>
        <w:rPr>
          <w:lang w:val="fr-FR"/>
        </w:rPr>
      </w:pPr>
    </w:p>
    <w:p w14:paraId="0830E5F0" w14:textId="77777777" w:rsidR="00C65D0F" w:rsidRDefault="00C65D0F" w:rsidP="00BA571C">
      <w:pPr>
        <w:rPr>
          <w:lang w:val="fr-FR"/>
        </w:rPr>
      </w:pPr>
    </w:p>
    <w:p w14:paraId="56F1ED92" w14:textId="77777777" w:rsidR="00390E63" w:rsidRDefault="00390E63" w:rsidP="00BA571C">
      <w:pPr>
        <w:rPr>
          <w:lang w:val="fr-FR"/>
        </w:rPr>
      </w:pPr>
    </w:p>
    <w:p w14:paraId="1A33DB86" w14:textId="77777777" w:rsidR="00F96D5E" w:rsidRDefault="00F96D5E" w:rsidP="00F96D5E">
      <w:pPr>
        <w:pStyle w:val="Titre2"/>
      </w:pPr>
      <w:r>
        <w:t>modélisation</w:t>
      </w:r>
      <w:r w:rsidR="00FC1FA1">
        <w:t xml:space="preserve"> des pieces</w:t>
      </w:r>
    </w:p>
    <w:p w14:paraId="52796338" w14:textId="77777777" w:rsidR="00F96D5E" w:rsidRDefault="00F96D5E" w:rsidP="00F96D5E">
      <w:pPr>
        <w:rPr>
          <w:lang w:val="fr-FR"/>
        </w:rPr>
      </w:pPr>
      <w:r>
        <w:rPr>
          <w:lang w:val="fr-FR"/>
        </w:rPr>
        <w:t xml:space="preserve">A partir de vos prises de notes, </w:t>
      </w:r>
      <w:r w:rsidRPr="00F96D5E">
        <w:rPr>
          <w:b/>
          <w:bCs/>
          <w:lang w:val="fr-FR"/>
        </w:rPr>
        <w:t>MODELISER</w:t>
      </w:r>
      <w:r>
        <w:rPr>
          <w:lang w:val="fr-FR"/>
        </w:rPr>
        <w:t xml:space="preserve"> toutes les pièces du dévidoir, </w:t>
      </w:r>
      <w:r w:rsidRPr="00F96D5E">
        <w:rPr>
          <w:b/>
          <w:bCs/>
          <w:lang w:val="fr-FR"/>
        </w:rPr>
        <w:t>sauf la poignée</w:t>
      </w:r>
      <w:r w:rsidR="00654356">
        <w:rPr>
          <w:b/>
          <w:bCs/>
          <w:lang w:val="fr-FR"/>
        </w:rPr>
        <w:t xml:space="preserve"> et la plaque châssis</w:t>
      </w:r>
      <w:r w:rsidR="00F64A1B" w:rsidRPr="00F64A1B">
        <w:rPr>
          <w:bCs/>
          <w:lang w:val="fr-FR"/>
        </w:rPr>
        <w:t>, lesquelles vous sont données</w:t>
      </w:r>
      <w:r>
        <w:rPr>
          <w:lang w:val="fr-FR"/>
        </w:rPr>
        <w:t>.</w:t>
      </w:r>
    </w:p>
    <w:p w14:paraId="15E03662" w14:textId="77777777" w:rsidR="00654356" w:rsidRDefault="00654356" w:rsidP="00F96D5E">
      <w:pPr>
        <w:rPr>
          <w:lang w:val="fr-FR"/>
        </w:rPr>
      </w:pPr>
    </w:p>
    <w:p w14:paraId="55931BAD" w14:textId="54478E6C" w:rsidR="00654356" w:rsidRDefault="00654356" w:rsidP="00F96D5E">
      <w:pPr>
        <w:rPr>
          <w:lang w:val="fr-FR"/>
        </w:rPr>
      </w:pPr>
      <w:r w:rsidRPr="00654356">
        <w:rPr>
          <w:b/>
          <w:bCs/>
          <w:lang w:val="fr-FR"/>
        </w:rPr>
        <w:t>AFFECTER</w:t>
      </w:r>
      <w:r>
        <w:rPr>
          <w:lang w:val="fr-FR"/>
        </w:rPr>
        <w:t xml:space="preserve"> les matériaux à</w:t>
      </w:r>
      <w:r w:rsidR="000339A0">
        <w:rPr>
          <w:lang w:val="fr-FR"/>
        </w:rPr>
        <w:t xml:space="preserve"> toutes les pièces</w:t>
      </w:r>
      <w:r>
        <w:rPr>
          <w:lang w:val="fr-FR"/>
        </w:rPr>
        <w:t>.</w:t>
      </w:r>
    </w:p>
    <w:p w14:paraId="0799A008" w14:textId="77777777" w:rsidR="00F96D5E" w:rsidRDefault="00F96D5E" w:rsidP="00F96D5E">
      <w:pPr>
        <w:rPr>
          <w:lang w:val="fr-FR"/>
        </w:rPr>
      </w:pPr>
    </w:p>
    <w:p w14:paraId="2B9D00C4" w14:textId="77777777" w:rsidR="00FC1FA1" w:rsidRPr="00D36D4D" w:rsidRDefault="00FC1FA1" w:rsidP="00FC1FA1">
      <w:pPr>
        <w:rPr>
          <w:rFonts w:cs="Arial"/>
          <w:szCs w:val="24"/>
          <w:lang w:val="fr-FR"/>
        </w:rPr>
      </w:pPr>
      <w:r w:rsidRPr="00D36D4D">
        <w:rPr>
          <w:rFonts w:cs="Arial"/>
          <w:b/>
          <w:bCs/>
          <w:szCs w:val="24"/>
          <w:lang w:val="fr-FR"/>
        </w:rPr>
        <w:t>SAUVEGARDER</w:t>
      </w:r>
      <w:r w:rsidRPr="00D36D4D">
        <w:rPr>
          <w:rFonts w:cs="Arial"/>
          <w:szCs w:val="24"/>
          <w:lang w:val="fr-FR"/>
        </w:rPr>
        <w:t xml:space="preserve"> vos fichiers sous les noms </w:t>
      </w:r>
      <w:r w:rsidRPr="00D36D4D">
        <w:rPr>
          <w:rFonts w:cs="Arial"/>
          <w:b/>
          <w:szCs w:val="24"/>
          <w:lang w:val="fr-FR"/>
        </w:rPr>
        <w:t>« </w:t>
      </w:r>
      <w:r>
        <w:rPr>
          <w:rFonts w:cs="Arial"/>
          <w:b/>
          <w:szCs w:val="24"/>
          <w:lang w:val="fr-FR"/>
        </w:rPr>
        <w:t xml:space="preserve">N° de pièce-Nom de la </w:t>
      </w:r>
      <w:proofErr w:type="spellStart"/>
      <w:r>
        <w:rPr>
          <w:rFonts w:cs="Arial"/>
          <w:b/>
          <w:szCs w:val="24"/>
          <w:lang w:val="fr-FR"/>
        </w:rPr>
        <w:t>pièce</w:t>
      </w:r>
      <w:r w:rsidRPr="00D36D4D">
        <w:rPr>
          <w:rFonts w:cs="Arial"/>
          <w:b/>
          <w:bCs/>
          <w:szCs w:val="24"/>
          <w:lang w:val="fr-FR"/>
        </w:rPr>
        <w:t>_xxxxx.ipt</w:t>
      </w:r>
      <w:proofErr w:type="spellEnd"/>
      <w:r w:rsidRPr="00D36D4D">
        <w:rPr>
          <w:rFonts w:cs="Arial"/>
          <w:b/>
          <w:bCs/>
          <w:szCs w:val="24"/>
          <w:lang w:val="fr-FR"/>
        </w:rPr>
        <w:t xml:space="preserve"> » </w:t>
      </w:r>
      <w:r w:rsidRPr="00D36D4D">
        <w:rPr>
          <w:rFonts w:cs="Arial"/>
          <w:szCs w:val="24"/>
          <w:lang w:val="fr-FR"/>
        </w:rPr>
        <w:t xml:space="preserve">dans le dossier </w:t>
      </w:r>
      <w:r w:rsidRPr="00D36D4D">
        <w:rPr>
          <w:rFonts w:cs="Arial"/>
          <w:b/>
          <w:szCs w:val="24"/>
          <w:lang w:val="fr-FR"/>
        </w:rPr>
        <w:t>« M</w:t>
      </w:r>
      <w:r>
        <w:rPr>
          <w:rFonts w:cs="Arial"/>
          <w:b/>
          <w:szCs w:val="24"/>
          <w:lang w:val="fr-FR"/>
        </w:rPr>
        <w:t>2</w:t>
      </w:r>
      <w:r w:rsidRPr="00D36D4D">
        <w:rPr>
          <w:rFonts w:cs="Arial"/>
          <w:b/>
          <w:bCs/>
          <w:szCs w:val="24"/>
          <w:lang w:val="fr-FR"/>
        </w:rPr>
        <w:t>_xxxxx »</w:t>
      </w:r>
      <w:r w:rsidRPr="00D36D4D">
        <w:rPr>
          <w:rFonts w:cs="Arial"/>
          <w:szCs w:val="24"/>
          <w:lang w:val="fr-FR"/>
        </w:rPr>
        <w:t xml:space="preserve"> (</w:t>
      </w:r>
      <w:proofErr w:type="spellStart"/>
      <w:r w:rsidRPr="00D36D4D">
        <w:rPr>
          <w:rFonts w:cs="Arial"/>
          <w:szCs w:val="24"/>
          <w:lang w:val="fr-FR"/>
        </w:rPr>
        <w:t>xxxxx</w:t>
      </w:r>
      <w:proofErr w:type="spellEnd"/>
      <w:r w:rsidRPr="00D36D4D">
        <w:rPr>
          <w:rFonts w:cs="Arial"/>
          <w:szCs w:val="24"/>
          <w:lang w:val="fr-FR"/>
        </w:rPr>
        <w:t xml:space="preserve"> étant les 5 premières lettres de votre NOM) sur le « Bureau » de « Windows ».</w:t>
      </w:r>
    </w:p>
    <w:p w14:paraId="413318F9" w14:textId="77777777" w:rsidR="00E21779" w:rsidRDefault="00E21779" w:rsidP="002048B8">
      <w:pPr>
        <w:rPr>
          <w:lang w:val="fr-FR"/>
        </w:rPr>
      </w:pPr>
    </w:p>
    <w:p w14:paraId="6051E405" w14:textId="77777777" w:rsidR="00175A49" w:rsidRDefault="00175A49" w:rsidP="00175A49">
      <w:pPr>
        <w:rPr>
          <w:lang w:val="fr-FR"/>
        </w:rPr>
      </w:pPr>
    </w:p>
    <w:p w14:paraId="40A56C4F" w14:textId="77777777" w:rsidR="00C65D0F" w:rsidRDefault="00C65D0F" w:rsidP="00175A49">
      <w:pPr>
        <w:rPr>
          <w:lang w:val="fr-FR"/>
        </w:rPr>
      </w:pPr>
    </w:p>
    <w:p w14:paraId="2538DA08" w14:textId="77777777" w:rsidR="00175A49" w:rsidRPr="00175A49" w:rsidRDefault="00175A49" w:rsidP="00175A49">
      <w:pPr>
        <w:pStyle w:val="Titre2"/>
      </w:pPr>
      <w:r>
        <w:t>PLAN D’ENSEMBLE</w:t>
      </w:r>
    </w:p>
    <w:p w14:paraId="11113BC0" w14:textId="77777777" w:rsidR="00975583" w:rsidRDefault="00DB7CB9" w:rsidP="00975583">
      <w:pPr>
        <w:rPr>
          <w:lang w:val="fr-FR"/>
        </w:rPr>
      </w:pPr>
      <w:r w:rsidRPr="00390E63">
        <w:rPr>
          <w:b/>
          <w:bCs/>
          <w:lang w:val="fr-FR"/>
        </w:rPr>
        <w:t>REALISER</w:t>
      </w:r>
      <w:r>
        <w:rPr>
          <w:lang w:val="fr-FR"/>
        </w:rPr>
        <w:t xml:space="preserve"> le plan d’ensemble selon les indications suivantes :</w:t>
      </w:r>
    </w:p>
    <w:p w14:paraId="5D2DFC3B" w14:textId="77777777" w:rsidR="00DB7CB9" w:rsidRPr="00390E63" w:rsidRDefault="00390E63" w:rsidP="00390E63">
      <w:pPr>
        <w:pStyle w:val="Paragraphedeliste"/>
        <w:numPr>
          <w:ilvl w:val="0"/>
          <w:numId w:val="34"/>
        </w:numPr>
        <w:rPr>
          <w:lang w:val="fr-FR"/>
        </w:rPr>
      </w:pPr>
      <w:r w:rsidRPr="00390E63">
        <w:rPr>
          <w:lang w:val="fr-FR"/>
        </w:rPr>
        <w:t>Format A2 horizontal</w:t>
      </w:r>
    </w:p>
    <w:p w14:paraId="48324836" w14:textId="77777777" w:rsidR="00390E63" w:rsidRPr="00390E63" w:rsidRDefault="00390E63" w:rsidP="00390E63">
      <w:pPr>
        <w:pStyle w:val="Paragraphedeliste"/>
        <w:numPr>
          <w:ilvl w:val="0"/>
          <w:numId w:val="34"/>
        </w:numPr>
        <w:rPr>
          <w:lang w:val="fr-FR"/>
        </w:rPr>
      </w:pPr>
      <w:r w:rsidRPr="00390E63">
        <w:rPr>
          <w:lang w:val="fr-FR"/>
        </w:rPr>
        <w:t>Vues principales à l’échelle 1 :1</w:t>
      </w:r>
    </w:p>
    <w:p w14:paraId="4C092538" w14:textId="77777777" w:rsidR="00390E63" w:rsidRPr="00390E63" w:rsidRDefault="00390E63" w:rsidP="00390E63">
      <w:pPr>
        <w:pStyle w:val="Paragraphedeliste"/>
        <w:numPr>
          <w:ilvl w:val="0"/>
          <w:numId w:val="34"/>
        </w:numPr>
        <w:rPr>
          <w:lang w:val="fr-FR"/>
        </w:rPr>
      </w:pPr>
      <w:r w:rsidRPr="00390E63">
        <w:rPr>
          <w:lang w:val="fr-FR"/>
        </w:rPr>
        <w:t xml:space="preserve">Une </w:t>
      </w:r>
      <w:r w:rsidR="007C73A6">
        <w:rPr>
          <w:lang w:val="fr-FR"/>
        </w:rPr>
        <w:t xml:space="preserve">seule </w:t>
      </w:r>
      <w:r w:rsidRPr="00390E63">
        <w:rPr>
          <w:lang w:val="fr-FR"/>
        </w:rPr>
        <w:t>vue en perspective</w:t>
      </w:r>
    </w:p>
    <w:p w14:paraId="15E5BAE0" w14:textId="77777777" w:rsidR="00390E63" w:rsidRPr="00390E63" w:rsidRDefault="00390E63" w:rsidP="00390E63">
      <w:pPr>
        <w:pStyle w:val="Paragraphedeliste"/>
        <w:numPr>
          <w:ilvl w:val="0"/>
          <w:numId w:val="34"/>
        </w:numPr>
        <w:rPr>
          <w:lang w:val="fr-FR"/>
        </w:rPr>
      </w:pPr>
      <w:r w:rsidRPr="00390E63">
        <w:rPr>
          <w:lang w:val="fr-FR"/>
        </w:rPr>
        <w:t>Repères et nomenclature</w:t>
      </w:r>
    </w:p>
    <w:p w14:paraId="293EDB93" w14:textId="77777777" w:rsidR="00390E63" w:rsidRDefault="00390E63" w:rsidP="00975583">
      <w:pPr>
        <w:rPr>
          <w:lang w:val="fr-FR"/>
        </w:rPr>
      </w:pPr>
    </w:p>
    <w:p w14:paraId="6B7A52B8" w14:textId="77777777" w:rsidR="00390E63" w:rsidRPr="00D36D4D" w:rsidRDefault="00390E63" w:rsidP="00390E63">
      <w:pPr>
        <w:rPr>
          <w:rFonts w:cs="Arial"/>
          <w:szCs w:val="24"/>
          <w:lang w:val="fr-FR"/>
        </w:rPr>
      </w:pPr>
      <w:r w:rsidRPr="00D36D4D">
        <w:rPr>
          <w:rFonts w:cs="Arial"/>
          <w:b/>
          <w:bCs/>
          <w:szCs w:val="24"/>
          <w:lang w:val="fr-FR"/>
        </w:rPr>
        <w:t>SAUVEGARDER</w:t>
      </w:r>
      <w:r w:rsidRPr="00D36D4D">
        <w:rPr>
          <w:rFonts w:cs="Arial"/>
          <w:szCs w:val="24"/>
          <w:lang w:val="fr-FR"/>
        </w:rPr>
        <w:t xml:space="preserve"> vo</w:t>
      </w:r>
      <w:r>
        <w:rPr>
          <w:rFonts w:cs="Arial"/>
          <w:szCs w:val="24"/>
          <w:lang w:val="fr-FR"/>
        </w:rPr>
        <w:t>tre</w:t>
      </w:r>
      <w:r w:rsidRPr="00D36D4D">
        <w:rPr>
          <w:rFonts w:cs="Arial"/>
          <w:szCs w:val="24"/>
          <w:lang w:val="fr-FR"/>
        </w:rPr>
        <w:t xml:space="preserve"> fichier sous le nom </w:t>
      </w:r>
      <w:r w:rsidRPr="00D36D4D">
        <w:rPr>
          <w:rFonts w:cs="Arial"/>
          <w:b/>
          <w:szCs w:val="24"/>
          <w:lang w:val="fr-FR"/>
        </w:rPr>
        <w:t>« </w:t>
      </w:r>
      <w:proofErr w:type="spellStart"/>
      <w:r>
        <w:rPr>
          <w:rFonts w:cs="Arial"/>
          <w:b/>
          <w:szCs w:val="24"/>
          <w:lang w:val="fr-FR"/>
        </w:rPr>
        <w:t>Dévidoir</w:t>
      </w:r>
      <w:r w:rsidRPr="00D36D4D">
        <w:rPr>
          <w:rFonts w:cs="Arial"/>
          <w:b/>
          <w:bCs/>
          <w:szCs w:val="24"/>
          <w:lang w:val="fr-FR"/>
        </w:rPr>
        <w:t>_xxxxx.i</w:t>
      </w:r>
      <w:r>
        <w:rPr>
          <w:rFonts w:cs="Arial"/>
          <w:b/>
          <w:bCs/>
          <w:szCs w:val="24"/>
          <w:lang w:val="fr-FR"/>
        </w:rPr>
        <w:t>dw</w:t>
      </w:r>
      <w:proofErr w:type="spellEnd"/>
      <w:r w:rsidRPr="00D36D4D">
        <w:rPr>
          <w:rFonts w:cs="Arial"/>
          <w:b/>
          <w:bCs/>
          <w:szCs w:val="24"/>
          <w:lang w:val="fr-FR"/>
        </w:rPr>
        <w:t xml:space="preserve"> » </w:t>
      </w:r>
      <w:r w:rsidRPr="00D36D4D">
        <w:rPr>
          <w:rFonts w:cs="Arial"/>
          <w:szCs w:val="24"/>
          <w:lang w:val="fr-FR"/>
        </w:rPr>
        <w:t xml:space="preserve">dans le dossier </w:t>
      </w:r>
      <w:r w:rsidRPr="00D36D4D">
        <w:rPr>
          <w:rFonts w:cs="Arial"/>
          <w:b/>
          <w:szCs w:val="24"/>
          <w:lang w:val="fr-FR"/>
        </w:rPr>
        <w:t>« M</w:t>
      </w:r>
      <w:r>
        <w:rPr>
          <w:rFonts w:cs="Arial"/>
          <w:b/>
          <w:szCs w:val="24"/>
          <w:lang w:val="fr-FR"/>
        </w:rPr>
        <w:t>2</w:t>
      </w:r>
      <w:r w:rsidRPr="00D36D4D">
        <w:rPr>
          <w:rFonts w:cs="Arial"/>
          <w:b/>
          <w:bCs/>
          <w:szCs w:val="24"/>
          <w:lang w:val="fr-FR"/>
        </w:rPr>
        <w:t>_xxxxx »</w:t>
      </w:r>
      <w:r w:rsidRPr="00D36D4D">
        <w:rPr>
          <w:rFonts w:cs="Arial"/>
          <w:szCs w:val="24"/>
          <w:lang w:val="fr-FR"/>
        </w:rPr>
        <w:t xml:space="preserve"> (</w:t>
      </w:r>
      <w:proofErr w:type="spellStart"/>
      <w:r w:rsidRPr="00D36D4D">
        <w:rPr>
          <w:rFonts w:cs="Arial"/>
          <w:szCs w:val="24"/>
          <w:lang w:val="fr-FR"/>
        </w:rPr>
        <w:t>xxxxx</w:t>
      </w:r>
      <w:proofErr w:type="spellEnd"/>
      <w:r w:rsidRPr="00D36D4D">
        <w:rPr>
          <w:rFonts w:cs="Arial"/>
          <w:szCs w:val="24"/>
          <w:lang w:val="fr-FR"/>
        </w:rPr>
        <w:t xml:space="preserve"> étant les 5 premières lettres de votre NOM) sur le « Bureau » de « Windows ».</w:t>
      </w:r>
    </w:p>
    <w:p w14:paraId="4EC43F26" w14:textId="77777777" w:rsidR="00975583" w:rsidRDefault="00975583" w:rsidP="00975583">
      <w:pPr>
        <w:rPr>
          <w:lang w:val="fr-FR"/>
        </w:rPr>
      </w:pPr>
    </w:p>
    <w:p w14:paraId="59B77AA2" w14:textId="77777777" w:rsidR="00C65D0F" w:rsidRDefault="00C65D0F" w:rsidP="00975583">
      <w:pPr>
        <w:rPr>
          <w:lang w:val="fr-FR"/>
        </w:rPr>
      </w:pPr>
      <w:bookmarkStart w:id="6" w:name="_Hlk37359815"/>
      <w:r w:rsidRPr="00C65D0F">
        <w:rPr>
          <w:b/>
          <w:bCs/>
          <w:lang w:val="fr-FR"/>
        </w:rPr>
        <w:t>CREER</w:t>
      </w:r>
      <w:r>
        <w:rPr>
          <w:lang w:val="fr-FR"/>
        </w:rPr>
        <w:t xml:space="preserve"> un fichier </w:t>
      </w:r>
      <w:proofErr w:type="spellStart"/>
      <w:r>
        <w:rPr>
          <w:lang w:val="fr-FR"/>
        </w:rPr>
        <w:t>pdf</w:t>
      </w:r>
      <w:proofErr w:type="spellEnd"/>
      <w:r>
        <w:rPr>
          <w:lang w:val="fr-FR"/>
        </w:rPr>
        <w:t xml:space="preserve"> de votre plan </w:t>
      </w:r>
      <w:r w:rsidRPr="00D36D4D">
        <w:rPr>
          <w:rFonts w:cs="Arial"/>
          <w:szCs w:val="24"/>
          <w:lang w:val="fr-FR"/>
        </w:rPr>
        <w:t xml:space="preserve">sous le nom </w:t>
      </w:r>
      <w:r w:rsidRPr="00D36D4D">
        <w:rPr>
          <w:rFonts w:cs="Arial"/>
          <w:b/>
          <w:szCs w:val="24"/>
          <w:lang w:val="fr-FR"/>
        </w:rPr>
        <w:t>« </w:t>
      </w:r>
      <w:r>
        <w:rPr>
          <w:rFonts w:cs="Arial"/>
          <w:b/>
          <w:szCs w:val="24"/>
          <w:lang w:val="fr-FR"/>
        </w:rPr>
        <w:t>Dévidoir</w:t>
      </w:r>
      <w:r w:rsidRPr="00D36D4D">
        <w:rPr>
          <w:rFonts w:cs="Arial"/>
          <w:b/>
          <w:bCs/>
          <w:szCs w:val="24"/>
          <w:lang w:val="fr-FR"/>
        </w:rPr>
        <w:t>_xxxxx.</w:t>
      </w:r>
      <w:r>
        <w:rPr>
          <w:rFonts w:cs="Arial"/>
          <w:b/>
          <w:bCs/>
          <w:szCs w:val="24"/>
          <w:lang w:val="fr-FR"/>
        </w:rPr>
        <w:t>pdf</w:t>
      </w:r>
      <w:r w:rsidRPr="00D36D4D">
        <w:rPr>
          <w:rFonts w:cs="Arial"/>
          <w:b/>
          <w:bCs/>
          <w:szCs w:val="24"/>
          <w:lang w:val="fr-FR"/>
        </w:rPr>
        <w:t xml:space="preserve"> » </w:t>
      </w:r>
      <w:r w:rsidRPr="00D36D4D">
        <w:rPr>
          <w:rFonts w:cs="Arial"/>
          <w:szCs w:val="24"/>
          <w:lang w:val="fr-FR"/>
        </w:rPr>
        <w:t xml:space="preserve">dans le dossier </w:t>
      </w:r>
      <w:r w:rsidRPr="00D36D4D">
        <w:rPr>
          <w:rFonts w:cs="Arial"/>
          <w:b/>
          <w:szCs w:val="24"/>
          <w:lang w:val="fr-FR"/>
        </w:rPr>
        <w:t>« M</w:t>
      </w:r>
      <w:r>
        <w:rPr>
          <w:rFonts w:cs="Arial"/>
          <w:b/>
          <w:szCs w:val="24"/>
          <w:lang w:val="fr-FR"/>
        </w:rPr>
        <w:t>2</w:t>
      </w:r>
      <w:r w:rsidRPr="00D36D4D">
        <w:rPr>
          <w:rFonts w:cs="Arial"/>
          <w:b/>
          <w:bCs/>
          <w:szCs w:val="24"/>
          <w:lang w:val="fr-FR"/>
        </w:rPr>
        <w:t>_xxxxx »</w:t>
      </w:r>
      <w:r w:rsidRPr="00D36D4D">
        <w:rPr>
          <w:rFonts w:cs="Arial"/>
          <w:szCs w:val="24"/>
          <w:lang w:val="fr-FR"/>
        </w:rPr>
        <w:t xml:space="preserve"> (</w:t>
      </w:r>
      <w:proofErr w:type="spellStart"/>
      <w:r w:rsidRPr="00D36D4D">
        <w:rPr>
          <w:rFonts w:cs="Arial"/>
          <w:szCs w:val="24"/>
          <w:lang w:val="fr-FR"/>
        </w:rPr>
        <w:t>xxxxx</w:t>
      </w:r>
      <w:proofErr w:type="spellEnd"/>
      <w:r w:rsidRPr="00D36D4D">
        <w:rPr>
          <w:rFonts w:cs="Arial"/>
          <w:szCs w:val="24"/>
          <w:lang w:val="fr-FR"/>
        </w:rPr>
        <w:t xml:space="preserve"> étant les 5 premières lettres de votre NOM) sur le « Bureau » de « Windows ».</w:t>
      </w:r>
    </w:p>
    <w:bookmarkEnd w:id="6"/>
    <w:p w14:paraId="6EE86CEB" w14:textId="77777777" w:rsidR="00C65D0F" w:rsidRDefault="00C65D0F" w:rsidP="00975583">
      <w:pPr>
        <w:rPr>
          <w:lang w:val="fr-FR"/>
        </w:rPr>
      </w:pPr>
    </w:p>
    <w:p w14:paraId="65A76BEE" w14:textId="77777777" w:rsidR="00C65D0F" w:rsidRDefault="00C65D0F">
      <w:pPr>
        <w:jc w:val="left"/>
        <w:rPr>
          <w:lang w:val="fr-FR"/>
        </w:rPr>
      </w:pPr>
      <w:r>
        <w:rPr>
          <w:lang w:val="fr-FR"/>
        </w:rPr>
        <w:br w:type="page"/>
      </w:r>
    </w:p>
    <w:p w14:paraId="70438150" w14:textId="77777777" w:rsidR="00975583" w:rsidRDefault="00975583" w:rsidP="00975583">
      <w:pPr>
        <w:pStyle w:val="Titre2"/>
      </w:pPr>
      <w:r>
        <w:lastRenderedPageBreak/>
        <w:t>RENDU REALISTE</w:t>
      </w:r>
    </w:p>
    <w:p w14:paraId="68C4CAAD" w14:textId="77777777" w:rsidR="004975E4" w:rsidRDefault="0047637C" w:rsidP="00560FD5">
      <w:pPr>
        <w:rPr>
          <w:lang w:val="fr-FR"/>
        </w:rPr>
      </w:pPr>
      <w:r w:rsidRPr="0047637C">
        <w:rPr>
          <w:b/>
          <w:bCs/>
          <w:lang w:val="fr-FR"/>
        </w:rPr>
        <w:t>EFFECTUER</w:t>
      </w:r>
      <w:r w:rsidR="004975E4">
        <w:rPr>
          <w:lang w:val="fr-FR"/>
        </w:rPr>
        <w:t xml:space="preserve"> un rendu réaliste de présentation de ce produit en </w:t>
      </w:r>
      <w:r w:rsidR="004975E4" w:rsidRPr="007836A2">
        <w:rPr>
          <w:b/>
          <w:bCs/>
          <w:lang w:val="fr-FR"/>
        </w:rPr>
        <w:t>situation de fonctionnement</w:t>
      </w:r>
      <w:r w:rsidR="00E24BC4">
        <w:rPr>
          <w:lang w:val="fr-FR"/>
        </w:rPr>
        <w:t xml:space="preserve"> selon les indications suivantes :</w:t>
      </w:r>
    </w:p>
    <w:p w14:paraId="60A04F59" w14:textId="77777777" w:rsidR="00E24BC4" w:rsidRPr="00E24BC4" w:rsidRDefault="00E24BC4" w:rsidP="00E24BC4">
      <w:pPr>
        <w:pStyle w:val="Paragraphedeliste"/>
        <w:numPr>
          <w:ilvl w:val="0"/>
          <w:numId w:val="35"/>
        </w:numPr>
        <w:rPr>
          <w:lang w:val="fr-FR"/>
        </w:rPr>
      </w:pPr>
      <w:r w:rsidRPr="00E24BC4">
        <w:rPr>
          <w:lang w:val="fr-FR"/>
        </w:rPr>
        <w:t xml:space="preserve">Format </w:t>
      </w:r>
      <w:r w:rsidR="004B7408" w:rsidRPr="00E24BC4">
        <w:rPr>
          <w:lang w:val="fr-FR"/>
        </w:rPr>
        <w:t xml:space="preserve">JPG </w:t>
      </w:r>
      <w:r w:rsidR="004B7408">
        <w:rPr>
          <w:lang w:val="fr-FR"/>
        </w:rPr>
        <w:t>-</w:t>
      </w:r>
      <w:r w:rsidRPr="00E24BC4">
        <w:rPr>
          <w:lang w:val="fr-FR"/>
        </w:rPr>
        <w:t xml:space="preserve"> 1280 x 1024</w:t>
      </w:r>
      <w:r w:rsidR="002B2783">
        <w:rPr>
          <w:lang w:val="fr-FR"/>
        </w:rPr>
        <w:t>,</w:t>
      </w:r>
    </w:p>
    <w:p w14:paraId="0110F6E2" w14:textId="77777777" w:rsidR="00E24BC4" w:rsidRDefault="004B7408" w:rsidP="00E24BC4">
      <w:pPr>
        <w:pStyle w:val="Paragraphedeliste"/>
        <w:numPr>
          <w:ilvl w:val="0"/>
          <w:numId w:val="35"/>
        </w:numPr>
        <w:rPr>
          <w:lang w:val="fr-FR"/>
        </w:rPr>
      </w:pPr>
      <w:r>
        <w:rPr>
          <w:lang w:val="fr-FR"/>
        </w:rPr>
        <w:t>Présence d’au moins un rouleau de ruban adhésif dans l’image</w:t>
      </w:r>
      <w:r w:rsidR="002B2783">
        <w:rPr>
          <w:lang w:val="fr-FR"/>
        </w:rPr>
        <w:t>,</w:t>
      </w:r>
    </w:p>
    <w:p w14:paraId="02DBDEA6" w14:textId="77777777" w:rsidR="0081652D" w:rsidRPr="00E24BC4" w:rsidRDefault="0081652D" w:rsidP="00E24BC4">
      <w:pPr>
        <w:pStyle w:val="Paragraphedeliste"/>
        <w:numPr>
          <w:ilvl w:val="0"/>
          <w:numId w:val="35"/>
        </w:numPr>
        <w:rPr>
          <w:lang w:val="fr-FR"/>
        </w:rPr>
      </w:pPr>
      <w:r>
        <w:rPr>
          <w:lang w:val="fr-FR"/>
        </w:rPr>
        <w:t>Présence du logo Worldskills France dans l’image</w:t>
      </w:r>
      <w:r w:rsidR="002B2783">
        <w:rPr>
          <w:lang w:val="fr-FR"/>
        </w:rPr>
        <w:t>.</w:t>
      </w:r>
    </w:p>
    <w:p w14:paraId="47F92FAB" w14:textId="77777777" w:rsidR="004975E4" w:rsidRDefault="004975E4" w:rsidP="00560FD5">
      <w:pPr>
        <w:rPr>
          <w:lang w:val="fr-FR"/>
        </w:rPr>
      </w:pPr>
    </w:p>
    <w:p w14:paraId="3DA67C49" w14:textId="77777777" w:rsidR="004975E4" w:rsidRPr="00D36D4D" w:rsidRDefault="004975E4" w:rsidP="004975E4">
      <w:pPr>
        <w:rPr>
          <w:rFonts w:cs="Arial"/>
          <w:szCs w:val="24"/>
          <w:lang w:val="fr-FR"/>
        </w:rPr>
      </w:pPr>
      <w:r w:rsidRPr="00D36D4D">
        <w:rPr>
          <w:rFonts w:cs="Arial"/>
          <w:b/>
          <w:bCs/>
          <w:szCs w:val="24"/>
          <w:lang w:val="fr-FR"/>
        </w:rPr>
        <w:t>SAUVEGARDER</w:t>
      </w:r>
      <w:r w:rsidRPr="00D36D4D">
        <w:rPr>
          <w:rFonts w:cs="Arial"/>
          <w:szCs w:val="24"/>
          <w:lang w:val="fr-FR"/>
        </w:rPr>
        <w:t xml:space="preserve"> vo</w:t>
      </w:r>
      <w:r>
        <w:rPr>
          <w:rFonts w:cs="Arial"/>
          <w:szCs w:val="24"/>
          <w:lang w:val="fr-FR"/>
        </w:rPr>
        <w:t>tre</w:t>
      </w:r>
      <w:r w:rsidRPr="00D36D4D">
        <w:rPr>
          <w:rFonts w:cs="Arial"/>
          <w:szCs w:val="24"/>
          <w:lang w:val="fr-FR"/>
        </w:rPr>
        <w:t xml:space="preserve"> fichier sous le nom </w:t>
      </w:r>
      <w:r w:rsidRPr="00D36D4D">
        <w:rPr>
          <w:rFonts w:cs="Arial"/>
          <w:b/>
          <w:szCs w:val="24"/>
          <w:lang w:val="fr-FR"/>
        </w:rPr>
        <w:t>« </w:t>
      </w:r>
      <w:r>
        <w:rPr>
          <w:rFonts w:cs="Arial"/>
          <w:b/>
          <w:szCs w:val="24"/>
          <w:lang w:val="fr-FR"/>
        </w:rPr>
        <w:t>Dévidoir</w:t>
      </w:r>
      <w:r w:rsidRPr="00D36D4D">
        <w:rPr>
          <w:rFonts w:cs="Arial"/>
          <w:b/>
          <w:bCs/>
          <w:szCs w:val="24"/>
          <w:lang w:val="fr-FR"/>
        </w:rPr>
        <w:t>_xxxxx.</w:t>
      </w:r>
      <w:r>
        <w:rPr>
          <w:rFonts w:cs="Arial"/>
          <w:b/>
          <w:bCs/>
          <w:szCs w:val="24"/>
          <w:lang w:val="fr-FR"/>
        </w:rPr>
        <w:t>jpg</w:t>
      </w:r>
      <w:r w:rsidRPr="00D36D4D">
        <w:rPr>
          <w:rFonts w:cs="Arial"/>
          <w:b/>
          <w:bCs/>
          <w:szCs w:val="24"/>
          <w:lang w:val="fr-FR"/>
        </w:rPr>
        <w:t xml:space="preserve"> » </w:t>
      </w:r>
      <w:r w:rsidRPr="00D36D4D">
        <w:rPr>
          <w:rFonts w:cs="Arial"/>
          <w:szCs w:val="24"/>
          <w:lang w:val="fr-FR"/>
        </w:rPr>
        <w:t xml:space="preserve">dans le dossier </w:t>
      </w:r>
      <w:r w:rsidRPr="00D36D4D">
        <w:rPr>
          <w:rFonts w:cs="Arial"/>
          <w:b/>
          <w:szCs w:val="24"/>
          <w:lang w:val="fr-FR"/>
        </w:rPr>
        <w:t>« M</w:t>
      </w:r>
      <w:r>
        <w:rPr>
          <w:rFonts w:cs="Arial"/>
          <w:b/>
          <w:szCs w:val="24"/>
          <w:lang w:val="fr-FR"/>
        </w:rPr>
        <w:t>2</w:t>
      </w:r>
      <w:r w:rsidRPr="00D36D4D">
        <w:rPr>
          <w:rFonts w:cs="Arial"/>
          <w:b/>
          <w:bCs/>
          <w:szCs w:val="24"/>
          <w:lang w:val="fr-FR"/>
        </w:rPr>
        <w:t>_xxxxx »</w:t>
      </w:r>
      <w:r w:rsidRPr="00D36D4D">
        <w:rPr>
          <w:rFonts w:cs="Arial"/>
          <w:szCs w:val="24"/>
          <w:lang w:val="fr-FR"/>
        </w:rPr>
        <w:t xml:space="preserve"> (</w:t>
      </w:r>
      <w:proofErr w:type="spellStart"/>
      <w:r w:rsidRPr="00D36D4D">
        <w:rPr>
          <w:rFonts w:cs="Arial"/>
          <w:szCs w:val="24"/>
          <w:lang w:val="fr-FR"/>
        </w:rPr>
        <w:t>xxxxx</w:t>
      </w:r>
      <w:proofErr w:type="spellEnd"/>
      <w:r w:rsidRPr="00D36D4D">
        <w:rPr>
          <w:rFonts w:cs="Arial"/>
          <w:szCs w:val="24"/>
          <w:lang w:val="fr-FR"/>
        </w:rPr>
        <w:t xml:space="preserve"> étant les 5 premières lettres de votre NOM) sur le « Bureau » de « Windows ».</w:t>
      </w:r>
    </w:p>
    <w:p w14:paraId="36FAE0D9" w14:textId="77777777" w:rsidR="00560FD5" w:rsidRDefault="00560FD5" w:rsidP="00560FD5">
      <w:pPr>
        <w:rPr>
          <w:lang w:val="fr-FR"/>
        </w:rPr>
      </w:pPr>
    </w:p>
    <w:p w14:paraId="5190C6FD" w14:textId="77777777" w:rsidR="00C65D0F" w:rsidRDefault="00C65D0F" w:rsidP="00560FD5">
      <w:pPr>
        <w:rPr>
          <w:lang w:val="fr-FR"/>
        </w:rPr>
      </w:pPr>
    </w:p>
    <w:p w14:paraId="3A2EAFCD" w14:textId="77777777" w:rsidR="00C65D0F" w:rsidRDefault="00C65D0F" w:rsidP="00560FD5">
      <w:pPr>
        <w:rPr>
          <w:lang w:val="fr-FR"/>
        </w:rPr>
      </w:pPr>
    </w:p>
    <w:p w14:paraId="2C1B27C9" w14:textId="77777777" w:rsidR="0047637C" w:rsidRDefault="0047637C" w:rsidP="0047637C">
      <w:pPr>
        <w:pStyle w:val="Titre2"/>
      </w:pPr>
      <w:r>
        <w:t>ECLATé</w:t>
      </w:r>
    </w:p>
    <w:p w14:paraId="28D21B78" w14:textId="77777777" w:rsidR="0047637C" w:rsidRDefault="00C65D0F" w:rsidP="0047637C">
      <w:pPr>
        <w:rPr>
          <w:lang w:val="fr-FR"/>
        </w:rPr>
      </w:pPr>
      <w:r w:rsidRPr="00C65D0F">
        <w:rPr>
          <w:b/>
          <w:bCs/>
          <w:lang w:val="fr-FR"/>
        </w:rPr>
        <w:t>EFFECTUER</w:t>
      </w:r>
      <w:r w:rsidR="0047637C">
        <w:rPr>
          <w:lang w:val="fr-FR"/>
        </w:rPr>
        <w:t xml:space="preserve"> une vidéo d’un éclaté présentant l’assemblage complet de toutes les pièces du dévidoir en respectant les indications suivantes. </w:t>
      </w:r>
    </w:p>
    <w:p w14:paraId="1F748F15" w14:textId="77777777" w:rsidR="0047637C" w:rsidRPr="0047637C" w:rsidRDefault="0047637C" w:rsidP="0047637C">
      <w:pPr>
        <w:pStyle w:val="Paragraphedeliste"/>
        <w:numPr>
          <w:ilvl w:val="0"/>
          <w:numId w:val="36"/>
        </w:numPr>
        <w:rPr>
          <w:lang w:val="fr-FR"/>
        </w:rPr>
      </w:pPr>
      <w:r w:rsidRPr="0047637C">
        <w:rPr>
          <w:lang w:val="fr-FR"/>
        </w:rPr>
        <w:t xml:space="preserve">La situation initiale présentera les pièces </w:t>
      </w:r>
      <w:r w:rsidR="004865A2">
        <w:rPr>
          <w:lang w:val="fr-FR"/>
        </w:rPr>
        <w:t>éclat</w:t>
      </w:r>
      <w:r w:rsidRPr="0047637C">
        <w:rPr>
          <w:lang w:val="fr-FR"/>
        </w:rPr>
        <w:t>ées (disposées séparément),</w:t>
      </w:r>
    </w:p>
    <w:p w14:paraId="55A1CCDA" w14:textId="77777777" w:rsidR="0047637C" w:rsidRPr="0047637C" w:rsidRDefault="0047637C" w:rsidP="0047637C">
      <w:pPr>
        <w:pStyle w:val="Paragraphedeliste"/>
        <w:numPr>
          <w:ilvl w:val="0"/>
          <w:numId w:val="36"/>
        </w:numPr>
        <w:rPr>
          <w:lang w:val="fr-FR"/>
        </w:rPr>
      </w:pPr>
      <w:r w:rsidRPr="0047637C">
        <w:rPr>
          <w:lang w:val="fr-FR"/>
        </w:rPr>
        <w:t>La situation finale présentera toutes les pièces assemblées,</w:t>
      </w:r>
    </w:p>
    <w:p w14:paraId="3B3CB830" w14:textId="77777777" w:rsidR="0047637C" w:rsidRPr="0047637C" w:rsidRDefault="0047637C" w:rsidP="0047637C">
      <w:pPr>
        <w:pStyle w:val="Paragraphedeliste"/>
        <w:numPr>
          <w:ilvl w:val="0"/>
          <w:numId w:val="36"/>
        </w:numPr>
        <w:rPr>
          <w:lang w:val="fr-FR"/>
        </w:rPr>
      </w:pPr>
      <w:r w:rsidRPr="0047637C">
        <w:rPr>
          <w:lang w:val="fr-FR"/>
        </w:rPr>
        <w:t>Le ou les point</w:t>
      </w:r>
      <w:r w:rsidR="00A92B06">
        <w:rPr>
          <w:lang w:val="fr-FR"/>
        </w:rPr>
        <w:t xml:space="preserve">s de vue sont laissés à votre </w:t>
      </w:r>
      <w:r w:rsidRPr="0047637C">
        <w:rPr>
          <w:lang w:val="fr-FR"/>
        </w:rPr>
        <w:t>initiative,</w:t>
      </w:r>
    </w:p>
    <w:p w14:paraId="2372DFFB" w14:textId="77777777" w:rsidR="0047637C" w:rsidRDefault="0047637C" w:rsidP="0047637C">
      <w:pPr>
        <w:pStyle w:val="Paragraphedeliste"/>
        <w:numPr>
          <w:ilvl w:val="0"/>
          <w:numId w:val="36"/>
        </w:numPr>
        <w:rPr>
          <w:lang w:val="fr-FR"/>
        </w:rPr>
      </w:pPr>
      <w:r w:rsidRPr="0047637C">
        <w:rPr>
          <w:lang w:val="fr-FR"/>
        </w:rPr>
        <w:t>La durée maximum de la vidéo est de 10 secondes,</w:t>
      </w:r>
    </w:p>
    <w:p w14:paraId="09077229" w14:textId="77777777" w:rsidR="00C65D0F" w:rsidRDefault="00C65D0F" w:rsidP="00C65D0F">
      <w:pPr>
        <w:rPr>
          <w:lang w:val="fr-FR"/>
        </w:rPr>
      </w:pPr>
    </w:p>
    <w:p w14:paraId="7DB3376D" w14:textId="77777777" w:rsidR="00C65D0F" w:rsidRDefault="00C65D0F" w:rsidP="00C65D0F">
      <w:pPr>
        <w:rPr>
          <w:lang w:val="fr-FR"/>
        </w:rPr>
      </w:pPr>
      <w:r>
        <w:rPr>
          <w:lang w:val="fr-FR"/>
        </w:rPr>
        <w:t>Les critères d’appréciation seront :</w:t>
      </w:r>
    </w:p>
    <w:p w14:paraId="5F625B10" w14:textId="0FC9078D" w:rsidR="00C65D0F" w:rsidRDefault="00C65D0F" w:rsidP="00C65D0F">
      <w:pPr>
        <w:numPr>
          <w:ilvl w:val="0"/>
          <w:numId w:val="37"/>
        </w:numPr>
      </w:pPr>
      <w:r>
        <w:t>Format AVI, 1</w:t>
      </w:r>
      <w:r w:rsidR="000339A0">
        <w:t>280</w:t>
      </w:r>
      <w:r>
        <w:t xml:space="preserve"> x </w:t>
      </w:r>
      <w:r w:rsidR="000339A0">
        <w:t>1024</w:t>
      </w:r>
      <w:r>
        <w:t>,</w:t>
      </w:r>
    </w:p>
    <w:p w14:paraId="5B4C686D" w14:textId="77777777" w:rsidR="00C65D0F" w:rsidRDefault="00C65D0F" w:rsidP="00C65D0F">
      <w:pPr>
        <w:numPr>
          <w:ilvl w:val="0"/>
          <w:numId w:val="37"/>
        </w:numPr>
        <w:rPr>
          <w:lang w:val="fr-FR"/>
        </w:rPr>
      </w:pPr>
      <w:r>
        <w:rPr>
          <w:lang w:val="fr-FR"/>
        </w:rPr>
        <w:t xml:space="preserve">Respect des </w:t>
      </w:r>
      <w:r w:rsidR="00A92B06">
        <w:rPr>
          <w:lang w:val="fr-FR"/>
        </w:rPr>
        <w:t>consignes : Situations initiale</w:t>
      </w:r>
      <w:r>
        <w:rPr>
          <w:lang w:val="fr-FR"/>
        </w:rPr>
        <w:t xml:space="preserve"> et finale,</w:t>
      </w:r>
      <w:r w:rsidRPr="00C65D0F">
        <w:rPr>
          <w:lang w:val="fr-FR"/>
        </w:rPr>
        <w:t xml:space="preserve"> </w:t>
      </w:r>
      <w:r>
        <w:rPr>
          <w:lang w:val="fr-FR"/>
        </w:rPr>
        <w:t>durée</w:t>
      </w:r>
      <w:r w:rsidR="00A92B06">
        <w:rPr>
          <w:lang w:val="fr-FR"/>
        </w:rPr>
        <w:t>,</w:t>
      </w:r>
    </w:p>
    <w:p w14:paraId="1D4F01DB" w14:textId="77777777" w:rsidR="00C65D0F" w:rsidRDefault="00C65D0F" w:rsidP="00C65D0F">
      <w:pPr>
        <w:numPr>
          <w:ilvl w:val="0"/>
          <w:numId w:val="37"/>
        </w:numPr>
        <w:rPr>
          <w:lang w:val="fr-FR"/>
        </w:rPr>
      </w:pPr>
      <w:r>
        <w:rPr>
          <w:lang w:val="fr-FR"/>
        </w:rPr>
        <w:t xml:space="preserve">Choix du ou des </w:t>
      </w:r>
      <w:r w:rsidRPr="00E90858">
        <w:rPr>
          <w:lang w:val="fr-FR"/>
        </w:rPr>
        <w:t>p</w:t>
      </w:r>
      <w:r>
        <w:rPr>
          <w:lang w:val="fr-FR"/>
        </w:rPr>
        <w:t>oints de vue,</w:t>
      </w:r>
    </w:p>
    <w:p w14:paraId="7B06E361" w14:textId="77777777" w:rsidR="00C65D0F" w:rsidRPr="009D047D" w:rsidRDefault="00C65D0F" w:rsidP="00C65D0F">
      <w:pPr>
        <w:numPr>
          <w:ilvl w:val="0"/>
          <w:numId w:val="37"/>
        </w:numPr>
        <w:rPr>
          <w:lang w:val="fr-FR"/>
        </w:rPr>
      </w:pPr>
      <w:r>
        <w:rPr>
          <w:lang w:val="fr-FR"/>
        </w:rPr>
        <w:t>Non interférence visuelle des pièces lors des déplacements,</w:t>
      </w:r>
    </w:p>
    <w:p w14:paraId="524E029D" w14:textId="77777777" w:rsidR="00C65D0F" w:rsidRPr="00E90858" w:rsidRDefault="00C65D0F" w:rsidP="00C65D0F">
      <w:pPr>
        <w:numPr>
          <w:ilvl w:val="0"/>
          <w:numId w:val="37"/>
        </w:numPr>
        <w:rPr>
          <w:lang w:val="fr-FR"/>
        </w:rPr>
      </w:pPr>
      <w:r w:rsidRPr="00E90858">
        <w:rPr>
          <w:lang w:val="fr-FR"/>
        </w:rPr>
        <w:t>Qualité de la vid</w:t>
      </w:r>
      <w:r>
        <w:rPr>
          <w:lang w:val="fr-FR"/>
        </w:rPr>
        <w:t>é</w:t>
      </w:r>
      <w:r w:rsidRPr="00E90858">
        <w:rPr>
          <w:lang w:val="fr-FR"/>
        </w:rPr>
        <w:t>o</w:t>
      </w:r>
      <w:r>
        <w:rPr>
          <w:lang w:val="fr-FR"/>
        </w:rPr>
        <w:t>.</w:t>
      </w:r>
    </w:p>
    <w:p w14:paraId="15C71CFA" w14:textId="77777777" w:rsidR="00C65D0F" w:rsidRDefault="00C65D0F" w:rsidP="00C65D0F">
      <w:pPr>
        <w:rPr>
          <w:lang w:val="fr-FR"/>
        </w:rPr>
      </w:pPr>
    </w:p>
    <w:p w14:paraId="12AF516E" w14:textId="77777777" w:rsidR="00C65D0F" w:rsidRPr="00696EC3" w:rsidRDefault="00C65D0F" w:rsidP="00C65D0F">
      <w:pPr>
        <w:rPr>
          <w:lang w:val="fr-FR"/>
        </w:rPr>
      </w:pPr>
      <w:r>
        <w:rPr>
          <w:lang w:val="fr-FR"/>
        </w:rPr>
        <w:t>Le résultat de votre travail sera jugé uniquement à partir d</w:t>
      </w:r>
      <w:r w:rsidRPr="00696EC3">
        <w:rPr>
          <w:lang w:val="fr-FR"/>
        </w:rPr>
        <w:t>u fichier vidéo</w:t>
      </w:r>
      <w:r>
        <w:rPr>
          <w:lang w:val="fr-FR"/>
        </w:rPr>
        <w:t>.</w:t>
      </w:r>
      <w:r w:rsidRPr="00696EC3">
        <w:rPr>
          <w:lang w:val="fr-FR"/>
        </w:rPr>
        <w:t xml:space="preserve"> </w:t>
      </w:r>
      <w:r>
        <w:rPr>
          <w:lang w:val="fr-FR"/>
        </w:rPr>
        <w:t>Le fichier d’ensemble éclaté ne sera pas ouvert</w:t>
      </w:r>
      <w:r w:rsidRPr="00696EC3">
        <w:rPr>
          <w:lang w:val="fr-FR"/>
        </w:rPr>
        <w:t>.</w:t>
      </w:r>
    </w:p>
    <w:p w14:paraId="6AD39BAF" w14:textId="77777777" w:rsidR="0047637C" w:rsidRDefault="0047637C" w:rsidP="0047637C">
      <w:pPr>
        <w:rPr>
          <w:lang w:val="fr-FR"/>
        </w:rPr>
      </w:pPr>
    </w:p>
    <w:p w14:paraId="530887A7" w14:textId="77777777" w:rsidR="00C65D0F" w:rsidRPr="00D36D4D" w:rsidRDefault="00C65D0F" w:rsidP="00C65D0F">
      <w:pPr>
        <w:rPr>
          <w:rFonts w:cs="Arial"/>
          <w:szCs w:val="24"/>
          <w:lang w:val="fr-FR"/>
        </w:rPr>
      </w:pPr>
      <w:r w:rsidRPr="00D36D4D">
        <w:rPr>
          <w:rFonts w:cs="Arial"/>
          <w:b/>
          <w:bCs/>
          <w:szCs w:val="24"/>
          <w:lang w:val="fr-FR"/>
        </w:rPr>
        <w:t>SAUVEGARDER</w:t>
      </w:r>
      <w:r w:rsidRPr="00D36D4D">
        <w:rPr>
          <w:rFonts w:cs="Arial"/>
          <w:szCs w:val="24"/>
          <w:lang w:val="fr-FR"/>
        </w:rPr>
        <w:t xml:space="preserve"> vo</w:t>
      </w:r>
      <w:r>
        <w:rPr>
          <w:rFonts w:cs="Arial"/>
          <w:szCs w:val="24"/>
          <w:lang w:val="fr-FR"/>
        </w:rPr>
        <w:t>tre</w:t>
      </w:r>
      <w:r w:rsidRPr="00D36D4D">
        <w:rPr>
          <w:rFonts w:cs="Arial"/>
          <w:szCs w:val="24"/>
          <w:lang w:val="fr-FR"/>
        </w:rPr>
        <w:t xml:space="preserve"> fichier sous le nom </w:t>
      </w:r>
      <w:r w:rsidRPr="00D36D4D">
        <w:rPr>
          <w:rFonts w:cs="Arial"/>
          <w:b/>
          <w:szCs w:val="24"/>
          <w:lang w:val="fr-FR"/>
        </w:rPr>
        <w:t>« </w:t>
      </w:r>
      <w:r>
        <w:rPr>
          <w:rFonts w:cs="Arial"/>
          <w:b/>
          <w:szCs w:val="24"/>
          <w:lang w:val="fr-FR"/>
        </w:rPr>
        <w:t>Dévidoir</w:t>
      </w:r>
      <w:r w:rsidRPr="00D36D4D">
        <w:rPr>
          <w:rFonts w:cs="Arial"/>
          <w:b/>
          <w:bCs/>
          <w:szCs w:val="24"/>
          <w:lang w:val="fr-FR"/>
        </w:rPr>
        <w:t>_xxxxx.</w:t>
      </w:r>
      <w:r>
        <w:rPr>
          <w:rFonts w:cs="Arial"/>
          <w:b/>
          <w:bCs/>
          <w:szCs w:val="24"/>
          <w:lang w:val="fr-FR"/>
        </w:rPr>
        <w:t>avi</w:t>
      </w:r>
      <w:r w:rsidRPr="00D36D4D">
        <w:rPr>
          <w:rFonts w:cs="Arial"/>
          <w:b/>
          <w:bCs/>
          <w:szCs w:val="24"/>
          <w:lang w:val="fr-FR"/>
        </w:rPr>
        <w:t xml:space="preserve"> » </w:t>
      </w:r>
      <w:r w:rsidRPr="00D36D4D">
        <w:rPr>
          <w:rFonts w:cs="Arial"/>
          <w:szCs w:val="24"/>
          <w:lang w:val="fr-FR"/>
        </w:rPr>
        <w:t xml:space="preserve">dans le dossier </w:t>
      </w:r>
      <w:r w:rsidRPr="00D36D4D">
        <w:rPr>
          <w:rFonts w:cs="Arial"/>
          <w:b/>
          <w:szCs w:val="24"/>
          <w:lang w:val="fr-FR"/>
        </w:rPr>
        <w:t>« M</w:t>
      </w:r>
      <w:r>
        <w:rPr>
          <w:rFonts w:cs="Arial"/>
          <w:b/>
          <w:szCs w:val="24"/>
          <w:lang w:val="fr-FR"/>
        </w:rPr>
        <w:t>2</w:t>
      </w:r>
      <w:r w:rsidRPr="00D36D4D">
        <w:rPr>
          <w:rFonts w:cs="Arial"/>
          <w:b/>
          <w:bCs/>
          <w:szCs w:val="24"/>
          <w:lang w:val="fr-FR"/>
        </w:rPr>
        <w:t>_xxxxx »</w:t>
      </w:r>
      <w:r w:rsidRPr="00D36D4D">
        <w:rPr>
          <w:rFonts w:cs="Arial"/>
          <w:szCs w:val="24"/>
          <w:lang w:val="fr-FR"/>
        </w:rPr>
        <w:t xml:space="preserve"> (</w:t>
      </w:r>
      <w:proofErr w:type="spellStart"/>
      <w:r w:rsidRPr="00D36D4D">
        <w:rPr>
          <w:rFonts w:cs="Arial"/>
          <w:szCs w:val="24"/>
          <w:lang w:val="fr-FR"/>
        </w:rPr>
        <w:t>xxxxx</w:t>
      </w:r>
      <w:proofErr w:type="spellEnd"/>
      <w:r w:rsidRPr="00D36D4D">
        <w:rPr>
          <w:rFonts w:cs="Arial"/>
          <w:szCs w:val="24"/>
          <w:lang w:val="fr-FR"/>
        </w:rPr>
        <w:t xml:space="preserve"> étant les 5 premières lettres de votre NOM) sur le « Bureau » de « Windows ».</w:t>
      </w:r>
    </w:p>
    <w:p w14:paraId="0948EDE9" w14:textId="77777777" w:rsidR="00C65D0F" w:rsidRPr="0047637C" w:rsidRDefault="00C65D0F" w:rsidP="0047637C">
      <w:pPr>
        <w:rPr>
          <w:lang w:val="fr-FR"/>
        </w:rPr>
      </w:pPr>
    </w:p>
    <w:p w14:paraId="4DDBA7C2" w14:textId="77777777" w:rsidR="00FC6636" w:rsidRDefault="00FC6636" w:rsidP="00553508">
      <w:pPr>
        <w:pStyle w:val="Titre1"/>
      </w:pPr>
      <w:bookmarkStart w:id="7" w:name="_Toc67515539"/>
      <w:bookmarkStart w:id="8" w:name="_Toc434330077"/>
      <w:r>
        <w:t>Planning</w:t>
      </w:r>
      <w:bookmarkEnd w:id="7"/>
      <w:r>
        <w:t xml:space="preserve"> </w:t>
      </w:r>
    </w:p>
    <w:p w14:paraId="7EBFAC71" w14:textId="77777777" w:rsidR="003C0A5A" w:rsidRPr="004F16FE" w:rsidRDefault="003C0A5A" w:rsidP="00FC6636">
      <w:pPr>
        <w:pStyle w:val="Tramecouleur-Accent31"/>
        <w:ind w:left="0"/>
        <w:rPr>
          <w:rFonts w:cs="Arial"/>
          <w:b/>
          <w:szCs w:val="20"/>
          <w:lang w:val="fr-FR"/>
        </w:rPr>
      </w:pPr>
    </w:p>
    <w:tbl>
      <w:tblPr>
        <w:tblW w:w="9668" w:type="dxa"/>
        <w:jc w:val="center"/>
        <w:tblBorders>
          <w:top w:val="single" w:sz="4" w:space="0" w:color="62B5E5"/>
          <w:left w:val="single" w:sz="4" w:space="0" w:color="62B5E5"/>
          <w:bottom w:val="single" w:sz="4" w:space="0" w:color="62B5E5"/>
          <w:right w:val="single" w:sz="4" w:space="0" w:color="62B5E5"/>
          <w:insideH w:val="single" w:sz="4" w:space="0" w:color="62B5E5"/>
          <w:insideV w:val="single" w:sz="4" w:space="0" w:color="62B5E5"/>
        </w:tblBorders>
        <w:tblLook w:val="01E0" w:firstRow="1" w:lastRow="1" w:firstColumn="1" w:lastColumn="1" w:noHBand="0" w:noVBand="0"/>
      </w:tblPr>
      <w:tblGrid>
        <w:gridCol w:w="1117"/>
        <w:gridCol w:w="1288"/>
        <w:gridCol w:w="1418"/>
        <w:gridCol w:w="4394"/>
        <w:gridCol w:w="1451"/>
      </w:tblGrid>
      <w:tr w:rsidR="006F25D6" w:rsidRPr="004F16FE" w14:paraId="301E125E" w14:textId="77777777" w:rsidTr="00C358E3">
        <w:trPr>
          <w:cantSplit/>
          <w:trHeight w:val="283"/>
          <w:jc w:val="center"/>
        </w:trPr>
        <w:tc>
          <w:tcPr>
            <w:tcW w:w="1117" w:type="dxa"/>
            <w:vMerge w:val="restart"/>
            <w:tcBorders>
              <w:top w:val="single" w:sz="4" w:space="0" w:color="003B5C"/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1A476BA1" w14:textId="77777777" w:rsidR="006F25D6" w:rsidRPr="004F16FE" w:rsidRDefault="006F25D6" w:rsidP="006F25D6">
            <w:pPr>
              <w:ind w:right="113"/>
              <w:jc w:val="center"/>
              <w:rPr>
                <w:rFonts w:cs="Arial"/>
                <w:b/>
                <w:color w:val="FFFFFF"/>
                <w:sz w:val="28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 w:val="28"/>
                <w:szCs w:val="18"/>
                <w:lang w:val="fr-FR"/>
              </w:rPr>
              <w:t>Jour 1</w:t>
            </w:r>
            <w:r>
              <w:rPr>
                <w:rFonts w:cs="Arial"/>
                <w:b/>
                <w:color w:val="FFFFFF"/>
                <w:sz w:val="28"/>
                <w:szCs w:val="18"/>
                <w:lang w:val="fr-FR"/>
              </w:rPr>
              <w:t xml:space="preserve"> : M</w:t>
            </w:r>
            <w:r w:rsidR="00044A47">
              <w:rPr>
                <w:rFonts w:cs="Arial"/>
                <w:b/>
                <w:color w:val="FFFFFF"/>
                <w:sz w:val="28"/>
                <w:szCs w:val="18"/>
                <w:lang w:val="fr-FR"/>
              </w:rPr>
              <w:t>2</w:t>
            </w:r>
          </w:p>
          <w:p w14:paraId="40F8CDA4" w14:textId="150801C2" w:rsidR="006F25D6" w:rsidRPr="004F16FE" w:rsidRDefault="000432BE" w:rsidP="000432BE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  <w:r>
              <w:rPr>
                <w:rFonts w:cs="Arial"/>
                <w:color w:val="FFFFFF"/>
                <w:szCs w:val="18"/>
                <w:lang w:val="fr-FR"/>
              </w:rPr>
              <w:t>M</w:t>
            </w:r>
            <w:r w:rsidR="0084005E">
              <w:rPr>
                <w:rFonts w:cs="Arial"/>
                <w:color w:val="FFFFFF"/>
                <w:szCs w:val="18"/>
                <w:lang w:val="fr-FR"/>
              </w:rPr>
              <w:t>ercre</w:t>
            </w:r>
            <w:r>
              <w:rPr>
                <w:rFonts w:cs="Arial"/>
                <w:color w:val="FFFFFF"/>
                <w:szCs w:val="18"/>
                <w:lang w:val="fr-FR"/>
              </w:rPr>
              <w:t>di</w:t>
            </w:r>
            <w:r w:rsidR="006F25D6" w:rsidRPr="004F16FE">
              <w:rPr>
                <w:rFonts w:cs="Arial"/>
                <w:color w:val="FFFFFF"/>
                <w:szCs w:val="18"/>
                <w:lang w:val="fr-FR"/>
              </w:rPr>
              <w:t xml:space="preserve"> </w:t>
            </w:r>
            <w:r>
              <w:rPr>
                <w:rFonts w:cs="Arial"/>
                <w:color w:val="FFFFFF"/>
                <w:szCs w:val="18"/>
                <w:lang w:val="fr-FR"/>
              </w:rPr>
              <w:t>1</w:t>
            </w:r>
            <w:r w:rsidR="0084005E">
              <w:rPr>
                <w:rFonts w:cs="Arial"/>
                <w:color w:val="FFFFFF"/>
                <w:szCs w:val="18"/>
                <w:lang w:val="fr-FR"/>
              </w:rPr>
              <w:t>4</w:t>
            </w:r>
            <w:r w:rsidR="006F25D6" w:rsidRPr="004F16FE">
              <w:rPr>
                <w:rFonts w:cs="Arial"/>
                <w:color w:val="FFFFFF"/>
                <w:szCs w:val="18"/>
                <w:lang w:val="fr-FR"/>
              </w:rPr>
              <w:t>/</w:t>
            </w:r>
            <w:r w:rsidR="0084005E">
              <w:rPr>
                <w:rFonts w:cs="Arial"/>
                <w:color w:val="FFFFFF"/>
                <w:szCs w:val="18"/>
                <w:lang w:val="fr-FR"/>
              </w:rPr>
              <w:t>04</w:t>
            </w:r>
            <w:r w:rsidR="006F25D6" w:rsidRPr="004F16FE">
              <w:rPr>
                <w:rFonts w:cs="Arial"/>
                <w:color w:val="FFFFFF"/>
                <w:szCs w:val="18"/>
                <w:lang w:val="fr-FR"/>
              </w:rPr>
              <w:t>/20</w:t>
            </w:r>
            <w:r w:rsidR="006F25D6">
              <w:rPr>
                <w:rFonts w:cs="Arial"/>
                <w:color w:val="FFFFFF"/>
                <w:szCs w:val="18"/>
                <w:lang w:val="fr-FR"/>
              </w:rPr>
              <w:t>2</w:t>
            </w:r>
            <w:r w:rsidR="0084005E">
              <w:rPr>
                <w:rFonts w:cs="Arial"/>
                <w:color w:val="FFFFFF"/>
                <w:szCs w:val="18"/>
                <w:lang w:val="fr-FR"/>
              </w:rPr>
              <w:t>1</w:t>
            </w:r>
          </w:p>
        </w:tc>
        <w:tc>
          <w:tcPr>
            <w:tcW w:w="128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23F5D15D" w14:textId="77777777" w:rsidR="006F25D6" w:rsidRPr="004F16FE" w:rsidRDefault="006F25D6" w:rsidP="00644CDC">
            <w:pPr>
              <w:jc w:val="center"/>
              <w:rPr>
                <w:rFonts w:cs="Arial"/>
                <w:b/>
                <w:color w:val="FFFFFF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18"/>
                <w:lang w:val="fr-FR"/>
              </w:rPr>
              <w:t>DÉBUT</w:t>
            </w:r>
          </w:p>
        </w:tc>
        <w:tc>
          <w:tcPr>
            <w:tcW w:w="141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286DACE3" w14:textId="77777777" w:rsidR="006F25D6" w:rsidRPr="004F16FE" w:rsidRDefault="006F25D6" w:rsidP="00644CDC">
            <w:pPr>
              <w:jc w:val="center"/>
              <w:rPr>
                <w:rFonts w:cs="Arial"/>
                <w:b/>
                <w:color w:val="FFFFFF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18"/>
                <w:lang w:val="fr-FR"/>
              </w:rPr>
              <w:t>FIN</w:t>
            </w:r>
          </w:p>
        </w:tc>
        <w:tc>
          <w:tcPr>
            <w:tcW w:w="43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128E3A9D" w14:textId="77777777" w:rsidR="006F25D6" w:rsidRPr="004F16FE" w:rsidRDefault="006F25D6" w:rsidP="00644CDC">
            <w:pPr>
              <w:rPr>
                <w:rFonts w:cs="Arial"/>
                <w:b/>
                <w:color w:val="FFFFFF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18"/>
                <w:lang w:val="fr-FR"/>
              </w:rPr>
              <w:t>TÂCHES</w:t>
            </w:r>
          </w:p>
        </w:tc>
        <w:tc>
          <w:tcPr>
            <w:tcW w:w="14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756B4AB6" w14:textId="77777777" w:rsidR="006F25D6" w:rsidRPr="004F16FE" w:rsidRDefault="006F25D6" w:rsidP="00644CDC">
            <w:pPr>
              <w:jc w:val="center"/>
              <w:rPr>
                <w:rFonts w:cs="Arial"/>
                <w:b/>
                <w:color w:val="FFFFFF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18"/>
                <w:lang w:val="fr-FR"/>
              </w:rPr>
              <w:t>TOTAL</w:t>
            </w:r>
          </w:p>
        </w:tc>
      </w:tr>
      <w:tr w:rsidR="00044A47" w:rsidRPr="00044A47" w14:paraId="5C2E3E72" w14:textId="77777777" w:rsidTr="00C358E3">
        <w:trPr>
          <w:cantSplit/>
          <w:trHeight w:val="384"/>
          <w:jc w:val="center"/>
        </w:trPr>
        <w:tc>
          <w:tcPr>
            <w:tcW w:w="1117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0CB36982" w14:textId="77777777" w:rsidR="00044A47" w:rsidRPr="004F16FE" w:rsidRDefault="00044A47" w:rsidP="00044A47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128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59E34D08" w14:textId="5EB7FE32" w:rsidR="00044A47" w:rsidRPr="004F16FE" w:rsidRDefault="00044A47" w:rsidP="00F64A1B">
            <w:pPr>
              <w:jc w:val="center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1</w:t>
            </w:r>
            <w:r w:rsidR="00F64A1B">
              <w:rPr>
                <w:rFonts w:cs="Arial"/>
                <w:lang w:val="fr-FR"/>
              </w:rPr>
              <w:t>2</w:t>
            </w:r>
            <w:r>
              <w:rPr>
                <w:rFonts w:cs="Arial"/>
                <w:lang w:val="fr-FR"/>
              </w:rPr>
              <w:t>h</w:t>
            </w:r>
            <w:r w:rsidR="0084005E">
              <w:rPr>
                <w:rFonts w:cs="Arial"/>
                <w:lang w:val="fr-FR"/>
              </w:rPr>
              <w:t>30</w:t>
            </w:r>
          </w:p>
        </w:tc>
        <w:tc>
          <w:tcPr>
            <w:tcW w:w="141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000F1D94" w14:textId="0CF19B3F" w:rsidR="00044A47" w:rsidRPr="004F16FE" w:rsidRDefault="00F64A1B" w:rsidP="00044A47">
            <w:pPr>
              <w:jc w:val="center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1</w:t>
            </w:r>
            <w:r w:rsidR="0084005E">
              <w:rPr>
                <w:rFonts w:cs="Arial"/>
                <w:lang w:val="fr-FR"/>
              </w:rPr>
              <w:t>2</w:t>
            </w:r>
            <w:r>
              <w:rPr>
                <w:rFonts w:cs="Arial"/>
                <w:lang w:val="fr-FR"/>
              </w:rPr>
              <w:t>h</w:t>
            </w:r>
            <w:r w:rsidR="0084005E">
              <w:rPr>
                <w:rFonts w:cs="Arial"/>
                <w:lang w:val="fr-FR"/>
              </w:rPr>
              <w:t>45</w:t>
            </w:r>
          </w:p>
        </w:tc>
        <w:tc>
          <w:tcPr>
            <w:tcW w:w="43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5EEE58EE" w14:textId="77777777" w:rsidR="00044A47" w:rsidRPr="004F16FE" w:rsidRDefault="00F64A1B" w:rsidP="00044A47">
            <w:pPr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Consignes de l’expert et étude du sujet</w:t>
            </w:r>
          </w:p>
        </w:tc>
        <w:tc>
          <w:tcPr>
            <w:tcW w:w="14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78D69C11" w14:textId="77777777" w:rsidR="00044A47" w:rsidRPr="00DC312F" w:rsidRDefault="00F64A1B" w:rsidP="00044A47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 w:rsidRPr="00085E11">
              <w:rPr>
                <w:rFonts w:cs="Arial"/>
                <w:lang w:val="fr-FR"/>
              </w:rPr>
              <w:t>0h15</w:t>
            </w:r>
          </w:p>
        </w:tc>
      </w:tr>
      <w:tr w:rsidR="00044A47" w:rsidRPr="004F16FE" w14:paraId="48B3C6A2" w14:textId="77777777" w:rsidTr="00085E11">
        <w:trPr>
          <w:cantSplit/>
          <w:trHeight w:val="283"/>
          <w:jc w:val="center"/>
        </w:trPr>
        <w:tc>
          <w:tcPr>
            <w:tcW w:w="1117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751E886F" w14:textId="77777777" w:rsidR="00044A47" w:rsidRPr="004F16FE" w:rsidRDefault="00044A47" w:rsidP="00044A47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128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2F64EF2E" w14:textId="50A6AFF3" w:rsidR="00044A47" w:rsidRPr="004F16FE" w:rsidRDefault="0084005E" w:rsidP="00F64A1B">
            <w:pPr>
              <w:jc w:val="center"/>
              <w:rPr>
                <w:rFonts w:cs="Arial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12</w:t>
            </w:r>
            <w:r w:rsidR="00F64A1B" w:rsidRPr="00085E11">
              <w:rPr>
                <w:rFonts w:cs="Arial"/>
                <w:b/>
                <w:color w:val="003B5C"/>
                <w:lang w:val="fr-FR"/>
              </w:rPr>
              <w:t>h</w:t>
            </w:r>
            <w:r>
              <w:rPr>
                <w:rFonts w:cs="Arial"/>
                <w:b/>
                <w:color w:val="003B5C"/>
                <w:lang w:val="fr-FR"/>
              </w:rPr>
              <w:t>45</w:t>
            </w:r>
          </w:p>
        </w:tc>
        <w:tc>
          <w:tcPr>
            <w:tcW w:w="141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4E387E11" w14:textId="7423AF82" w:rsidR="00044A47" w:rsidRPr="004F16FE" w:rsidRDefault="00044A47" w:rsidP="00085E11">
            <w:pPr>
              <w:jc w:val="center"/>
              <w:rPr>
                <w:rFonts w:cs="Arial"/>
                <w:lang w:val="fr-FR"/>
              </w:rPr>
            </w:pPr>
            <w:r w:rsidRPr="00085E11">
              <w:rPr>
                <w:rFonts w:cs="Arial"/>
                <w:b/>
                <w:color w:val="003B5C"/>
                <w:lang w:val="fr-FR"/>
              </w:rPr>
              <w:t>1</w:t>
            </w:r>
            <w:r w:rsidR="00085E11" w:rsidRPr="00085E11">
              <w:rPr>
                <w:rFonts w:cs="Arial"/>
                <w:b/>
                <w:color w:val="003B5C"/>
                <w:lang w:val="fr-FR"/>
              </w:rPr>
              <w:t>3</w:t>
            </w:r>
            <w:r w:rsidR="00F64A1B" w:rsidRPr="00085E11">
              <w:rPr>
                <w:rFonts w:cs="Arial"/>
                <w:b/>
                <w:color w:val="003B5C"/>
                <w:lang w:val="fr-FR"/>
              </w:rPr>
              <w:t>h</w:t>
            </w:r>
            <w:r w:rsidR="0084005E">
              <w:rPr>
                <w:rFonts w:cs="Arial"/>
                <w:b/>
                <w:color w:val="003B5C"/>
                <w:lang w:val="fr-FR"/>
              </w:rPr>
              <w:t>15</w:t>
            </w:r>
          </w:p>
        </w:tc>
        <w:tc>
          <w:tcPr>
            <w:tcW w:w="43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0A1D70B9" w14:textId="77777777" w:rsidR="00085E11" w:rsidRDefault="00085E11" w:rsidP="00044A47">
            <w:pPr>
              <w:rPr>
                <w:rFonts w:cs="Arial"/>
                <w:b/>
                <w:color w:val="003B5C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Début du module 2</w:t>
            </w:r>
          </w:p>
          <w:p w14:paraId="68494184" w14:textId="08B7B167" w:rsidR="00044A47" w:rsidRPr="004F16FE" w:rsidRDefault="00F64A1B" w:rsidP="00044A47">
            <w:pPr>
              <w:rPr>
                <w:rFonts w:cs="Arial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Prise de notes sans ordinateur</w:t>
            </w:r>
          </w:p>
        </w:tc>
        <w:tc>
          <w:tcPr>
            <w:tcW w:w="14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5D636202" w14:textId="370D5B94" w:rsidR="00044A47" w:rsidRPr="00DC312F" w:rsidRDefault="00085E11" w:rsidP="00085E11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0h30</w:t>
            </w:r>
          </w:p>
        </w:tc>
      </w:tr>
      <w:tr w:rsidR="00044A47" w:rsidRPr="004F16FE" w14:paraId="5ABC72EA" w14:textId="77777777" w:rsidTr="00C358E3">
        <w:trPr>
          <w:cantSplit/>
          <w:trHeight w:val="283"/>
          <w:jc w:val="center"/>
        </w:trPr>
        <w:tc>
          <w:tcPr>
            <w:tcW w:w="1117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33D821E0" w14:textId="77777777" w:rsidR="00044A47" w:rsidRPr="004F16FE" w:rsidRDefault="00044A47" w:rsidP="00044A47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128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05984CDE" w14:textId="0E1D49FE" w:rsidR="00044A47" w:rsidRPr="00DC312F" w:rsidRDefault="00DC312F" w:rsidP="00085E11">
            <w:pPr>
              <w:jc w:val="center"/>
              <w:rPr>
                <w:rFonts w:cs="Arial"/>
                <w:lang w:val="fr-FR"/>
              </w:rPr>
            </w:pPr>
            <w:r w:rsidRPr="00085E11">
              <w:rPr>
                <w:rFonts w:cs="Arial"/>
                <w:b/>
                <w:color w:val="003B5C"/>
                <w:lang w:val="fr-FR"/>
              </w:rPr>
              <w:t>1</w:t>
            </w:r>
            <w:r w:rsidR="00085E11" w:rsidRPr="00085E11">
              <w:rPr>
                <w:rFonts w:cs="Arial"/>
                <w:b/>
                <w:color w:val="003B5C"/>
                <w:lang w:val="fr-FR"/>
              </w:rPr>
              <w:t>3</w:t>
            </w:r>
            <w:r w:rsidR="00C358E3" w:rsidRPr="00085E11">
              <w:rPr>
                <w:rFonts w:cs="Arial"/>
                <w:b/>
                <w:color w:val="003B5C"/>
                <w:lang w:val="fr-FR"/>
              </w:rPr>
              <w:t>h</w:t>
            </w:r>
            <w:r w:rsidR="0084005E">
              <w:rPr>
                <w:rFonts w:cs="Arial"/>
                <w:b/>
                <w:color w:val="003B5C"/>
                <w:lang w:val="fr-FR"/>
              </w:rPr>
              <w:t>15</w:t>
            </w:r>
          </w:p>
        </w:tc>
        <w:tc>
          <w:tcPr>
            <w:tcW w:w="141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3EC9A6DB" w14:textId="01614C3C" w:rsidR="00044A47" w:rsidRPr="00DC312F" w:rsidRDefault="00DC312F" w:rsidP="00C358E3">
            <w:pPr>
              <w:jc w:val="center"/>
              <w:rPr>
                <w:rFonts w:cs="Arial"/>
                <w:lang w:val="fr-FR"/>
              </w:rPr>
            </w:pPr>
            <w:r w:rsidRPr="00085E11">
              <w:rPr>
                <w:rFonts w:cs="Arial"/>
                <w:b/>
                <w:color w:val="003B5C"/>
                <w:lang w:val="fr-FR"/>
              </w:rPr>
              <w:t>14h</w:t>
            </w:r>
            <w:r w:rsidR="0084005E">
              <w:rPr>
                <w:rFonts w:cs="Arial"/>
                <w:b/>
                <w:color w:val="003B5C"/>
                <w:lang w:val="fr-FR"/>
              </w:rPr>
              <w:t>15</w:t>
            </w:r>
          </w:p>
        </w:tc>
        <w:tc>
          <w:tcPr>
            <w:tcW w:w="43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591300F7" w14:textId="77777777" w:rsidR="00044A47" w:rsidRPr="00CD4E13" w:rsidRDefault="00DC312F" w:rsidP="00044A47">
            <w:pPr>
              <w:rPr>
                <w:rFonts w:cs="Arial"/>
                <w:b/>
                <w:color w:val="003B5C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Prise de notes + Ordinateur</w:t>
            </w:r>
          </w:p>
        </w:tc>
        <w:tc>
          <w:tcPr>
            <w:tcW w:w="14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4918E2AA" w14:textId="167F029A" w:rsidR="00044A47" w:rsidRPr="00CD4E13" w:rsidRDefault="00085E11" w:rsidP="00044A47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 w:rsidRPr="00DC312F">
              <w:rPr>
                <w:rFonts w:cs="Arial"/>
                <w:b/>
                <w:color w:val="003B5C"/>
                <w:lang w:val="fr-FR"/>
              </w:rPr>
              <w:t>1h</w:t>
            </w:r>
          </w:p>
        </w:tc>
      </w:tr>
      <w:tr w:rsidR="00DC312F" w:rsidRPr="004F16FE" w14:paraId="29A45602" w14:textId="77777777" w:rsidTr="00C358E3">
        <w:trPr>
          <w:cantSplit/>
          <w:trHeight w:val="283"/>
          <w:jc w:val="center"/>
        </w:trPr>
        <w:tc>
          <w:tcPr>
            <w:tcW w:w="1117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0A916F13" w14:textId="77777777" w:rsidR="00DC312F" w:rsidRPr="004F16FE" w:rsidRDefault="00DC312F" w:rsidP="00044A47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2706" w:type="dxa"/>
            <w:gridSpan w:val="2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085EED3E" w14:textId="4A090055" w:rsidR="00DC312F" w:rsidRPr="00CD4E13" w:rsidRDefault="00DC312F" w:rsidP="00C358E3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 w:rsidRPr="00085E11">
              <w:rPr>
                <w:rFonts w:cs="Arial"/>
                <w:b/>
                <w:color w:val="003B5C"/>
                <w:lang w:val="fr-FR"/>
              </w:rPr>
              <w:t>14h</w:t>
            </w:r>
            <w:r w:rsidR="0084005E">
              <w:rPr>
                <w:rFonts w:cs="Arial"/>
                <w:b/>
                <w:color w:val="003B5C"/>
                <w:lang w:val="fr-FR"/>
              </w:rPr>
              <w:t>15</w:t>
            </w:r>
          </w:p>
        </w:tc>
        <w:tc>
          <w:tcPr>
            <w:tcW w:w="43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3CC025FC" w14:textId="77777777" w:rsidR="00DC312F" w:rsidRPr="00CD4E13" w:rsidRDefault="00DC312F" w:rsidP="00C358E3">
            <w:pPr>
              <w:rPr>
                <w:rFonts w:cs="Arial"/>
                <w:b/>
                <w:color w:val="003B5C"/>
                <w:lang w:val="fr-FR"/>
              </w:rPr>
            </w:pPr>
            <w:r w:rsidRPr="00C358E3">
              <w:rPr>
                <w:rFonts w:cs="Arial"/>
                <w:b/>
                <w:color w:val="003B5C"/>
                <w:lang w:val="fr-FR"/>
              </w:rPr>
              <w:t>Re</w:t>
            </w:r>
            <w:r w:rsidR="00C358E3" w:rsidRPr="00C358E3">
              <w:rPr>
                <w:rFonts w:cs="Arial"/>
                <w:b/>
                <w:color w:val="003B5C"/>
                <w:lang w:val="fr-FR"/>
              </w:rPr>
              <w:t>trait du dévidoir</w:t>
            </w:r>
          </w:p>
        </w:tc>
        <w:tc>
          <w:tcPr>
            <w:tcW w:w="14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327E12CF" w14:textId="77777777" w:rsidR="00DC312F" w:rsidRPr="00CD4E13" w:rsidRDefault="00DC312F" w:rsidP="00044A47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</w:p>
        </w:tc>
      </w:tr>
      <w:tr w:rsidR="00DC312F" w:rsidRPr="004F16FE" w14:paraId="3DD4C2FE" w14:textId="77777777" w:rsidTr="00C358E3">
        <w:trPr>
          <w:cantSplit/>
          <w:trHeight w:val="283"/>
          <w:jc w:val="center"/>
        </w:trPr>
        <w:tc>
          <w:tcPr>
            <w:tcW w:w="1117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20845728" w14:textId="77777777" w:rsidR="00DC312F" w:rsidRPr="004F16FE" w:rsidRDefault="00DC312F" w:rsidP="00DC312F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128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10105780" w14:textId="0CB8BEDC" w:rsidR="00DC312F" w:rsidRPr="00CD4E13" w:rsidRDefault="00C358E3" w:rsidP="00C358E3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14h</w:t>
            </w:r>
            <w:r w:rsidR="0084005E">
              <w:rPr>
                <w:rFonts w:cs="Arial"/>
                <w:b/>
                <w:color w:val="003B5C"/>
                <w:lang w:val="fr-FR"/>
              </w:rPr>
              <w:t>15</w:t>
            </w:r>
          </w:p>
        </w:tc>
        <w:tc>
          <w:tcPr>
            <w:tcW w:w="141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5DF9854B" w14:textId="57EBE07D" w:rsidR="00DC312F" w:rsidRPr="00CD4E13" w:rsidRDefault="00DC312F" w:rsidP="00C358E3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17h</w:t>
            </w:r>
            <w:r w:rsidR="0084005E">
              <w:rPr>
                <w:rFonts w:cs="Arial"/>
                <w:b/>
                <w:color w:val="003B5C"/>
                <w:lang w:val="fr-FR"/>
              </w:rPr>
              <w:t>15</w:t>
            </w:r>
          </w:p>
        </w:tc>
        <w:tc>
          <w:tcPr>
            <w:tcW w:w="43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487B6623" w14:textId="04368F54" w:rsidR="00DC312F" w:rsidRPr="00CD4E13" w:rsidRDefault="00512BDA" w:rsidP="00085E11">
            <w:pPr>
              <w:rPr>
                <w:rFonts w:cs="Arial"/>
                <w:b/>
                <w:color w:val="003B5C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 xml:space="preserve">Suite </w:t>
            </w:r>
            <w:r w:rsidR="00085E11">
              <w:rPr>
                <w:rFonts w:cs="Arial"/>
                <w:b/>
                <w:color w:val="003B5C"/>
                <w:lang w:val="fr-FR"/>
              </w:rPr>
              <w:t>du</w:t>
            </w:r>
            <w:r w:rsidR="00DC312F">
              <w:rPr>
                <w:rFonts w:cs="Arial"/>
                <w:b/>
                <w:color w:val="003B5C"/>
                <w:lang w:val="fr-FR"/>
              </w:rPr>
              <w:t xml:space="preserve"> module 2</w:t>
            </w:r>
          </w:p>
        </w:tc>
        <w:tc>
          <w:tcPr>
            <w:tcW w:w="14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410A2907" w14:textId="77777777" w:rsidR="00DC312F" w:rsidRPr="00CD4E13" w:rsidRDefault="00DC312F" w:rsidP="00DC312F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3</w:t>
            </w:r>
            <w:r w:rsidRPr="00CD4E13">
              <w:rPr>
                <w:rFonts w:cs="Arial"/>
                <w:b/>
                <w:color w:val="003B5C"/>
                <w:lang w:val="fr-FR"/>
              </w:rPr>
              <w:t>h</w:t>
            </w:r>
            <w:r>
              <w:rPr>
                <w:rFonts w:cs="Arial"/>
                <w:b/>
                <w:color w:val="003B5C"/>
                <w:lang w:val="fr-FR"/>
              </w:rPr>
              <w:t>0</w:t>
            </w:r>
            <w:r w:rsidRPr="00CD4E13">
              <w:rPr>
                <w:rFonts w:cs="Arial"/>
                <w:b/>
                <w:color w:val="003B5C"/>
                <w:lang w:val="fr-FR"/>
              </w:rPr>
              <w:t>0</w:t>
            </w:r>
          </w:p>
        </w:tc>
      </w:tr>
      <w:tr w:rsidR="0053191C" w:rsidRPr="004F16FE" w14:paraId="03B07385" w14:textId="77777777" w:rsidTr="007E6A4B">
        <w:trPr>
          <w:cantSplit/>
          <w:trHeight w:val="283"/>
          <w:jc w:val="center"/>
        </w:trPr>
        <w:tc>
          <w:tcPr>
            <w:tcW w:w="1117" w:type="dxa"/>
            <w:vMerge/>
            <w:tcBorders>
              <w:left w:val="single" w:sz="4" w:space="0" w:color="003B5C"/>
              <w:bottom w:val="single" w:sz="4" w:space="0" w:color="auto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26494EC3" w14:textId="77777777" w:rsidR="0053191C" w:rsidRPr="004F16FE" w:rsidRDefault="0053191C" w:rsidP="00DC312F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2706" w:type="dxa"/>
            <w:gridSpan w:val="2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129CADCF" w14:textId="7518B5BB" w:rsidR="0053191C" w:rsidRPr="00CD4E13" w:rsidRDefault="0053191C" w:rsidP="00C358E3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 w:rsidRPr="00CD4E13">
              <w:rPr>
                <w:rFonts w:cs="Arial"/>
                <w:b/>
                <w:color w:val="003B5C"/>
                <w:lang w:val="fr-FR"/>
              </w:rPr>
              <w:t>1</w:t>
            </w:r>
            <w:r>
              <w:rPr>
                <w:rFonts w:cs="Arial"/>
                <w:b/>
                <w:color w:val="003B5C"/>
                <w:lang w:val="fr-FR"/>
              </w:rPr>
              <w:t>7</w:t>
            </w:r>
            <w:r w:rsidRPr="00CD4E13">
              <w:rPr>
                <w:rFonts w:cs="Arial"/>
                <w:b/>
                <w:color w:val="003B5C"/>
                <w:lang w:val="fr-FR"/>
              </w:rPr>
              <w:t>h</w:t>
            </w:r>
            <w:r w:rsidR="0084005E">
              <w:rPr>
                <w:rFonts w:cs="Arial"/>
                <w:b/>
                <w:color w:val="003B5C"/>
                <w:lang w:val="fr-FR"/>
              </w:rPr>
              <w:t>15</w:t>
            </w:r>
          </w:p>
        </w:tc>
        <w:tc>
          <w:tcPr>
            <w:tcW w:w="43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1FC48E61" w14:textId="77777777" w:rsidR="0053191C" w:rsidRPr="00CD4E13" w:rsidRDefault="0053191C" w:rsidP="00DC312F">
            <w:pPr>
              <w:rPr>
                <w:rFonts w:cs="Arial"/>
                <w:b/>
                <w:color w:val="003B5C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Fin du</w:t>
            </w:r>
            <w:r w:rsidRPr="00CD4E13">
              <w:rPr>
                <w:rFonts w:cs="Arial"/>
                <w:b/>
                <w:color w:val="003B5C"/>
                <w:lang w:val="fr-FR"/>
              </w:rPr>
              <w:t xml:space="preserve"> module</w:t>
            </w:r>
            <w:r>
              <w:rPr>
                <w:rFonts w:cs="Arial"/>
                <w:b/>
                <w:color w:val="003B5C"/>
                <w:lang w:val="fr-FR"/>
              </w:rPr>
              <w:t xml:space="preserve"> 2</w:t>
            </w:r>
          </w:p>
        </w:tc>
        <w:tc>
          <w:tcPr>
            <w:tcW w:w="14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5296F136" w14:textId="77777777" w:rsidR="0053191C" w:rsidRPr="00CD4E13" w:rsidRDefault="0053191C" w:rsidP="00DC312F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4h30</w:t>
            </w:r>
          </w:p>
        </w:tc>
      </w:tr>
    </w:tbl>
    <w:p w14:paraId="234C730F" w14:textId="77777777" w:rsidR="00FC6636" w:rsidRPr="004F16FE" w:rsidRDefault="00FC6636" w:rsidP="00FC6636">
      <w:pPr>
        <w:rPr>
          <w:rFonts w:cs="Arial"/>
          <w:lang w:val="fr-FR"/>
        </w:rPr>
      </w:pPr>
    </w:p>
    <w:bookmarkEnd w:id="8"/>
    <w:p w14:paraId="46E6D3B3" w14:textId="77777777" w:rsidR="00472839" w:rsidRDefault="00472839">
      <w:pPr>
        <w:jc w:val="left"/>
        <w:rPr>
          <w:lang w:val="fr-FR"/>
        </w:rPr>
      </w:pPr>
      <w:r>
        <w:rPr>
          <w:lang w:val="fr-FR"/>
        </w:rPr>
        <w:br w:type="page"/>
      </w:r>
    </w:p>
    <w:p w14:paraId="20545E49" w14:textId="77777777" w:rsidR="00065070" w:rsidRDefault="00065070" w:rsidP="00065070">
      <w:pPr>
        <w:rPr>
          <w:lang w:val="fr-FR"/>
        </w:rPr>
      </w:pPr>
    </w:p>
    <w:p w14:paraId="5FB1CB58" w14:textId="77777777" w:rsidR="00644CDC" w:rsidRPr="004F16FE" w:rsidRDefault="00644CDC" w:rsidP="00644CDC">
      <w:pPr>
        <w:pStyle w:val="Titre1"/>
      </w:pPr>
      <w:bookmarkStart w:id="9" w:name="_Toc307477169"/>
      <w:bookmarkStart w:id="10" w:name="_Toc434231933"/>
      <w:bookmarkStart w:id="11" w:name="_Toc67515540"/>
      <w:r w:rsidRPr="004F16FE">
        <w:t>BAR</w:t>
      </w:r>
      <w:r>
        <w:t>Ê</w:t>
      </w:r>
      <w:r w:rsidRPr="004F16FE">
        <w:t>ME DE CORRECTION</w:t>
      </w:r>
      <w:bookmarkEnd w:id="9"/>
      <w:bookmarkEnd w:id="10"/>
      <w:bookmarkEnd w:id="11"/>
    </w:p>
    <w:tbl>
      <w:tblPr>
        <w:tblW w:w="9142" w:type="dxa"/>
        <w:tblBorders>
          <w:top w:val="single" w:sz="4" w:space="0" w:color="62B5E5"/>
          <w:left w:val="single" w:sz="4" w:space="0" w:color="62B5E5"/>
          <w:bottom w:val="single" w:sz="4" w:space="0" w:color="62B5E5"/>
          <w:right w:val="single" w:sz="4" w:space="0" w:color="62B5E5"/>
          <w:insideH w:val="single" w:sz="4" w:space="0" w:color="62B5E5"/>
          <w:insideV w:val="single" w:sz="4" w:space="0" w:color="62B5E5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94"/>
        <w:gridCol w:w="837"/>
        <w:gridCol w:w="586"/>
        <w:gridCol w:w="4799"/>
        <w:gridCol w:w="1134"/>
        <w:gridCol w:w="992"/>
      </w:tblGrid>
      <w:tr w:rsidR="00D72AF4" w:rsidRPr="00313576" w14:paraId="2E7598F1" w14:textId="77777777" w:rsidTr="000858AB">
        <w:trPr>
          <w:trHeight w:val="1509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42D2CAFB" w14:textId="77777777" w:rsidR="00D72AF4" w:rsidRPr="00313576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bookmarkStart w:id="12" w:name="_Hlk37403797"/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Critère</w:t>
            </w: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2BC1DB1F" w14:textId="77777777" w:rsidR="00D72AF4" w:rsidRPr="00313576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Sous Critère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4700093B" w14:textId="77777777" w:rsidR="00D72AF4" w:rsidRPr="00313576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Jour</w:t>
            </w:r>
          </w:p>
        </w:tc>
        <w:tc>
          <w:tcPr>
            <w:tcW w:w="479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676EF585" w14:textId="77777777" w:rsidR="00D72AF4" w:rsidRPr="00313576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Intitulé du critère de notation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26CDEE66" w14:textId="77777777" w:rsidR="00D72AF4" w:rsidRPr="00313576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u w:val="single"/>
                <w:lang w:val="fr-FR" w:eastAsia="fr-FR"/>
              </w:rPr>
              <w:t>O</w:t>
            </w:r>
            <w:r w:rsidRPr="008B5120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bjectif</w:t>
            </w: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br/>
              <w:t>ou</w:t>
            </w: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br/>
            </w:r>
            <w:r w:rsidRPr="00313576">
              <w:rPr>
                <w:rFonts w:eastAsia="Times New Roman" w:cs="Arial"/>
                <w:b/>
                <w:bCs/>
                <w:sz w:val="20"/>
                <w:szCs w:val="20"/>
                <w:u w:val="single"/>
                <w:lang w:val="fr-FR" w:eastAsia="fr-FR"/>
              </w:rPr>
              <w:t>J</w:t>
            </w: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ugement</w:t>
            </w: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textDirection w:val="btLr"/>
            <w:vAlign w:val="center"/>
            <w:hideMark/>
          </w:tcPr>
          <w:p w14:paraId="453F74EE" w14:textId="77777777" w:rsidR="00D72AF4" w:rsidRPr="00313576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Barème</w:t>
            </w:r>
          </w:p>
        </w:tc>
      </w:tr>
      <w:tr w:rsidR="00D72AF4" w:rsidRPr="004F16FE" w14:paraId="3F569C57" w14:textId="77777777" w:rsidTr="000858AB">
        <w:trPr>
          <w:trHeight w:val="313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noWrap/>
            <w:vAlign w:val="center"/>
            <w:hideMark/>
          </w:tcPr>
          <w:p w14:paraId="70791E27" w14:textId="77777777" w:rsidR="00D72AF4" w:rsidRPr="004F16FE" w:rsidRDefault="00D72AF4" w:rsidP="000858AB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  <w:t>B</w:t>
            </w:r>
          </w:p>
        </w:tc>
        <w:tc>
          <w:tcPr>
            <w:tcW w:w="8348" w:type="dxa"/>
            <w:gridSpan w:val="5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noWrap/>
            <w:vAlign w:val="center"/>
            <w:hideMark/>
          </w:tcPr>
          <w:p w14:paraId="7186BEBE" w14:textId="77777777" w:rsidR="00D72AF4" w:rsidRPr="004F16FE" w:rsidRDefault="00D72AF4" w:rsidP="000858AB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</w:pPr>
            <w:r w:rsidRPr="004F16FE"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  <w:t> </w:t>
            </w:r>
          </w:p>
          <w:p w14:paraId="59507389" w14:textId="77777777" w:rsidR="00D72AF4" w:rsidRPr="004F16FE" w:rsidRDefault="00D72AF4" w:rsidP="000858AB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  <w:t>INGENIERIE INVERSE</w:t>
            </w:r>
          </w:p>
          <w:p w14:paraId="7E6D39FD" w14:textId="77777777" w:rsidR="00D72AF4" w:rsidRPr="004F16FE" w:rsidRDefault="00D72AF4" w:rsidP="000858AB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</w:pPr>
            <w:r w:rsidRPr="004F16FE"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  <w:t> </w:t>
            </w:r>
          </w:p>
        </w:tc>
      </w:tr>
      <w:tr w:rsidR="00D72AF4" w:rsidRPr="00F90BE7" w14:paraId="5BCB556E" w14:textId="77777777" w:rsidTr="000858AB">
        <w:trPr>
          <w:trHeight w:val="313"/>
        </w:trPr>
        <w:tc>
          <w:tcPr>
            <w:tcW w:w="9142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78B89224" w14:textId="77777777" w:rsidR="00D72AF4" w:rsidRPr="004F16FE" w:rsidRDefault="00D72AF4" w:rsidP="000858AB">
            <w:pPr>
              <w:jc w:val="center"/>
              <w:rPr>
                <w:rFonts w:eastAsia="Times New Roman" w:cs="Arial"/>
                <w:b/>
                <w:bCs/>
                <w:sz w:val="24"/>
                <w:szCs w:val="24"/>
                <w:lang w:val="fr-FR" w:eastAsia="fr-FR"/>
              </w:rPr>
            </w:pPr>
          </w:p>
        </w:tc>
      </w:tr>
      <w:tr w:rsidR="00D72AF4" w:rsidRPr="00D14544" w14:paraId="264D4C5B" w14:textId="77777777" w:rsidTr="00D72AF4">
        <w:trPr>
          <w:trHeight w:val="313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22993B99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B</w:t>
            </w: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6B901FDE" w14:textId="0C20F0C6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132365D6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lang w:val="fr-FR" w:eastAsia="fr-FR"/>
              </w:rPr>
              <w:t>1</w:t>
            </w:r>
          </w:p>
        </w:tc>
        <w:tc>
          <w:tcPr>
            <w:tcW w:w="479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500682A8" w14:textId="77777777" w:rsidR="00D72AF4" w:rsidRPr="00D14544" w:rsidRDefault="00D72AF4" w:rsidP="000858AB">
            <w:pPr>
              <w:jc w:val="center"/>
              <w:rPr>
                <w:rFonts w:cs="Arial"/>
                <w:b/>
                <w:bCs/>
                <w:lang w:val="fr-FR" w:eastAsia="fr-FR"/>
              </w:rPr>
            </w:pPr>
            <w:r w:rsidRPr="00D72AF4">
              <w:rPr>
                <w:b/>
                <w:bCs/>
                <w:lang w:val="fr-FR" w:eastAsia="fr-FR"/>
              </w:rPr>
              <w:t>Modélisation des pièces du dévidoir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24CF3E8D" w14:textId="66F2351C" w:rsidR="00D72AF4" w:rsidRPr="003B5A59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3D9F60B1" w14:textId="2E0CEDE7" w:rsidR="008850DE" w:rsidRPr="00D14544" w:rsidRDefault="00B82486" w:rsidP="000858AB">
            <w:pPr>
              <w:jc w:val="center"/>
              <w:rPr>
                <w:b/>
                <w:bCs/>
                <w:lang w:val="fr-FR" w:eastAsia="fr-FR"/>
              </w:rPr>
            </w:pPr>
            <w:r>
              <w:rPr>
                <w:b/>
                <w:bCs/>
                <w:lang w:val="fr-FR" w:eastAsia="fr-FR"/>
              </w:rPr>
              <w:t>5</w:t>
            </w:r>
            <w:r w:rsidR="00373DBF">
              <w:rPr>
                <w:b/>
                <w:bCs/>
                <w:lang w:val="fr-FR" w:eastAsia="fr-FR"/>
              </w:rPr>
              <w:t>,</w:t>
            </w:r>
            <w:r>
              <w:rPr>
                <w:b/>
                <w:bCs/>
                <w:lang w:val="fr-FR" w:eastAsia="fr-FR"/>
              </w:rPr>
              <w:t>75</w:t>
            </w:r>
          </w:p>
        </w:tc>
      </w:tr>
      <w:tr w:rsidR="004C0FF4" w:rsidRPr="00D14544" w14:paraId="0192E31C" w14:textId="77777777" w:rsidTr="00D72AF4">
        <w:trPr>
          <w:trHeight w:val="313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31B64310" w14:textId="77777777" w:rsidR="004C0FF4" w:rsidRDefault="004C0F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38379574" w14:textId="66C19D44" w:rsidR="004C0FF4" w:rsidRDefault="004C0F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B</w:t>
            </w:r>
            <w:r w:rsidRPr="00D14544">
              <w:rPr>
                <w:rFonts w:eastAsia="Times New Roman" w:cs="Arial"/>
                <w:b/>
                <w:bCs/>
                <w:lang w:val="fr-FR" w:eastAsia="fr-FR"/>
              </w:rPr>
              <w:t>1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76D5869" w14:textId="77777777" w:rsidR="004C0FF4" w:rsidRPr="00D14544" w:rsidRDefault="004C0F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479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48E582BE" w14:textId="77777777" w:rsidR="004C0FF4" w:rsidRPr="00D72AF4" w:rsidRDefault="004C0FF4" w:rsidP="000858AB">
            <w:pPr>
              <w:jc w:val="center"/>
              <w:rPr>
                <w:b/>
                <w:bCs/>
                <w:lang w:val="fr-FR" w:eastAsia="fr-FR"/>
              </w:rPr>
            </w:pP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7D5A19F" w14:textId="74EC65CF" w:rsidR="004C0FF4" w:rsidRPr="003B5A59" w:rsidRDefault="004C0F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B5A59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49A60822" w14:textId="567471FA" w:rsidR="004C0FF4" w:rsidRPr="004C0FF4" w:rsidRDefault="004C0FF4" w:rsidP="004C0FF4">
            <w:pPr>
              <w:jc w:val="right"/>
              <w:rPr>
                <w:b/>
                <w:bCs/>
                <w:sz w:val="20"/>
                <w:szCs w:val="20"/>
                <w:lang w:val="fr-FR" w:eastAsia="fr-FR"/>
              </w:rPr>
            </w:pPr>
            <w:r w:rsidRPr="004C0FF4">
              <w:rPr>
                <w:b/>
                <w:bCs/>
                <w:sz w:val="20"/>
                <w:szCs w:val="20"/>
                <w:lang w:val="fr-FR" w:eastAsia="fr-FR"/>
              </w:rPr>
              <w:t>(3,9)</w:t>
            </w:r>
          </w:p>
        </w:tc>
      </w:tr>
      <w:tr w:rsidR="004C0FF4" w:rsidRPr="00D14544" w14:paraId="1BE87F88" w14:textId="77777777" w:rsidTr="00D72AF4">
        <w:trPr>
          <w:trHeight w:val="313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BC538CA" w14:textId="77777777" w:rsidR="004C0FF4" w:rsidRDefault="004C0F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8204DEF" w14:textId="308D9E5C" w:rsidR="004C0FF4" w:rsidRDefault="004C0F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B2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A5ABEA4" w14:textId="77777777" w:rsidR="004C0FF4" w:rsidRPr="00D14544" w:rsidRDefault="004C0F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479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565053F2" w14:textId="77777777" w:rsidR="004C0FF4" w:rsidRPr="00D72AF4" w:rsidRDefault="004C0FF4" w:rsidP="000858AB">
            <w:pPr>
              <w:jc w:val="center"/>
              <w:rPr>
                <w:b/>
                <w:bCs/>
                <w:lang w:val="fr-FR" w:eastAsia="fr-FR"/>
              </w:rPr>
            </w:pP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2B157DC" w14:textId="2C0AB2F5" w:rsidR="004C0FF4" w:rsidRPr="003B5A59" w:rsidRDefault="004C0F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B5A59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488470CF" w14:textId="5F9FC374" w:rsidR="004C0FF4" w:rsidRPr="004C0FF4" w:rsidRDefault="004C0FF4" w:rsidP="004C0FF4">
            <w:pPr>
              <w:jc w:val="right"/>
              <w:rPr>
                <w:b/>
                <w:bCs/>
                <w:sz w:val="20"/>
                <w:szCs w:val="20"/>
                <w:lang w:val="fr-FR" w:eastAsia="fr-FR"/>
              </w:rPr>
            </w:pPr>
            <w:r w:rsidRPr="004C0FF4">
              <w:rPr>
                <w:b/>
                <w:bCs/>
                <w:sz w:val="20"/>
                <w:szCs w:val="20"/>
                <w:lang w:val="fr-FR" w:eastAsia="fr-FR"/>
              </w:rPr>
              <w:t>(1,85)</w:t>
            </w:r>
          </w:p>
        </w:tc>
      </w:tr>
      <w:tr w:rsidR="00D72AF4" w:rsidRPr="00D14544" w14:paraId="3687E952" w14:textId="77777777" w:rsidTr="000858AB">
        <w:trPr>
          <w:trHeight w:val="313"/>
        </w:trPr>
        <w:tc>
          <w:tcPr>
            <w:tcW w:w="9142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E7701AB" w14:textId="77777777" w:rsidR="00D72AF4" w:rsidRPr="00D14544" w:rsidRDefault="00D72AF4" w:rsidP="000858AB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</w:tr>
      <w:tr w:rsidR="00D72AF4" w:rsidRPr="00D14544" w14:paraId="756B37E5" w14:textId="77777777" w:rsidTr="00D72AF4">
        <w:trPr>
          <w:trHeight w:val="313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170EAD5B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B</w:t>
            </w: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291D493D" w14:textId="4CCCCC56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638F6015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lang w:val="fr-FR" w:eastAsia="fr-FR"/>
              </w:rPr>
              <w:t>1</w:t>
            </w:r>
          </w:p>
        </w:tc>
        <w:tc>
          <w:tcPr>
            <w:tcW w:w="479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0E65E4F1" w14:textId="77777777" w:rsidR="00D72AF4" w:rsidRPr="00D14544" w:rsidRDefault="00D72AF4" w:rsidP="000858AB">
            <w:pPr>
              <w:jc w:val="center"/>
              <w:rPr>
                <w:rFonts w:cs="Arial"/>
                <w:b/>
                <w:bCs/>
                <w:lang w:val="fr-FR" w:eastAsia="fr-FR"/>
              </w:rPr>
            </w:pPr>
            <w:r w:rsidRPr="00D72AF4">
              <w:rPr>
                <w:rFonts w:cs="Arial"/>
                <w:b/>
                <w:bCs/>
                <w:lang w:val="fr-FR" w:eastAsia="fr-FR"/>
              </w:rPr>
              <w:t>Plan d'ensemble</w:t>
            </w:r>
            <w:r>
              <w:rPr>
                <w:rFonts w:cs="Arial"/>
                <w:b/>
                <w:bCs/>
                <w:lang w:val="fr-FR" w:eastAsia="fr-FR"/>
              </w:rPr>
              <w:t xml:space="preserve"> du dévidoir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760CA6D2" w14:textId="1258442E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5E68CC1C" w14:textId="0BAD33FF" w:rsidR="00D72AF4" w:rsidRPr="00D14544" w:rsidRDefault="00B82486" w:rsidP="000858AB">
            <w:pPr>
              <w:jc w:val="center"/>
              <w:rPr>
                <w:b/>
                <w:bCs/>
                <w:lang w:val="fr-FR" w:eastAsia="fr-FR"/>
              </w:rPr>
            </w:pPr>
            <w:r>
              <w:rPr>
                <w:b/>
                <w:bCs/>
                <w:lang w:val="fr-FR" w:eastAsia="fr-FR"/>
              </w:rPr>
              <w:t>4</w:t>
            </w:r>
            <w:r w:rsidR="00373DBF">
              <w:rPr>
                <w:b/>
                <w:bCs/>
                <w:lang w:val="fr-FR" w:eastAsia="fr-FR"/>
              </w:rPr>
              <w:t>,</w:t>
            </w:r>
            <w:r>
              <w:rPr>
                <w:b/>
                <w:bCs/>
                <w:lang w:val="fr-FR" w:eastAsia="fr-FR"/>
              </w:rPr>
              <w:t>45</w:t>
            </w:r>
          </w:p>
        </w:tc>
      </w:tr>
      <w:tr w:rsidR="004C0FF4" w:rsidRPr="00D14544" w14:paraId="21A1B987" w14:textId="77777777" w:rsidTr="00D72AF4">
        <w:trPr>
          <w:trHeight w:val="313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D28D39D" w14:textId="77777777" w:rsidR="004C0FF4" w:rsidRDefault="004C0F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324B0B06" w14:textId="4AB86A73" w:rsidR="004C0FF4" w:rsidRDefault="004C0F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B3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3F2A89F" w14:textId="77777777" w:rsidR="004C0FF4" w:rsidRPr="00D14544" w:rsidRDefault="004C0F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479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0F3B7B29" w14:textId="77777777" w:rsidR="004C0FF4" w:rsidRPr="00D72AF4" w:rsidRDefault="004C0FF4" w:rsidP="000858AB">
            <w:pPr>
              <w:jc w:val="center"/>
              <w:rPr>
                <w:rFonts w:cs="Arial"/>
                <w:b/>
                <w:bCs/>
                <w:lang w:val="fr-FR" w:eastAsia="fr-FR"/>
              </w:rPr>
            </w:pP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7F08B7D" w14:textId="3180251D" w:rsidR="004C0FF4" w:rsidRPr="003B5A59" w:rsidRDefault="004C0F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B5A59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62243212" w14:textId="23A3F565" w:rsidR="004C0FF4" w:rsidRPr="004C0FF4" w:rsidRDefault="004C0FF4" w:rsidP="004C0FF4">
            <w:pPr>
              <w:jc w:val="right"/>
              <w:rPr>
                <w:b/>
                <w:bCs/>
                <w:sz w:val="20"/>
                <w:szCs w:val="20"/>
                <w:lang w:val="fr-FR" w:eastAsia="fr-FR"/>
              </w:rPr>
            </w:pPr>
            <w:r w:rsidRPr="004C0FF4">
              <w:rPr>
                <w:b/>
                <w:bCs/>
                <w:sz w:val="20"/>
                <w:szCs w:val="20"/>
                <w:lang w:val="fr-FR" w:eastAsia="fr-FR"/>
              </w:rPr>
              <w:t>(1,5)</w:t>
            </w:r>
          </w:p>
        </w:tc>
      </w:tr>
      <w:tr w:rsidR="004C0FF4" w:rsidRPr="00D14544" w14:paraId="10D542C5" w14:textId="77777777" w:rsidTr="00D72AF4">
        <w:trPr>
          <w:trHeight w:val="313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D8E7123" w14:textId="77777777" w:rsidR="004C0FF4" w:rsidRDefault="004C0F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C9702F0" w14:textId="6330E699" w:rsidR="004C0FF4" w:rsidRDefault="004C0F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B4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38588602" w14:textId="77777777" w:rsidR="004C0FF4" w:rsidRPr="00D14544" w:rsidRDefault="004C0F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479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3719C5E1" w14:textId="77777777" w:rsidR="004C0FF4" w:rsidRPr="00D72AF4" w:rsidRDefault="004C0FF4" w:rsidP="000858AB">
            <w:pPr>
              <w:jc w:val="center"/>
              <w:rPr>
                <w:rFonts w:cs="Arial"/>
                <w:b/>
                <w:bCs/>
                <w:lang w:val="fr-FR" w:eastAsia="fr-FR"/>
              </w:rPr>
            </w:pP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2C929B1" w14:textId="1C1CA7A6" w:rsidR="004C0FF4" w:rsidRPr="003B5A59" w:rsidRDefault="004C0F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B5A59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2A516D27" w14:textId="22EB77FA" w:rsidR="004C0FF4" w:rsidRPr="004C0FF4" w:rsidRDefault="004C0FF4" w:rsidP="004C0FF4">
            <w:pPr>
              <w:jc w:val="right"/>
              <w:rPr>
                <w:b/>
                <w:bCs/>
                <w:sz w:val="20"/>
                <w:szCs w:val="20"/>
                <w:lang w:val="fr-FR" w:eastAsia="fr-FR"/>
              </w:rPr>
            </w:pPr>
            <w:r w:rsidRPr="004C0FF4">
              <w:rPr>
                <w:b/>
                <w:bCs/>
                <w:sz w:val="20"/>
                <w:szCs w:val="20"/>
                <w:lang w:val="fr-FR" w:eastAsia="fr-FR"/>
              </w:rPr>
              <w:t>(2,95)</w:t>
            </w:r>
          </w:p>
        </w:tc>
      </w:tr>
      <w:tr w:rsidR="00D72AF4" w:rsidRPr="00D14544" w14:paraId="5F0DDF33" w14:textId="77777777" w:rsidTr="000858AB">
        <w:trPr>
          <w:trHeight w:val="313"/>
        </w:trPr>
        <w:tc>
          <w:tcPr>
            <w:tcW w:w="9142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D4C3159" w14:textId="77777777" w:rsidR="00D72AF4" w:rsidRPr="00D14544" w:rsidRDefault="00D72AF4" w:rsidP="000858AB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</w:tr>
      <w:tr w:rsidR="00D72AF4" w:rsidRPr="00D14544" w14:paraId="50B854C6" w14:textId="77777777" w:rsidTr="00D72AF4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32388663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B</w:t>
            </w: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3D885C28" w14:textId="7AA90A51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33443C5B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lang w:val="fr-FR" w:eastAsia="fr-FR"/>
              </w:rPr>
              <w:t>1</w:t>
            </w:r>
          </w:p>
        </w:tc>
        <w:tc>
          <w:tcPr>
            <w:tcW w:w="479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5BCC3005" w14:textId="77777777" w:rsidR="00D72AF4" w:rsidRPr="00D14544" w:rsidRDefault="00D72AF4" w:rsidP="000858AB">
            <w:pPr>
              <w:jc w:val="center"/>
              <w:rPr>
                <w:rFonts w:cs="Arial"/>
                <w:b/>
                <w:bCs/>
                <w:lang w:val="fr-FR" w:eastAsia="fr-FR"/>
              </w:rPr>
            </w:pPr>
            <w:r w:rsidRPr="00D72AF4">
              <w:rPr>
                <w:rFonts w:cs="Arial"/>
                <w:b/>
                <w:bCs/>
                <w:lang w:val="fr-FR" w:eastAsia="fr-FR"/>
              </w:rPr>
              <w:t>Rendu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435B1C2A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195443C3" w14:textId="2409BF06" w:rsidR="00D72AF4" w:rsidRPr="00D14544" w:rsidRDefault="00B82486" w:rsidP="000858AB">
            <w:pPr>
              <w:jc w:val="center"/>
              <w:rPr>
                <w:b/>
                <w:bCs/>
                <w:lang w:val="fr-FR" w:eastAsia="fr-FR"/>
              </w:rPr>
            </w:pPr>
            <w:r>
              <w:rPr>
                <w:b/>
                <w:bCs/>
                <w:lang w:val="fr-FR" w:eastAsia="fr-FR"/>
              </w:rPr>
              <w:t>3</w:t>
            </w:r>
            <w:r w:rsidR="00373DBF">
              <w:rPr>
                <w:b/>
                <w:bCs/>
                <w:lang w:val="fr-FR" w:eastAsia="fr-FR"/>
              </w:rPr>
              <w:t>,</w:t>
            </w:r>
            <w:r w:rsidR="008850DE">
              <w:rPr>
                <w:b/>
                <w:bCs/>
                <w:lang w:val="fr-FR" w:eastAsia="fr-FR"/>
              </w:rPr>
              <w:t>5</w:t>
            </w:r>
          </w:p>
        </w:tc>
      </w:tr>
      <w:tr w:rsidR="00D72AF4" w:rsidRPr="00D14544" w14:paraId="4BE46556" w14:textId="77777777" w:rsidTr="000858AB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A990DF7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CB994FE" w14:textId="4C453650" w:rsidR="00D72AF4" w:rsidRPr="00D14544" w:rsidRDefault="004C0F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B5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695D36E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479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5CDCDFE0" w14:textId="77777777" w:rsidR="00D72AF4" w:rsidRPr="00D14544" w:rsidRDefault="00D72AF4" w:rsidP="000858AB">
            <w:pPr>
              <w:jc w:val="left"/>
              <w:rPr>
                <w:rFonts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0858811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J</w:t>
            </w: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3DC1B909" w14:textId="2B2ED882" w:rsidR="00D72AF4" w:rsidRPr="00D14544" w:rsidRDefault="008850DE" w:rsidP="00B82486">
            <w:pPr>
              <w:jc w:val="righ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(</w:t>
            </w:r>
            <w:r w:rsidR="00B8248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1</w:t>
            </w:r>
            <w:r w:rsidR="00373DBF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,</w:t>
            </w:r>
            <w:r w:rsidR="00B8248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3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)</w:t>
            </w:r>
          </w:p>
        </w:tc>
      </w:tr>
      <w:tr w:rsidR="00D72AF4" w:rsidRPr="00D14544" w14:paraId="40895D8C" w14:textId="77777777" w:rsidTr="000858AB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41070A2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55BDA8E7" w14:textId="05DBEA59" w:rsidR="00D72AF4" w:rsidRPr="00D14544" w:rsidRDefault="004C0F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B6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8058CA4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479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37F170E8" w14:textId="77777777" w:rsidR="00D72AF4" w:rsidRPr="00D14544" w:rsidRDefault="00D72AF4" w:rsidP="000858AB">
            <w:pPr>
              <w:jc w:val="left"/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</w:pP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4853B63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46442D44" w14:textId="65D18C2F" w:rsidR="00D72AF4" w:rsidRPr="00D14544" w:rsidRDefault="008850DE" w:rsidP="00B82486">
            <w:pPr>
              <w:jc w:val="righ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(</w:t>
            </w:r>
            <w:r w:rsidR="00B8248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2</w:t>
            </w:r>
            <w:r w:rsidR="00373DBF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,</w:t>
            </w:r>
            <w:r w:rsidR="00B8248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2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)</w:t>
            </w:r>
          </w:p>
        </w:tc>
      </w:tr>
      <w:tr w:rsidR="00D72AF4" w:rsidRPr="00D14544" w14:paraId="75E53CC1" w14:textId="77777777" w:rsidTr="00A661AE">
        <w:trPr>
          <w:trHeight w:val="291"/>
        </w:trPr>
        <w:tc>
          <w:tcPr>
            <w:tcW w:w="9142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0D6A783" w14:textId="77777777" w:rsidR="008850DE" w:rsidRPr="00D14544" w:rsidRDefault="008850DE" w:rsidP="000858AB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</w:tr>
      <w:tr w:rsidR="00D72AF4" w:rsidRPr="00D72AF4" w14:paraId="3BF36BF2" w14:textId="77777777" w:rsidTr="000858AB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658B52A" w14:textId="77777777" w:rsidR="00D72AF4" w:rsidRPr="00D72AF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 w:rsidRPr="00D72AF4">
              <w:rPr>
                <w:rFonts w:eastAsia="Times New Roman" w:cs="Arial"/>
                <w:b/>
                <w:bCs/>
                <w:lang w:val="fr-FR" w:eastAsia="fr-FR"/>
              </w:rPr>
              <w:t>B</w:t>
            </w: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42B129B" w14:textId="79DF255E" w:rsidR="00D72AF4" w:rsidRPr="00D72AF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3759202" w14:textId="77777777" w:rsidR="00D72AF4" w:rsidRPr="00D72AF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 w:rsidRPr="00D72AF4">
              <w:rPr>
                <w:rFonts w:eastAsia="Times New Roman" w:cs="Arial"/>
                <w:b/>
                <w:bCs/>
                <w:lang w:val="fr-FR" w:eastAsia="fr-FR"/>
              </w:rPr>
              <w:t>1</w:t>
            </w:r>
          </w:p>
        </w:tc>
        <w:tc>
          <w:tcPr>
            <w:tcW w:w="479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106F3E6E" w14:textId="77777777" w:rsidR="00D72AF4" w:rsidRPr="00D72AF4" w:rsidRDefault="00D72AF4" w:rsidP="00D72AF4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Eclaté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6BAC46D" w14:textId="77777777" w:rsidR="00D72AF4" w:rsidRPr="00D72AF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160E417F" w14:textId="24F04CA8" w:rsidR="00B82486" w:rsidRPr="00D72AF4" w:rsidRDefault="00B82486" w:rsidP="00B82486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 w:rsidRPr="00373DBF">
              <w:rPr>
                <w:b/>
                <w:bCs/>
                <w:lang w:val="fr-FR" w:eastAsia="fr-FR"/>
              </w:rPr>
              <w:t>3</w:t>
            </w:r>
          </w:p>
        </w:tc>
      </w:tr>
      <w:tr w:rsidR="00D72AF4" w:rsidRPr="00D14544" w14:paraId="768B2B71" w14:textId="77777777" w:rsidTr="000858AB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480EF58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16AC0EF" w14:textId="3047B111" w:rsidR="00D72AF4" w:rsidRPr="00D14544" w:rsidRDefault="004C0F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D72AF4">
              <w:rPr>
                <w:rFonts w:eastAsia="Times New Roman" w:cs="Arial"/>
                <w:b/>
                <w:bCs/>
                <w:lang w:val="fr-FR" w:eastAsia="fr-FR"/>
              </w:rPr>
              <w:t>B</w:t>
            </w:r>
            <w:r>
              <w:rPr>
                <w:rFonts w:eastAsia="Times New Roman" w:cs="Arial"/>
                <w:b/>
                <w:bCs/>
                <w:lang w:val="fr-FR" w:eastAsia="fr-FR"/>
              </w:rPr>
              <w:t>7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577872FB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479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42DFDF13" w14:textId="77777777" w:rsidR="00D72AF4" w:rsidRPr="00D14544" w:rsidRDefault="00D72AF4" w:rsidP="000858AB">
            <w:pPr>
              <w:jc w:val="left"/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</w:pP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17DB837" w14:textId="77777777" w:rsidR="00D72AF4" w:rsidRPr="00D14544" w:rsidRDefault="008850DE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J</w:t>
            </w: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6F10E76D" w14:textId="307B2A2F" w:rsidR="00D72AF4" w:rsidRPr="00D14544" w:rsidRDefault="008850DE" w:rsidP="00B82486">
            <w:pPr>
              <w:jc w:val="righ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(</w:t>
            </w:r>
            <w:r w:rsidR="00B8248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0</w:t>
            </w:r>
            <w:r w:rsidR="00373DBF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,</w:t>
            </w:r>
            <w:r w:rsidR="00B8248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65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)</w:t>
            </w:r>
          </w:p>
        </w:tc>
      </w:tr>
      <w:tr w:rsidR="00D72AF4" w:rsidRPr="00D14544" w14:paraId="75F8016D" w14:textId="77777777" w:rsidTr="000858AB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540E8F27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D96A3CF" w14:textId="1C8A0018" w:rsidR="00D72AF4" w:rsidRPr="00D14544" w:rsidRDefault="004C0F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D72AF4">
              <w:rPr>
                <w:rFonts w:eastAsia="Times New Roman" w:cs="Arial"/>
                <w:b/>
                <w:bCs/>
                <w:lang w:val="fr-FR" w:eastAsia="fr-FR"/>
              </w:rPr>
              <w:t>B</w:t>
            </w:r>
            <w:r>
              <w:rPr>
                <w:rFonts w:eastAsia="Times New Roman" w:cs="Arial"/>
                <w:b/>
                <w:bCs/>
                <w:lang w:val="fr-FR" w:eastAsia="fr-FR"/>
              </w:rPr>
              <w:t>8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7171178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479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3B05F732" w14:textId="77777777" w:rsidR="00D72AF4" w:rsidRPr="00D14544" w:rsidRDefault="00D72AF4" w:rsidP="000858AB">
            <w:pPr>
              <w:jc w:val="left"/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</w:pP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EE90164" w14:textId="77777777" w:rsidR="00D72AF4" w:rsidRPr="00D14544" w:rsidRDefault="008850DE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7BE75D6C" w14:textId="033DD37B" w:rsidR="00D72AF4" w:rsidRPr="00D14544" w:rsidRDefault="008850DE" w:rsidP="00B82486">
            <w:pPr>
              <w:jc w:val="righ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(</w:t>
            </w:r>
            <w:r w:rsidR="00B8248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2</w:t>
            </w:r>
            <w:r w:rsidR="00373DBF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,</w:t>
            </w:r>
            <w:r w:rsidR="00B8248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35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)</w:t>
            </w:r>
          </w:p>
        </w:tc>
      </w:tr>
      <w:tr w:rsidR="00D72AF4" w:rsidRPr="00313576" w14:paraId="4485CFA3" w14:textId="77777777" w:rsidTr="000858AB">
        <w:trPr>
          <w:trHeight w:val="291"/>
        </w:trPr>
        <w:tc>
          <w:tcPr>
            <w:tcW w:w="9142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65BA2EA" w14:textId="77777777" w:rsidR="00D72AF4" w:rsidRDefault="00D72AF4" w:rsidP="000858AB">
            <w:pPr>
              <w:jc w:val="center"/>
              <w:rPr>
                <w:rFonts w:eastAsia="Times New Roman" w:cs="Arial"/>
                <w:b/>
                <w:bCs/>
                <w:sz w:val="16"/>
                <w:szCs w:val="16"/>
                <w:lang w:val="fr-FR" w:eastAsia="fr-FR"/>
              </w:rPr>
            </w:pPr>
          </w:p>
        </w:tc>
      </w:tr>
      <w:tr w:rsidR="00D72AF4" w:rsidRPr="00D14544" w14:paraId="1542D8E6" w14:textId="77777777" w:rsidTr="000858AB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5C7B77E1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B</w:t>
            </w: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7B2E083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45BB909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479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7DD677FD" w14:textId="77777777" w:rsidR="00D72AF4" w:rsidRPr="00D14544" w:rsidRDefault="00D72AF4" w:rsidP="000858AB">
            <w:pPr>
              <w:jc w:val="left"/>
              <w:rPr>
                <w:rFonts w:eastAsia="Times New Roman" w:cs="Arial"/>
                <w:b/>
                <w:bCs/>
                <w:color w:val="000000"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color w:val="000000"/>
                <w:lang w:val="fr-FR" w:eastAsia="fr-FR"/>
              </w:rPr>
              <w:t xml:space="preserve">TOTAL Critère </w:t>
            </w:r>
            <w:r>
              <w:rPr>
                <w:rFonts w:eastAsia="Times New Roman" w:cs="Arial"/>
                <w:b/>
                <w:bCs/>
                <w:color w:val="000000"/>
                <w:lang w:val="fr-FR" w:eastAsia="fr-FR"/>
              </w:rPr>
              <w:t>B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7C63081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793F879F" w14:textId="77A3AF15" w:rsidR="00D72AF4" w:rsidRPr="00D14544" w:rsidRDefault="00B82486" w:rsidP="000858AB">
            <w:pPr>
              <w:jc w:val="center"/>
              <w:rPr>
                <w:rFonts w:eastAsia="Times New Roman" w:cs="Arial"/>
                <w:b/>
                <w:bCs/>
                <w:color w:val="FFFFFF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color w:val="FFFFFF"/>
                <w:lang w:val="fr-FR" w:eastAsia="fr-FR"/>
              </w:rPr>
              <w:t>16</w:t>
            </w:r>
            <w:r w:rsidR="00373DBF">
              <w:rPr>
                <w:rFonts w:eastAsia="Times New Roman" w:cs="Arial"/>
                <w:b/>
                <w:bCs/>
                <w:color w:val="FFFFFF"/>
                <w:lang w:val="fr-FR" w:eastAsia="fr-FR"/>
              </w:rPr>
              <w:t>,</w:t>
            </w:r>
            <w:r>
              <w:rPr>
                <w:rFonts w:eastAsia="Times New Roman" w:cs="Arial"/>
                <w:b/>
                <w:bCs/>
                <w:color w:val="FFFFFF"/>
                <w:lang w:val="fr-FR" w:eastAsia="fr-FR"/>
              </w:rPr>
              <w:t>7</w:t>
            </w:r>
          </w:p>
        </w:tc>
      </w:tr>
      <w:bookmarkEnd w:id="12"/>
    </w:tbl>
    <w:p w14:paraId="4087A607" w14:textId="77777777" w:rsidR="00680DE2" w:rsidRDefault="00680DE2"/>
    <w:p w14:paraId="2EF93668" w14:textId="77777777" w:rsidR="00A05873" w:rsidRPr="00921E0A" w:rsidRDefault="00A05873" w:rsidP="00E66E2A">
      <w:pPr>
        <w:rPr>
          <w:color w:val="00A7E1"/>
          <w:lang w:val="fr-FR"/>
        </w:rPr>
      </w:pPr>
    </w:p>
    <w:sectPr w:rsidR="00A05873" w:rsidRPr="00921E0A" w:rsidSect="00DA01B0">
      <w:headerReference w:type="default" r:id="rId20"/>
      <w:footerReference w:type="default" r:id="rId21"/>
      <w:pgSz w:w="11907" w:h="16839" w:code="9"/>
      <w:pgMar w:top="1276" w:right="850" w:bottom="1276" w:left="1134" w:header="454" w:footer="2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3CE230" w14:textId="77777777" w:rsidR="002764B0" w:rsidRDefault="002764B0" w:rsidP="00A11118">
      <w:r>
        <w:separator/>
      </w:r>
    </w:p>
  </w:endnote>
  <w:endnote w:type="continuationSeparator" w:id="0">
    <w:p w14:paraId="68CB0DE4" w14:textId="77777777" w:rsidR="002764B0" w:rsidRDefault="002764B0" w:rsidP="00A111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quare721 BT">
    <w:altName w:val="Calibri"/>
    <w:charset w:val="00"/>
    <w:family w:val="swiss"/>
    <w:pitch w:val="variable"/>
    <w:sig w:usb0="00000001" w:usb1="00000000" w:usb2="00000000" w:usb3="00000000" w:csb0="0000001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F3794F" w14:textId="77777777" w:rsidR="00823D2D" w:rsidRPr="003A16A3" w:rsidRDefault="00823D2D" w:rsidP="0051284C">
    <w:pPr>
      <w:ind w:right="2268"/>
      <w:rPr>
        <w:sz w:val="16"/>
        <w:szCs w:val="16"/>
        <w:lang w:val="fr-FR"/>
      </w:rPr>
    </w:pPr>
    <w:r w:rsidRPr="003A16A3">
      <w:rPr>
        <w:sz w:val="16"/>
        <w:szCs w:val="16"/>
        <w:lang w:val="fr-FR"/>
      </w:rPr>
      <w:t>© Worldskills France (WSFR) se réserve tous les droits</w:t>
    </w:r>
    <w:r>
      <w:rPr>
        <w:sz w:val="16"/>
        <w:szCs w:val="16"/>
        <w:lang w:val="fr-FR"/>
      </w:rPr>
      <w:t xml:space="preserve"> relatifs aux documents rédigés </w:t>
    </w:r>
    <w:r w:rsidRPr="003A16A3">
      <w:rPr>
        <w:sz w:val="16"/>
        <w:szCs w:val="16"/>
        <w:lang w:val="fr-FR"/>
      </w:rPr>
      <w:t>pour ou au nom de WSFR et comprenant leur traduction et leur envoi par v</w:t>
    </w:r>
    <w:r>
      <w:rPr>
        <w:sz w:val="16"/>
        <w:szCs w:val="16"/>
        <w:lang w:val="fr-FR"/>
      </w:rPr>
      <w:t xml:space="preserve">oie électronique. </w:t>
    </w:r>
    <w:r w:rsidRPr="003A16A3">
      <w:rPr>
        <w:sz w:val="16"/>
        <w:szCs w:val="16"/>
        <w:lang w:val="fr-FR"/>
      </w:rPr>
      <w:t>Ce matériel peut être reproduit à des fins professionnelles et</w:t>
    </w:r>
    <w:r>
      <w:rPr>
        <w:sz w:val="16"/>
        <w:szCs w:val="16"/>
        <w:lang w:val="fr-FR"/>
      </w:rPr>
      <w:t xml:space="preserve"> pédagogiques non commerciales, </w:t>
    </w:r>
    <w:r w:rsidRPr="003A16A3">
      <w:rPr>
        <w:sz w:val="16"/>
        <w:szCs w:val="16"/>
        <w:lang w:val="fr-FR"/>
      </w:rPr>
      <w:t>à la condition que le logo de Worldskills France et la déclaration concernant les droits d’auteur restent en place.</w:t>
    </w:r>
  </w:p>
  <w:p w14:paraId="3B81D199" w14:textId="77777777" w:rsidR="00644CDC" w:rsidRPr="00F41FEF" w:rsidRDefault="00644CDC" w:rsidP="00A11118">
    <w:pPr>
      <w:pStyle w:val="footerleft"/>
      <w:rPr>
        <w:lang w:val="fr-FR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928" w:type="dxa"/>
      <w:jc w:val="center"/>
      <w:tblLook w:val="04A0" w:firstRow="1" w:lastRow="0" w:firstColumn="1" w:lastColumn="0" w:noHBand="0" w:noVBand="1"/>
    </w:tblPr>
    <w:tblGrid>
      <w:gridCol w:w="3308"/>
      <w:gridCol w:w="3310"/>
      <w:gridCol w:w="3310"/>
    </w:tblGrid>
    <w:tr w:rsidR="00823D2D" w:rsidRPr="00373DBF" w14:paraId="78945428" w14:textId="77777777" w:rsidTr="00823D2D">
      <w:trPr>
        <w:jc w:val="center"/>
      </w:trPr>
      <w:tc>
        <w:tcPr>
          <w:tcW w:w="3020" w:type="dxa"/>
          <w:shd w:val="clear" w:color="auto" w:fill="auto"/>
          <w:tcMar>
            <w:top w:w="170" w:type="dxa"/>
          </w:tcMar>
        </w:tcPr>
        <w:p w14:paraId="2312C626" w14:textId="77777777" w:rsidR="00A12F0B" w:rsidRPr="00A06F68" w:rsidRDefault="00A12F0B" w:rsidP="00A12F0B">
          <w:pPr>
            <w:pStyle w:val="Pieddepage"/>
            <w:rPr>
              <w:rFonts w:cs="Arial"/>
              <w:sz w:val="16"/>
              <w:lang w:val="fr-FR"/>
            </w:rPr>
          </w:pPr>
          <w:r>
            <w:rPr>
              <w:rFonts w:cs="Arial"/>
              <w:sz w:val="16"/>
              <w:lang w:val="fr-FR"/>
            </w:rPr>
            <w:t>Finales Nationales – Phase 1</w:t>
          </w:r>
        </w:p>
        <w:p w14:paraId="22485E72" w14:textId="77777777" w:rsidR="00A12F0B" w:rsidRPr="00641164" w:rsidRDefault="00A12F0B" w:rsidP="00A12F0B">
          <w:pPr>
            <w:pStyle w:val="Pieddepage"/>
            <w:rPr>
              <w:rFonts w:cs="Arial"/>
              <w:b/>
              <w:sz w:val="16"/>
              <w:lang w:val="fr-FR"/>
            </w:rPr>
          </w:pPr>
          <w:r w:rsidRPr="00641164">
            <w:rPr>
              <w:rFonts w:cs="Arial"/>
              <w:b/>
              <w:sz w:val="16"/>
              <w:lang w:val="fr-FR"/>
            </w:rPr>
            <w:t>4</w:t>
          </w:r>
          <w:r>
            <w:rPr>
              <w:rFonts w:cs="Arial"/>
              <w:b/>
              <w:sz w:val="16"/>
              <w:lang w:val="fr-FR"/>
            </w:rPr>
            <w:t>6</w:t>
          </w:r>
          <w:r w:rsidRPr="00641164">
            <w:rPr>
              <w:rFonts w:cs="Arial"/>
              <w:b/>
              <w:sz w:val="16"/>
              <w:vertAlign w:val="superscript"/>
              <w:lang w:val="fr-FR"/>
            </w:rPr>
            <w:t>es</w:t>
          </w:r>
          <w:r w:rsidRPr="00641164">
            <w:rPr>
              <w:rFonts w:cs="Arial"/>
              <w:b/>
              <w:sz w:val="16"/>
              <w:lang w:val="fr-FR"/>
            </w:rPr>
            <w:t xml:space="preserve"> </w:t>
          </w:r>
          <w:r>
            <w:rPr>
              <w:rFonts w:cs="Arial"/>
              <w:b/>
              <w:sz w:val="16"/>
              <w:lang w:val="fr-FR"/>
            </w:rPr>
            <w:t>WorldSkills Compétition</w:t>
          </w:r>
        </w:p>
        <w:p w14:paraId="4D5C0F8F" w14:textId="77777777" w:rsidR="00A12F0B" w:rsidRDefault="00A12F0B" w:rsidP="00A12F0B">
          <w:pPr>
            <w:pStyle w:val="Pieddepage"/>
            <w:rPr>
              <w:rFonts w:cs="Arial"/>
              <w:sz w:val="16"/>
            </w:rPr>
          </w:pPr>
          <w:proofErr w:type="spellStart"/>
          <w:r>
            <w:rPr>
              <w:rFonts w:cs="Arial"/>
              <w:sz w:val="16"/>
            </w:rPr>
            <w:t>Besançon</w:t>
          </w:r>
          <w:proofErr w:type="spellEnd"/>
          <w:r>
            <w:rPr>
              <w:rFonts w:cs="Arial"/>
              <w:sz w:val="16"/>
            </w:rPr>
            <w:t xml:space="preserve"> 2021</w:t>
          </w:r>
        </w:p>
        <w:p w14:paraId="0D000C69" w14:textId="77777777" w:rsidR="00823D2D" w:rsidRDefault="00823D2D" w:rsidP="00553508">
          <w:pPr>
            <w:pStyle w:val="Pieddepage"/>
            <w:rPr>
              <w:rFonts w:cs="Arial"/>
              <w:sz w:val="16"/>
            </w:rPr>
          </w:pPr>
        </w:p>
        <w:p w14:paraId="55E8CC5E" w14:textId="339EEB1F" w:rsidR="00823D2D" w:rsidRDefault="00823D2D" w:rsidP="00553508">
          <w:pPr>
            <w:pStyle w:val="Pieddepage"/>
            <w:rPr>
              <w:rFonts w:cs="Arial"/>
              <w:sz w:val="16"/>
            </w:rPr>
          </w:pPr>
          <w:r w:rsidRPr="00A06F68">
            <w:rPr>
              <w:rFonts w:cs="Arial"/>
              <w:sz w:val="16"/>
            </w:rPr>
            <w:fldChar w:fldCharType="begin"/>
          </w:r>
          <w:r w:rsidRPr="00A06F68">
            <w:rPr>
              <w:rFonts w:cs="Arial"/>
              <w:sz w:val="16"/>
            </w:rPr>
            <w:instrText xml:space="preserve"> </w:instrText>
          </w:r>
          <w:r>
            <w:rPr>
              <w:rFonts w:cs="Arial"/>
              <w:sz w:val="16"/>
            </w:rPr>
            <w:instrText>PAGE</w:instrText>
          </w:r>
          <w:r w:rsidRPr="00A06F68">
            <w:rPr>
              <w:rFonts w:cs="Arial"/>
              <w:sz w:val="16"/>
            </w:rPr>
            <w:instrText xml:space="preserve">  \* Arabic  \* MERGEFORMAT </w:instrText>
          </w:r>
          <w:r w:rsidRPr="00A06F68">
            <w:rPr>
              <w:rFonts w:cs="Arial"/>
              <w:sz w:val="16"/>
            </w:rPr>
            <w:fldChar w:fldCharType="separate"/>
          </w:r>
          <w:r w:rsidR="00B82486">
            <w:rPr>
              <w:rFonts w:cs="Arial"/>
              <w:noProof/>
              <w:sz w:val="16"/>
            </w:rPr>
            <w:t>7</w:t>
          </w:r>
          <w:r w:rsidRPr="00A06F68">
            <w:rPr>
              <w:rFonts w:cs="Arial"/>
              <w:sz w:val="16"/>
            </w:rPr>
            <w:fldChar w:fldCharType="end"/>
          </w:r>
          <w:r w:rsidRPr="00A06F68">
            <w:rPr>
              <w:rFonts w:cs="Arial"/>
              <w:sz w:val="16"/>
            </w:rPr>
            <w:t xml:space="preserve"> / </w:t>
          </w:r>
          <w:r w:rsidRPr="00A06F68">
            <w:rPr>
              <w:rFonts w:cs="Arial"/>
              <w:sz w:val="16"/>
            </w:rPr>
            <w:fldChar w:fldCharType="begin"/>
          </w:r>
          <w:r w:rsidRPr="00A06F68">
            <w:rPr>
              <w:rFonts w:cs="Arial"/>
              <w:sz w:val="16"/>
            </w:rPr>
            <w:instrText xml:space="preserve"> </w:instrText>
          </w:r>
          <w:r>
            <w:rPr>
              <w:rFonts w:cs="Arial"/>
              <w:sz w:val="16"/>
            </w:rPr>
            <w:instrText>NUMPAGES</w:instrText>
          </w:r>
          <w:r w:rsidRPr="00A06F68">
            <w:rPr>
              <w:rFonts w:cs="Arial"/>
              <w:sz w:val="16"/>
            </w:rPr>
            <w:instrText xml:space="preserve">  \* Arabic  \* MERGEFORMAT </w:instrText>
          </w:r>
          <w:r w:rsidRPr="00A06F68">
            <w:rPr>
              <w:rFonts w:cs="Arial"/>
              <w:sz w:val="16"/>
            </w:rPr>
            <w:fldChar w:fldCharType="separate"/>
          </w:r>
          <w:r w:rsidR="00B82486">
            <w:rPr>
              <w:rFonts w:cs="Arial"/>
              <w:noProof/>
              <w:sz w:val="16"/>
            </w:rPr>
            <w:t>7</w:t>
          </w:r>
          <w:r w:rsidRPr="00A06F68">
            <w:rPr>
              <w:rFonts w:cs="Arial"/>
              <w:sz w:val="16"/>
            </w:rPr>
            <w:fldChar w:fldCharType="end"/>
          </w:r>
        </w:p>
        <w:p w14:paraId="5EF52324" w14:textId="77777777" w:rsidR="00823D2D" w:rsidRPr="00A06F68" w:rsidRDefault="00823D2D" w:rsidP="00203F41">
          <w:pPr>
            <w:pStyle w:val="Pieddepage"/>
            <w:rPr>
              <w:sz w:val="16"/>
              <w:szCs w:val="16"/>
            </w:rPr>
          </w:pPr>
        </w:p>
      </w:tc>
      <w:tc>
        <w:tcPr>
          <w:tcW w:w="3021" w:type="dxa"/>
          <w:shd w:val="clear" w:color="auto" w:fill="auto"/>
          <w:tcMar>
            <w:top w:w="170" w:type="dxa"/>
          </w:tcMar>
        </w:tcPr>
        <w:p w14:paraId="7D51F29E" w14:textId="77777777" w:rsidR="00823D2D" w:rsidRPr="005E0975" w:rsidRDefault="00823D2D" w:rsidP="00A10E3D">
          <w:pPr>
            <w:pStyle w:val="Pieddepage"/>
            <w:jc w:val="center"/>
            <w:rPr>
              <w:rFonts w:cs="Arial"/>
              <w:sz w:val="16"/>
              <w:lang w:val="fr-FR"/>
            </w:rPr>
          </w:pPr>
          <w:r w:rsidRPr="005E0975">
            <w:rPr>
              <w:rFonts w:cs="Arial"/>
              <w:sz w:val="16"/>
              <w:lang w:val="fr-FR"/>
            </w:rPr>
            <w:t>Métier N°</w:t>
          </w:r>
          <w:r w:rsidRPr="005E0975">
            <w:rPr>
              <w:rFonts w:cs="Arial"/>
              <w:b/>
              <w:sz w:val="16"/>
              <w:lang w:val="fr-FR"/>
            </w:rPr>
            <w:t>05</w:t>
          </w:r>
        </w:p>
        <w:p w14:paraId="4BD58FBC" w14:textId="77777777" w:rsidR="00823D2D" w:rsidRPr="005E0975" w:rsidRDefault="00823D2D" w:rsidP="00A10E3D">
          <w:pPr>
            <w:pStyle w:val="Pieddepage"/>
            <w:jc w:val="center"/>
            <w:rPr>
              <w:rFonts w:cs="Arial"/>
              <w:b/>
              <w:sz w:val="16"/>
              <w:lang w:val="fr-FR"/>
            </w:rPr>
          </w:pPr>
          <w:r w:rsidRPr="005E0975">
            <w:rPr>
              <w:rFonts w:cs="Arial"/>
              <w:b/>
              <w:sz w:val="16"/>
              <w:lang w:val="fr-FR"/>
            </w:rPr>
            <w:t>DAO – Dessin industriel</w:t>
          </w:r>
        </w:p>
        <w:p w14:paraId="5AF7EE58" w14:textId="77777777" w:rsidR="00823D2D" w:rsidRPr="003058A1" w:rsidRDefault="00823D2D" w:rsidP="003058A1">
          <w:pPr>
            <w:pStyle w:val="Pieddepage"/>
            <w:jc w:val="center"/>
            <w:rPr>
              <w:rFonts w:cs="Arial"/>
              <w:color w:val="D20A01"/>
              <w:sz w:val="16"/>
              <w:lang w:val="fr-FR"/>
            </w:rPr>
          </w:pPr>
          <w:r w:rsidRPr="005E0975">
            <w:rPr>
              <w:rFonts w:cs="Arial"/>
              <w:sz w:val="16"/>
              <w:lang w:val="fr-FR"/>
            </w:rPr>
            <w:t>Version : 1.0</w:t>
          </w:r>
        </w:p>
      </w:tc>
      <w:tc>
        <w:tcPr>
          <w:tcW w:w="3021" w:type="dxa"/>
          <w:shd w:val="clear" w:color="auto" w:fill="auto"/>
          <w:tcMar>
            <w:top w:w="170" w:type="dxa"/>
          </w:tcMar>
        </w:tcPr>
        <w:p w14:paraId="747F9802" w14:textId="77777777" w:rsidR="00823D2D" w:rsidRPr="00F41FEF" w:rsidRDefault="00823D2D" w:rsidP="00134629">
          <w:pPr>
            <w:pStyle w:val="Pieddepage"/>
            <w:jc w:val="right"/>
            <w:rPr>
              <w:rFonts w:cs="Arial"/>
              <w:sz w:val="16"/>
              <w:lang w:val="fr-FR"/>
            </w:rPr>
          </w:pPr>
        </w:p>
        <w:p w14:paraId="5DF77019" w14:textId="77777777" w:rsidR="00823D2D" w:rsidRPr="00F41FEF" w:rsidRDefault="00823D2D" w:rsidP="00134629">
          <w:pPr>
            <w:pStyle w:val="Pieddepage"/>
            <w:jc w:val="right"/>
            <w:rPr>
              <w:rFonts w:cs="Arial"/>
              <w:sz w:val="16"/>
              <w:lang w:val="fr-FR"/>
            </w:rPr>
          </w:pPr>
        </w:p>
      </w:tc>
    </w:tr>
  </w:tbl>
  <w:p w14:paraId="6D6D8401" w14:textId="77777777" w:rsidR="00823D2D" w:rsidRPr="00F41FEF" w:rsidRDefault="00823D2D" w:rsidP="00A11118">
    <w:pPr>
      <w:pStyle w:val="footerleft"/>
      <w:rPr>
        <w:lang w:val="fr-FR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80286D" w14:textId="77777777" w:rsidR="002764B0" w:rsidRDefault="002764B0" w:rsidP="00A11118">
      <w:r>
        <w:separator/>
      </w:r>
    </w:p>
  </w:footnote>
  <w:footnote w:type="continuationSeparator" w:id="0">
    <w:p w14:paraId="3D3FB727" w14:textId="77777777" w:rsidR="002764B0" w:rsidRDefault="002764B0" w:rsidP="00A1111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C9A6A0" w14:textId="77777777" w:rsidR="00644CDC" w:rsidRDefault="004012BA" w:rsidP="00A11118">
    <w:pPr>
      <w:pStyle w:val="En-tte"/>
      <w:jc w:val="right"/>
    </w:pPr>
    <w:r>
      <w:rPr>
        <w:noProof/>
        <w:lang w:val="fr-FR" w:eastAsia="fr-FR"/>
      </w:rPr>
      <w:drawing>
        <wp:anchor distT="0" distB="0" distL="114300" distR="114300" simplePos="0" relativeHeight="251657728" behindDoc="1" locked="0" layoutInCell="1" allowOverlap="1" wp14:anchorId="507BDC97" wp14:editId="3ACA6559">
          <wp:simplePos x="0" y="0"/>
          <wp:positionH relativeFrom="column">
            <wp:posOffset>-825500</wp:posOffset>
          </wp:positionH>
          <wp:positionV relativeFrom="paragraph">
            <wp:posOffset>-440690</wp:posOffset>
          </wp:positionV>
          <wp:extent cx="7683500" cy="10868025"/>
          <wp:effectExtent l="0" t="0" r="0" b="0"/>
          <wp:wrapNone/>
          <wp:docPr id="13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500" cy="108680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8A7FCE" w14:textId="77777777" w:rsidR="00823D2D" w:rsidRDefault="00823D2D" w:rsidP="00A11118">
    <w:pPr>
      <w:pStyle w:val="En-tte"/>
      <w:jc w:val="right"/>
    </w:pPr>
    <w:r>
      <w:rPr>
        <w:noProof/>
        <w:lang w:val="fr-FR" w:eastAsia="fr-FR"/>
      </w:rPr>
      <w:drawing>
        <wp:anchor distT="0" distB="0" distL="114300" distR="114300" simplePos="0" relativeHeight="251659776" behindDoc="1" locked="0" layoutInCell="1" allowOverlap="1" wp14:anchorId="019ECEAB" wp14:editId="446B269A">
          <wp:simplePos x="0" y="0"/>
          <wp:positionH relativeFrom="column">
            <wp:posOffset>-825500</wp:posOffset>
          </wp:positionH>
          <wp:positionV relativeFrom="paragraph">
            <wp:posOffset>-440690</wp:posOffset>
          </wp:positionV>
          <wp:extent cx="7683500" cy="10868025"/>
          <wp:effectExtent l="0" t="0" r="0" b="0"/>
          <wp:wrapNone/>
          <wp:docPr id="1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500" cy="108680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115427F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6035A75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6FE716E"/>
    <w:multiLevelType w:val="hybridMultilevel"/>
    <w:tmpl w:val="D35615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A16778"/>
    <w:multiLevelType w:val="hybridMultilevel"/>
    <w:tmpl w:val="8CFAE1F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76785B"/>
    <w:multiLevelType w:val="hybridMultilevel"/>
    <w:tmpl w:val="74848E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F">
      <w:start w:val="1"/>
      <w:numFmt w:val="decimal"/>
      <w:lvlText w:val="%3."/>
      <w:lvlJc w:val="left"/>
      <w:pPr>
        <w:ind w:left="2160" w:hanging="360"/>
      </w:pPr>
      <w:rPr>
        <w:rFonts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6521D9"/>
    <w:multiLevelType w:val="hybridMultilevel"/>
    <w:tmpl w:val="9B92BD64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801CD9"/>
    <w:multiLevelType w:val="hybridMultilevel"/>
    <w:tmpl w:val="3AA2CB4E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647256"/>
    <w:multiLevelType w:val="hybridMultilevel"/>
    <w:tmpl w:val="3ACE63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9591F0D"/>
    <w:multiLevelType w:val="hybridMultilevel"/>
    <w:tmpl w:val="CFF8D8D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F746E15"/>
    <w:multiLevelType w:val="hybridMultilevel"/>
    <w:tmpl w:val="CAE683EC"/>
    <w:lvl w:ilvl="0" w:tplc="88FED76E">
      <w:start w:val="1"/>
      <w:numFmt w:val="bullet"/>
      <w:pStyle w:val="tablesub-bullet"/>
      <w:lvlText w:val="-"/>
      <w:lvlJc w:val="left"/>
      <w:pPr>
        <w:ind w:left="1004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0" w15:restartNumberingAfterBreak="0">
    <w:nsid w:val="202A2610"/>
    <w:multiLevelType w:val="multilevel"/>
    <w:tmpl w:val="DD963F12"/>
    <w:styleLink w:val="ListBullets"/>
    <w:lvl w:ilvl="0">
      <w:start w:val="1"/>
      <w:numFmt w:val="bullet"/>
      <w:pStyle w:val="Listepuces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pStyle w:val="Listepuces2"/>
      <w:lvlText w:val=""/>
      <w:lvlJc w:val="left"/>
      <w:pPr>
        <w:ind w:left="568" w:hanging="284"/>
      </w:pPr>
      <w:rPr>
        <w:rFonts w:ascii="Symbol" w:hAnsi="Symbol" w:hint="default"/>
      </w:rPr>
    </w:lvl>
    <w:lvl w:ilvl="2">
      <w:start w:val="1"/>
      <w:numFmt w:val="bullet"/>
      <w:pStyle w:val="Listepuces3"/>
      <w:lvlText w:val=""/>
      <w:lvlJc w:val="left"/>
      <w:pPr>
        <w:ind w:left="852" w:hanging="284"/>
      </w:pPr>
      <w:rPr>
        <w:rFonts w:ascii="Symbol" w:hAnsi="Symbol" w:hint="default"/>
      </w:rPr>
    </w:lvl>
    <w:lvl w:ilvl="3">
      <w:start w:val="1"/>
      <w:numFmt w:val="bullet"/>
      <w:pStyle w:val="Listepuces4"/>
      <w:lvlText w:val=""/>
      <w:lvlJc w:val="left"/>
      <w:pPr>
        <w:ind w:left="1136" w:hanging="284"/>
      </w:pPr>
      <w:rPr>
        <w:rFonts w:ascii="Symbol" w:hAnsi="Symbol" w:hint="default"/>
      </w:rPr>
    </w:lvl>
    <w:lvl w:ilvl="4">
      <w:start w:val="1"/>
      <w:numFmt w:val="bullet"/>
      <w:pStyle w:val="Listepuces5"/>
      <w:lvlText w:val=""/>
      <w:lvlJc w:val="left"/>
      <w:pPr>
        <w:ind w:left="1420" w:hanging="284"/>
      </w:pPr>
      <w:rPr>
        <w:rFonts w:ascii="Symbol" w:hAnsi="Symbol" w:hint="default"/>
      </w:rPr>
    </w:lvl>
    <w:lvl w:ilvl="5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556" w:hanging="284"/>
      </w:pPr>
      <w:rPr>
        <w:rFonts w:hint="default"/>
      </w:rPr>
    </w:lvl>
  </w:abstractNum>
  <w:abstractNum w:abstractNumId="11" w15:restartNumberingAfterBreak="0">
    <w:nsid w:val="2751125C"/>
    <w:multiLevelType w:val="hybridMultilevel"/>
    <w:tmpl w:val="F9D2AF1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A7E5014"/>
    <w:multiLevelType w:val="multilevel"/>
    <w:tmpl w:val="10862F6E"/>
    <w:lvl w:ilvl="0">
      <w:start w:val="1"/>
      <w:numFmt w:val="decimal"/>
      <w:lvlText w:val="%1."/>
      <w:lvlJc w:val="left"/>
      <w:pPr>
        <w:ind w:left="454" w:hanging="454"/>
      </w:pPr>
      <w:rPr>
        <w:rFonts w:ascii="Arial" w:hAnsi="Arial" w:hint="default"/>
        <w:b/>
        <w:i w:val="0"/>
        <w:sz w:val="24"/>
        <w:u w:val="none"/>
      </w:rPr>
    </w:lvl>
    <w:lvl w:ilvl="1">
      <w:start w:val="1"/>
      <w:numFmt w:val="decimal"/>
      <w:lvlText w:val="%1.%2"/>
      <w:lvlJc w:val="left"/>
      <w:pPr>
        <w:ind w:left="454" w:hanging="454"/>
      </w:pPr>
      <w:rPr>
        <w:rFonts w:ascii="Arial" w:hAnsi="Arial" w:hint="default"/>
        <w:b/>
        <w:i w:val="0"/>
        <w:sz w:val="20"/>
      </w:rPr>
    </w:lvl>
    <w:lvl w:ilvl="2">
      <w:start w:val="1"/>
      <w:numFmt w:val="decimal"/>
      <w:lvlText w:val="%1.%2.%3"/>
      <w:lvlJc w:val="left"/>
      <w:pPr>
        <w:tabs>
          <w:tab w:val="num" w:pos="1247"/>
        </w:tabs>
        <w:ind w:left="1247" w:hanging="793"/>
      </w:pPr>
      <w:rPr>
        <w:rFonts w:ascii="Arial" w:hAnsi="Arial" w:hint="default"/>
        <w:b w:val="0"/>
        <w:i w:val="0"/>
        <w:sz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30474AEB"/>
    <w:multiLevelType w:val="hybridMultilevel"/>
    <w:tmpl w:val="AAAE509E"/>
    <w:lvl w:ilvl="0" w:tplc="8EAE1C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A8620B0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4FB2FF5"/>
    <w:multiLevelType w:val="multilevel"/>
    <w:tmpl w:val="DFA43520"/>
    <w:lvl w:ilvl="0">
      <w:start w:val="1"/>
      <w:numFmt w:val="decimal"/>
      <w:lvlText w:val="%1."/>
      <w:lvlJc w:val="left"/>
      <w:pPr>
        <w:ind w:left="454" w:hanging="45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47" w:hanging="1247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47"/>
        </w:tabs>
        <w:ind w:left="1474" w:hanging="10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374C167E"/>
    <w:multiLevelType w:val="hybridMultilevel"/>
    <w:tmpl w:val="187CBD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9AD524D"/>
    <w:multiLevelType w:val="hybridMultilevel"/>
    <w:tmpl w:val="3F66AA9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C264493"/>
    <w:multiLevelType w:val="hybridMultilevel"/>
    <w:tmpl w:val="E87A3BEE"/>
    <w:lvl w:ilvl="0" w:tplc="A7B8B20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DB03D89"/>
    <w:multiLevelType w:val="hybridMultilevel"/>
    <w:tmpl w:val="8402A6A6"/>
    <w:lvl w:ilvl="0" w:tplc="A90CBDDE">
      <w:start w:val="1"/>
      <w:numFmt w:val="lowerLetter"/>
      <w:pStyle w:val="letteredlist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02215D3"/>
    <w:multiLevelType w:val="multilevel"/>
    <w:tmpl w:val="0409001F"/>
    <w:lvl w:ilvl="0">
      <w:start w:val="1"/>
      <w:numFmt w:val="decimal"/>
      <w:lvlText w:val="%1."/>
      <w:lvlJc w:val="left"/>
      <w:pPr>
        <w:ind w:left="814" w:hanging="360"/>
      </w:pPr>
    </w:lvl>
    <w:lvl w:ilvl="1">
      <w:start w:val="1"/>
      <w:numFmt w:val="decimal"/>
      <w:lvlText w:val="%1.%2."/>
      <w:lvlJc w:val="left"/>
      <w:pPr>
        <w:ind w:left="1246" w:hanging="432"/>
      </w:pPr>
    </w:lvl>
    <w:lvl w:ilvl="2">
      <w:start w:val="1"/>
      <w:numFmt w:val="decimal"/>
      <w:lvlText w:val="%1.%2.%3."/>
      <w:lvlJc w:val="left"/>
      <w:pPr>
        <w:ind w:left="1678" w:hanging="504"/>
      </w:pPr>
    </w:lvl>
    <w:lvl w:ilvl="3">
      <w:start w:val="1"/>
      <w:numFmt w:val="decimal"/>
      <w:lvlText w:val="%1.%2.%3.%4."/>
      <w:lvlJc w:val="left"/>
      <w:pPr>
        <w:ind w:left="2182" w:hanging="648"/>
      </w:pPr>
    </w:lvl>
    <w:lvl w:ilvl="4">
      <w:start w:val="1"/>
      <w:numFmt w:val="decimal"/>
      <w:lvlText w:val="%1.%2.%3.%4.%5."/>
      <w:lvlJc w:val="left"/>
      <w:pPr>
        <w:ind w:left="2686" w:hanging="792"/>
      </w:pPr>
    </w:lvl>
    <w:lvl w:ilvl="5">
      <w:start w:val="1"/>
      <w:numFmt w:val="decimal"/>
      <w:lvlText w:val="%1.%2.%3.%4.%5.%6."/>
      <w:lvlJc w:val="left"/>
      <w:pPr>
        <w:ind w:left="3190" w:hanging="936"/>
      </w:pPr>
    </w:lvl>
    <w:lvl w:ilvl="6">
      <w:start w:val="1"/>
      <w:numFmt w:val="decimal"/>
      <w:lvlText w:val="%1.%2.%3.%4.%5.%6.%7."/>
      <w:lvlJc w:val="left"/>
      <w:pPr>
        <w:ind w:left="3694" w:hanging="1080"/>
      </w:pPr>
    </w:lvl>
    <w:lvl w:ilvl="7">
      <w:start w:val="1"/>
      <w:numFmt w:val="decimal"/>
      <w:lvlText w:val="%1.%2.%3.%4.%5.%6.%7.%8."/>
      <w:lvlJc w:val="left"/>
      <w:pPr>
        <w:ind w:left="4198" w:hanging="1224"/>
      </w:pPr>
    </w:lvl>
    <w:lvl w:ilvl="8">
      <w:start w:val="1"/>
      <w:numFmt w:val="decimal"/>
      <w:lvlText w:val="%1.%2.%3.%4.%5.%6.%7.%8.%9."/>
      <w:lvlJc w:val="left"/>
      <w:pPr>
        <w:ind w:left="4774" w:hanging="1440"/>
      </w:pPr>
    </w:lvl>
  </w:abstractNum>
  <w:abstractNum w:abstractNumId="20" w15:restartNumberingAfterBreak="0">
    <w:nsid w:val="422F40D9"/>
    <w:multiLevelType w:val="hybridMultilevel"/>
    <w:tmpl w:val="28547F42"/>
    <w:lvl w:ilvl="0" w:tplc="F9BAF04C">
      <w:start w:val="1"/>
      <w:numFmt w:val="decimal"/>
      <w:lvlText w:val="%1."/>
      <w:lvlJc w:val="left"/>
      <w:pPr>
        <w:ind w:left="1069" w:hanging="360"/>
      </w:pPr>
    </w:lvl>
    <w:lvl w:ilvl="1" w:tplc="040C0019" w:tentative="1">
      <w:start w:val="1"/>
      <w:numFmt w:val="lowerLetter"/>
      <w:lvlText w:val="%2."/>
      <w:lvlJc w:val="left"/>
      <w:pPr>
        <w:ind w:left="1865" w:hanging="360"/>
      </w:pPr>
    </w:lvl>
    <w:lvl w:ilvl="2" w:tplc="040C001B" w:tentative="1">
      <w:start w:val="1"/>
      <w:numFmt w:val="lowerRoman"/>
      <w:lvlText w:val="%3."/>
      <w:lvlJc w:val="right"/>
      <w:pPr>
        <w:ind w:left="2585" w:hanging="180"/>
      </w:pPr>
    </w:lvl>
    <w:lvl w:ilvl="3" w:tplc="040C000F" w:tentative="1">
      <w:start w:val="1"/>
      <w:numFmt w:val="decimal"/>
      <w:lvlText w:val="%4."/>
      <w:lvlJc w:val="left"/>
      <w:pPr>
        <w:ind w:left="3305" w:hanging="360"/>
      </w:pPr>
    </w:lvl>
    <w:lvl w:ilvl="4" w:tplc="040C0019" w:tentative="1">
      <w:start w:val="1"/>
      <w:numFmt w:val="lowerLetter"/>
      <w:lvlText w:val="%5."/>
      <w:lvlJc w:val="left"/>
      <w:pPr>
        <w:ind w:left="4025" w:hanging="360"/>
      </w:pPr>
    </w:lvl>
    <w:lvl w:ilvl="5" w:tplc="040C001B" w:tentative="1">
      <w:start w:val="1"/>
      <w:numFmt w:val="lowerRoman"/>
      <w:lvlText w:val="%6."/>
      <w:lvlJc w:val="right"/>
      <w:pPr>
        <w:ind w:left="4745" w:hanging="180"/>
      </w:pPr>
    </w:lvl>
    <w:lvl w:ilvl="6" w:tplc="040C000F" w:tentative="1">
      <w:start w:val="1"/>
      <w:numFmt w:val="decimal"/>
      <w:lvlText w:val="%7."/>
      <w:lvlJc w:val="left"/>
      <w:pPr>
        <w:ind w:left="5465" w:hanging="360"/>
      </w:pPr>
    </w:lvl>
    <w:lvl w:ilvl="7" w:tplc="040C0019" w:tentative="1">
      <w:start w:val="1"/>
      <w:numFmt w:val="lowerLetter"/>
      <w:lvlText w:val="%8."/>
      <w:lvlJc w:val="left"/>
      <w:pPr>
        <w:ind w:left="6185" w:hanging="360"/>
      </w:pPr>
    </w:lvl>
    <w:lvl w:ilvl="8" w:tplc="040C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21" w15:restartNumberingAfterBreak="0">
    <w:nsid w:val="45D117FE"/>
    <w:multiLevelType w:val="hybridMultilevel"/>
    <w:tmpl w:val="8D1CD25A"/>
    <w:lvl w:ilvl="0" w:tplc="B77CAA8E">
      <w:start w:val="1"/>
      <w:numFmt w:val="bullet"/>
      <w:pStyle w:val="table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C880AE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66E1D04"/>
    <w:multiLevelType w:val="hybridMultilevel"/>
    <w:tmpl w:val="8D9CFC1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7176E08"/>
    <w:multiLevelType w:val="hybridMultilevel"/>
    <w:tmpl w:val="3CD649E4"/>
    <w:lvl w:ilvl="0" w:tplc="0A223C3C">
      <w:start w:val="1"/>
      <w:numFmt w:val="bullet"/>
      <w:pStyle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9922D83"/>
    <w:multiLevelType w:val="multilevel"/>
    <w:tmpl w:val="FEC6797E"/>
    <w:lvl w:ilvl="0">
      <w:start w:val="1"/>
      <w:numFmt w:val="decimal"/>
      <w:lvlText w:val="%1."/>
      <w:lvlJc w:val="left"/>
      <w:pPr>
        <w:ind w:left="454" w:hanging="454"/>
      </w:pPr>
      <w:rPr>
        <w:rFonts w:ascii="Arial" w:hAnsi="Arial" w:hint="default"/>
        <w:b/>
        <w:i w:val="0"/>
        <w:sz w:val="24"/>
        <w:u w:val="none"/>
      </w:rPr>
    </w:lvl>
    <w:lvl w:ilvl="1">
      <w:start w:val="1"/>
      <w:numFmt w:val="decimal"/>
      <w:pStyle w:val="Subsectionheading"/>
      <w:lvlText w:val="%1.%2"/>
      <w:lvlJc w:val="left"/>
      <w:pPr>
        <w:ind w:left="454" w:hanging="454"/>
      </w:pPr>
      <w:rPr>
        <w:rFonts w:ascii="Arial" w:hAnsi="Arial" w:hint="default"/>
        <w:b/>
        <w:i w:val="0"/>
        <w:sz w:val="20"/>
      </w:rPr>
    </w:lvl>
    <w:lvl w:ilvl="2">
      <w:start w:val="1"/>
      <w:numFmt w:val="decimal"/>
      <w:pStyle w:val="sub-subsectionheading"/>
      <w:lvlText w:val="%1.%2.%3"/>
      <w:lvlJc w:val="left"/>
      <w:pPr>
        <w:tabs>
          <w:tab w:val="num" w:pos="1247"/>
        </w:tabs>
        <w:ind w:left="1247" w:hanging="793"/>
      </w:pPr>
      <w:rPr>
        <w:rFonts w:ascii="Arial" w:hAnsi="Arial" w:hint="default"/>
        <w:b w:val="0"/>
        <w:i w:val="0"/>
        <w:sz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4ACE1402"/>
    <w:multiLevelType w:val="hybridMultilevel"/>
    <w:tmpl w:val="73E0E2F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CDD6FE8"/>
    <w:multiLevelType w:val="hybridMultilevel"/>
    <w:tmpl w:val="AF4C94EA"/>
    <w:lvl w:ilvl="0" w:tplc="F1C6FDD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A34344C">
      <w:start w:val="1"/>
      <w:numFmt w:val="bullet"/>
      <w:pStyle w:val="bullet-sub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D3BEB6BE">
      <w:start w:val="1"/>
      <w:numFmt w:val="bullet"/>
      <w:pStyle w:val="bullet-sub-sub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278022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F0EDFE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BFAD10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D7C858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7B209B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238FCD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EC11A74"/>
    <w:multiLevelType w:val="hybridMultilevel"/>
    <w:tmpl w:val="06100B68"/>
    <w:lvl w:ilvl="0" w:tplc="74DEE56A">
      <w:start w:val="1"/>
      <w:numFmt w:val="bullet"/>
      <w:pStyle w:val="Subpointbullets"/>
      <w:lvlText w:val=""/>
      <w:lvlJc w:val="left"/>
      <w:pPr>
        <w:tabs>
          <w:tab w:val="num" w:pos="1267"/>
        </w:tabs>
        <w:ind w:left="1267" w:hanging="360"/>
      </w:pPr>
      <w:rPr>
        <w:rFonts w:ascii="Symbol" w:hAnsi="Symbol" w:hint="default"/>
      </w:rPr>
    </w:lvl>
    <w:lvl w:ilvl="1" w:tplc="BA90982C">
      <w:start w:val="1"/>
      <w:numFmt w:val="decimal"/>
      <w:lvlText w:val="1.%2"/>
      <w:lvlJc w:val="left"/>
      <w:pPr>
        <w:tabs>
          <w:tab w:val="num" w:pos="851"/>
        </w:tabs>
        <w:ind w:left="851" w:hanging="567"/>
      </w:pPr>
      <w:rPr>
        <w:rFonts w:hint="default"/>
      </w:rPr>
    </w:lvl>
    <w:lvl w:ilvl="2" w:tplc="BA90982C">
      <w:start w:val="1"/>
      <w:numFmt w:val="decimal"/>
      <w:lvlText w:val="1.%3"/>
      <w:lvlJc w:val="left"/>
      <w:pPr>
        <w:tabs>
          <w:tab w:val="num" w:pos="3274"/>
        </w:tabs>
        <w:ind w:left="3274" w:hanging="567"/>
      </w:pPr>
      <w:rPr>
        <w:rFonts w:hint="default"/>
      </w:rPr>
    </w:lvl>
    <w:lvl w:ilvl="3" w:tplc="04090001">
      <w:start w:val="1"/>
      <w:numFmt w:val="bullet"/>
      <w:lvlText w:val=""/>
      <w:lvlJc w:val="left"/>
      <w:pPr>
        <w:tabs>
          <w:tab w:val="num" w:pos="3787"/>
        </w:tabs>
        <w:ind w:left="37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507"/>
        </w:tabs>
        <w:ind w:left="450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227"/>
        </w:tabs>
        <w:ind w:left="52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947"/>
        </w:tabs>
        <w:ind w:left="59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667"/>
        </w:tabs>
        <w:ind w:left="666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387"/>
        </w:tabs>
        <w:ind w:left="7387" w:hanging="360"/>
      </w:pPr>
      <w:rPr>
        <w:rFonts w:ascii="Wingdings" w:hAnsi="Wingdings" w:hint="default"/>
      </w:rPr>
    </w:lvl>
  </w:abstractNum>
  <w:abstractNum w:abstractNumId="28" w15:restartNumberingAfterBreak="0">
    <w:nsid w:val="55E15C3B"/>
    <w:multiLevelType w:val="hybridMultilevel"/>
    <w:tmpl w:val="E0C2FCD2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DBA6641"/>
    <w:multiLevelType w:val="hybridMultilevel"/>
    <w:tmpl w:val="2D14CA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DCA5F13"/>
    <w:multiLevelType w:val="multilevel"/>
    <w:tmpl w:val="2354A752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31" w15:restartNumberingAfterBreak="0">
    <w:nsid w:val="6A021325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2" w15:restartNumberingAfterBreak="0">
    <w:nsid w:val="6AFB5DB3"/>
    <w:multiLevelType w:val="hybridMultilevel"/>
    <w:tmpl w:val="9888124E"/>
    <w:lvl w:ilvl="0" w:tplc="8EAE1CF0">
      <w:start w:val="1"/>
      <w:numFmt w:val="decimal"/>
      <w:pStyle w:val="numberedlist"/>
      <w:lvlText w:val="%1."/>
      <w:lvlJc w:val="left"/>
      <w:pPr>
        <w:ind w:left="720" w:hanging="360"/>
      </w:pPr>
    </w:lvl>
    <w:lvl w:ilvl="1" w:tplc="F606CA48" w:tentative="1">
      <w:start w:val="1"/>
      <w:numFmt w:val="lowerLetter"/>
      <w:lvlText w:val="%2."/>
      <w:lvlJc w:val="left"/>
      <w:pPr>
        <w:ind w:left="1440" w:hanging="360"/>
      </w:pPr>
    </w:lvl>
    <w:lvl w:ilvl="2" w:tplc="64AA5BE8" w:tentative="1">
      <w:start w:val="1"/>
      <w:numFmt w:val="lowerRoman"/>
      <w:lvlText w:val="%3."/>
      <w:lvlJc w:val="right"/>
      <w:pPr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BC00424"/>
    <w:multiLevelType w:val="hybridMultilevel"/>
    <w:tmpl w:val="3AA2CB4E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E190729"/>
    <w:multiLevelType w:val="hybridMultilevel"/>
    <w:tmpl w:val="E1C28D30"/>
    <w:lvl w:ilvl="0" w:tplc="EFB69C58">
      <w:start w:val="1"/>
      <w:numFmt w:val="upperLetter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19237E4"/>
    <w:multiLevelType w:val="hybridMultilevel"/>
    <w:tmpl w:val="DE68B55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9C268AB"/>
    <w:multiLevelType w:val="hybridMultilevel"/>
    <w:tmpl w:val="8A0A40C6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EB4043B"/>
    <w:multiLevelType w:val="hybridMultilevel"/>
    <w:tmpl w:val="F28ECCE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13"/>
  </w:num>
  <w:num w:numId="3">
    <w:abstractNumId w:val="26"/>
  </w:num>
  <w:num w:numId="4">
    <w:abstractNumId w:val="32"/>
  </w:num>
  <w:num w:numId="5">
    <w:abstractNumId w:val="18"/>
  </w:num>
  <w:num w:numId="6">
    <w:abstractNumId w:val="14"/>
  </w:num>
  <w:num w:numId="7">
    <w:abstractNumId w:val="19"/>
  </w:num>
  <w:num w:numId="8">
    <w:abstractNumId w:val="31"/>
  </w:num>
  <w:num w:numId="9">
    <w:abstractNumId w:val="1"/>
  </w:num>
  <w:num w:numId="10">
    <w:abstractNumId w:val="12"/>
  </w:num>
  <w:num w:numId="11">
    <w:abstractNumId w:val="24"/>
  </w:num>
  <w:num w:numId="12">
    <w:abstractNumId w:val="21"/>
  </w:num>
  <w:num w:numId="13">
    <w:abstractNumId w:val="9"/>
  </w:num>
  <w:num w:numId="14">
    <w:abstractNumId w:val="27"/>
  </w:num>
  <w:num w:numId="15">
    <w:abstractNumId w:val="37"/>
  </w:num>
  <w:num w:numId="16">
    <w:abstractNumId w:val="3"/>
  </w:num>
  <w:num w:numId="17">
    <w:abstractNumId w:val="7"/>
  </w:num>
  <w:num w:numId="18">
    <w:abstractNumId w:val="10"/>
  </w:num>
  <w:num w:numId="19">
    <w:abstractNumId w:val="34"/>
  </w:num>
  <w:num w:numId="20">
    <w:abstractNumId w:val="20"/>
  </w:num>
  <w:num w:numId="21">
    <w:abstractNumId w:val="2"/>
  </w:num>
  <w:num w:numId="22">
    <w:abstractNumId w:val="22"/>
  </w:num>
  <w:num w:numId="23">
    <w:abstractNumId w:val="17"/>
  </w:num>
  <w:num w:numId="24">
    <w:abstractNumId w:val="0"/>
  </w:num>
  <w:num w:numId="25">
    <w:abstractNumId w:val="36"/>
  </w:num>
  <w:num w:numId="26">
    <w:abstractNumId w:val="29"/>
  </w:num>
  <w:num w:numId="27">
    <w:abstractNumId w:val="6"/>
  </w:num>
  <w:num w:numId="28">
    <w:abstractNumId w:val="28"/>
  </w:num>
  <w:num w:numId="29">
    <w:abstractNumId w:val="5"/>
  </w:num>
  <w:num w:numId="30">
    <w:abstractNumId w:val="33"/>
  </w:num>
  <w:num w:numId="31">
    <w:abstractNumId w:val="8"/>
  </w:num>
  <w:num w:numId="32">
    <w:abstractNumId w:val="16"/>
  </w:num>
  <w:num w:numId="33">
    <w:abstractNumId w:val="30"/>
  </w:num>
  <w:num w:numId="34">
    <w:abstractNumId w:val="15"/>
  </w:num>
  <w:num w:numId="35">
    <w:abstractNumId w:val="35"/>
  </w:num>
  <w:num w:numId="36">
    <w:abstractNumId w:val="11"/>
  </w:num>
  <w:num w:numId="37">
    <w:abstractNumId w:val="4"/>
  </w:num>
  <w:num w:numId="38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fr-FR" w:vendorID="64" w:dllVersion="6" w:nlCheck="1" w:checkStyle="0"/>
  <w:activeWritingStyle w:appName="MSWord" w:lang="fr-FR" w:vendorID="64" w:dllVersion="0" w:nlCheck="1" w:checkStyle="0"/>
  <w:activeWritingStyle w:appName="MSWord" w:lang="en-GB" w:vendorID="64" w:dllVersion="0" w:nlCheck="1" w:checkStyle="0"/>
  <w:activeWritingStyle w:appName="MSWord" w:lang="en-GB" w:vendorID="64" w:dllVersion="6" w:nlCheck="1" w:checkStyle="0"/>
  <w:proofState w:spelling="clean" w:grammar="clean"/>
  <w:attachedTemplate r:id="rId1"/>
  <w:defaultTabStop w:val="720"/>
  <w:hyphenationZone w:val="425"/>
  <w:drawingGridHorizontalSpacing w:val="100"/>
  <w:displayHorizontalDrawingGridEvery w:val="2"/>
  <w:characterSpacingControl w:val="doNotCompress"/>
  <w:hdrShapeDefaults>
    <o:shapedefaults v:ext="edit" spidmax="2049">
      <o:colormru v:ext="edit" colors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186A"/>
    <w:rsid w:val="00004C40"/>
    <w:rsid w:val="00006719"/>
    <w:rsid w:val="00015C6C"/>
    <w:rsid w:val="0002136A"/>
    <w:rsid w:val="000339A0"/>
    <w:rsid w:val="00037CC4"/>
    <w:rsid w:val="00040C4E"/>
    <w:rsid w:val="000432BE"/>
    <w:rsid w:val="00044A47"/>
    <w:rsid w:val="00052827"/>
    <w:rsid w:val="00065070"/>
    <w:rsid w:val="00077928"/>
    <w:rsid w:val="00080685"/>
    <w:rsid w:val="0008339E"/>
    <w:rsid w:val="00085E11"/>
    <w:rsid w:val="0008779D"/>
    <w:rsid w:val="00093605"/>
    <w:rsid w:val="000A35AF"/>
    <w:rsid w:val="000B1DCC"/>
    <w:rsid w:val="000D790D"/>
    <w:rsid w:val="000E5425"/>
    <w:rsid w:val="000E7E43"/>
    <w:rsid w:val="000F3D11"/>
    <w:rsid w:val="0010066C"/>
    <w:rsid w:val="00103EA1"/>
    <w:rsid w:val="00110754"/>
    <w:rsid w:val="0011241F"/>
    <w:rsid w:val="00113080"/>
    <w:rsid w:val="001168DB"/>
    <w:rsid w:val="00132E48"/>
    <w:rsid w:val="00133997"/>
    <w:rsid w:val="00134629"/>
    <w:rsid w:val="0015124E"/>
    <w:rsid w:val="00153348"/>
    <w:rsid w:val="00164042"/>
    <w:rsid w:val="001662F1"/>
    <w:rsid w:val="00175A49"/>
    <w:rsid w:val="00193406"/>
    <w:rsid w:val="001952A9"/>
    <w:rsid w:val="001957A8"/>
    <w:rsid w:val="001A30C2"/>
    <w:rsid w:val="001B3AC2"/>
    <w:rsid w:val="001B5B51"/>
    <w:rsid w:val="001C43AD"/>
    <w:rsid w:val="001D39FF"/>
    <w:rsid w:val="001D5CD5"/>
    <w:rsid w:val="001D5EA7"/>
    <w:rsid w:val="001D7D3F"/>
    <w:rsid w:val="001E261D"/>
    <w:rsid w:val="001F36D7"/>
    <w:rsid w:val="001F5CB5"/>
    <w:rsid w:val="001F66DB"/>
    <w:rsid w:val="00201CEE"/>
    <w:rsid w:val="002021EA"/>
    <w:rsid w:val="00202CD5"/>
    <w:rsid w:val="00203F41"/>
    <w:rsid w:val="002048B8"/>
    <w:rsid w:val="002074D3"/>
    <w:rsid w:val="0021063C"/>
    <w:rsid w:val="00212384"/>
    <w:rsid w:val="00213138"/>
    <w:rsid w:val="0022481E"/>
    <w:rsid w:val="00225505"/>
    <w:rsid w:val="00231B94"/>
    <w:rsid w:val="0023436B"/>
    <w:rsid w:val="002377F9"/>
    <w:rsid w:val="00241407"/>
    <w:rsid w:val="00244239"/>
    <w:rsid w:val="00246145"/>
    <w:rsid w:val="00264F87"/>
    <w:rsid w:val="00265CD0"/>
    <w:rsid w:val="00272056"/>
    <w:rsid w:val="002763B4"/>
    <w:rsid w:val="002764B0"/>
    <w:rsid w:val="00285E45"/>
    <w:rsid w:val="00287305"/>
    <w:rsid w:val="00291559"/>
    <w:rsid w:val="00296F66"/>
    <w:rsid w:val="002A1F6A"/>
    <w:rsid w:val="002A23E5"/>
    <w:rsid w:val="002A339C"/>
    <w:rsid w:val="002A40F8"/>
    <w:rsid w:val="002A435A"/>
    <w:rsid w:val="002A6093"/>
    <w:rsid w:val="002B01A0"/>
    <w:rsid w:val="002B22B9"/>
    <w:rsid w:val="002B2783"/>
    <w:rsid w:val="002B57DA"/>
    <w:rsid w:val="002D73E9"/>
    <w:rsid w:val="002E193D"/>
    <w:rsid w:val="002E4D1F"/>
    <w:rsid w:val="002E4EA5"/>
    <w:rsid w:val="002F2296"/>
    <w:rsid w:val="002F3239"/>
    <w:rsid w:val="002F56FB"/>
    <w:rsid w:val="002F5FD7"/>
    <w:rsid w:val="00301173"/>
    <w:rsid w:val="003058A1"/>
    <w:rsid w:val="003122CB"/>
    <w:rsid w:val="0031527D"/>
    <w:rsid w:val="00320931"/>
    <w:rsid w:val="00327031"/>
    <w:rsid w:val="0034328E"/>
    <w:rsid w:val="003443E8"/>
    <w:rsid w:val="003472AF"/>
    <w:rsid w:val="0035740A"/>
    <w:rsid w:val="003577CE"/>
    <w:rsid w:val="00360608"/>
    <w:rsid w:val="003606E3"/>
    <w:rsid w:val="00363CFC"/>
    <w:rsid w:val="00364CAC"/>
    <w:rsid w:val="00373CB7"/>
    <w:rsid w:val="00373DBF"/>
    <w:rsid w:val="00382A34"/>
    <w:rsid w:val="00390223"/>
    <w:rsid w:val="00390E63"/>
    <w:rsid w:val="00394329"/>
    <w:rsid w:val="003A1253"/>
    <w:rsid w:val="003A16A3"/>
    <w:rsid w:val="003A24FD"/>
    <w:rsid w:val="003A5B76"/>
    <w:rsid w:val="003A6952"/>
    <w:rsid w:val="003B1519"/>
    <w:rsid w:val="003B5A59"/>
    <w:rsid w:val="003B6712"/>
    <w:rsid w:val="003C0A5A"/>
    <w:rsid w:val="003D438E"/>
    <w:rsid w:val="003E03BE"/>
    <w:rsid w:val="003E7395"/>
    <w:rsid w:val="003F1B71"/>
    <w:rsid w:val="003F2AFC"/>
    <w:rsid w:val="0040128A"/>
    <w:rsid w:val="004012BA"/>
    <w:rsid w:val="00401926"/>
    <w:rsid w:val="00407DAB"/>
    <w:rsid w:val="00413B08"/>
    <w:rsid w:val="00416B5C"/>
    <w:rsid w:val="004172BF"/>
    <w:rsid w:val="00417FC3"/>
    <w:rsid w:val="004214DC"/>
    <w:rsid w:val="00424564"/>
    <w:rsid w:val="00426C75"/>
    <w:rsid w:val="004329F6"/>
    <w:rsid w:val="0043583A"/>
    <w:rsid w:val="004361C4"/>
    <w:rsid w:val="00442D74"/>
    <w:rsid w:val="00456326"/>
    <w:rsid w:val="00466FEA"/>
    <w:rsid w:val="00472839"/>
    <w:rsid w:val="004743EC"/>
    <w:rsid w:val="00474462"/>
    <w:rsid w:val="0047637C"/>
    <w:rsid w:val="00477158"/>
    <w:rsid w:val="00481A0A"/>
    <w:rsid w:val="00483A3F"/>
    <w:rsid w:val="004865A2"/>
    <w:rsid w:val="004904E9"/>
    <w:rsid w:val="004932D4"/>
    <w:rsid w:val="004975E4"/>
    <w:rsid w:val="004A0D9D"/>
    <w:rsid w:val="004A4AFE"/>
    <w:rsid w:val="004B0CD2"/>
    <w:rsid w:val="004B7408"/>
    <w:rsid w:val="004C0FF4"/>
    <w:rsid w:val="004C20BB"/>
    <w:rsid w:val="004C72CA"/>
    <w:rsid w:val="004D22BC"/>
    <w:rsid w:val="004D29D0"/>
    <w:rsid w:val="004D5AC3"/>
    <w:rsid w:val="004E72BF"/>
    <w:rsid w:val="00500B06"/>
    <w:rsid w:val="00511F87"/>
    <w:rsid w:val="0051284C"/>
    <w:rsid w:val="00512BDA"/>
    <w:rsid w:val="00513E75"/>
    <w:rsid w:val="00515306"/>
    <w:rsid w:val="00524627"/>
    <w:rsid w:val="0053191C"/>
    <w:rsid w:val="0053320B"/>
    <w:rsid w:val="00536F48"/>
    <w:rsid w:val="00543F6C"/>
    <w:rsid w:val="00544BE0"/>
    <w:rsid w:val="00547016"/>
    <w:rsid w:val="00553508"/>
    <w:rsid w:val="00555B69"/>
    <w:rsid w:val="00560FD5"/>
    <w:rsid w:val="0056224F"/>
    <w:rsid w:val="00565657"/>
    <w:rsid w:val="0057164A"/>
    <w:rsid w:val="00572993"/>
    <w:rsid w:val="005844B5"/>
    <w:rsid w:val="0058685F"/>
    <w:rsid w:val="00586AED"/>
    <w:rsid w:val="0059086A"/>
    <w:rsid w:val="005943DD"/>
    <w:rsid w:val="00597748"/>
    <w:rsid w:val="005A1FD1"/>
    <w:rsid w:val="005A2A3D"/>
    <w:rsid w:val="005A7230"/>
    <w:rsid w:val="005C3B32"/>
    <w:rsid w:val="005C45EB"/>
    <w:rsid w:val="005D2A96"/>
    <w:rsid w:val="005D302E"/>
    <w:rsid w:val="005D3CD8"/>
    <w:rsid w:val="005E0328"/>
    <w:rsid w:val="005E0975"/>
    <w:rsid w:val="005E2B8B"/>
    <w:rsid w:val="005F2A1F"/>
    <w:rsid w:val="005F3AC6"/>
    <w:rsid w:val="005F6C5B"/>
    <w:rsid w:val="00612416"/>
    <w:rsid w:val="006138E2"/>
    <w:rsid w:val="00615DEF"/>
    <w:rsid w:val="00621982"/>
    <w:rsid w:val="006248B8"/>
    <w:rsid w:val="0062539A"/>
    <w:rsid w:val="006324E2"/>
    <w:rsid w:val="006404BF"/>
    <w:rsid w:val="00641164"/>
    <w:rsid w:val="006445A4"/>
    <w:rsid w:val="00644CDC"/>
    <w:rsid w:val="0065258F"/>
    <w:rsid w:val="00654356"/>
    <w:rsid w:val="0065718F"/>
    <w:rsid w:val="00661AA9"/>
    <w:rsid w:val="0066530E"/>
    <w:rsid w:val="006802A3"/>
    <w:rsid w:val="00680DE2"/>
    <w:rsid w:val="00690FC8"/>
    <w:rsid w:val="00692F72"/>
    <w:rsid w:val="006A0A3A"/>
    <w:rsid w:val="006A1E87"/>
    <w:rsid w:val="006A539E"/>
    <w:rsid w:val="006A7B68"/>
    <w:rsid w:val="006B6F3E"/>
    <w:rsid w:val="006B7209"/>
    <w:rsid w:val="006C6DA0"/>
    <w:rsid w:val="006C789E"/>
    <w:rsid w:val="006E10A1"/>
    <w:rsid w:val="006E216E"/>
    <w:rsid w:val="006E7566"/>
    <w:rsid w:val="006F25D6"/>
    <w:rsid w:val="006F597C"/>
    <w:rsid w:val="006F6D68"/>
    <w:rsid w:val="00700D40"/>
    <w:rsid w:val="007019CD"/>
    <w:rsid w:val="00712296"/>
    <w:rsid w:val="00713E41"/>
    <w:rsid w:val="00716CF5"/>
    <w:rsid w:val="00720804"/>
    <w:rsid w:val="00720B65"/>
    <w:rsid w:val="007215C4"/>
    <w:rsid w:val="007433D6"/>
    <w:rsid w:val="0075523F"/>
    <w:rsid w:val="007575BB"/>
    <w:rsid w:val="00761E6E"/>
    <w:rsid w:val="00772E0D"/>
    <w:rsid w:val="00776EF6"/>
    <w:rsid w:val="007836A2"/>
    <w:rsid w:val="007855C5"/>
    <w:rsid w:val="00790DF8"/>
    <w:rsid w:val="007A03AD"/>
    <w:rsid w:val="007A372D"/>
    <w:rsid w:val="007A5654"/>
    <w:rsid w:val="007A602C"/>
    <w:rsid w:val="007A7A32"/>
    <w:rsid w:val="007B1825"/>
    <w:rsid w:val="007B2D17"/>
    <w:rsid w:val="007B546D"/>
    <w:rsid w:val="007C158B"/>
    <w:rsid w:val="007C3C31"/>
    <w:rsid w:val="007C73A6"/>
    <w:rsid w:val="007E486E"/>
    <w:rsid w:val="007E50C5"/>
    <w:rsid w:val="007E5A2B"/>
    <w:rsid w:val="007F0F98"/>
    <w:rsid w:val="007F3526"/>
    <w:rsid w:val="00803FD9"/>
    <w:rsid w:val="00814643"/>
    <w:rsid w:val="0081652D"/>
    <w:rsid w:val="00823D2D"/>
    <w:rsid w:val="00830C21"/>
    <w:rsid w:val="00837264"/>
    <w:rsid w:val="008379D8"/>
    <w:rsid w:val="0084005E"/>
    <w:rsid w:val="00843243"/>
    <w:rsid w:val="008465A2"/>
    <w:rsid w:val="00850C9F"/>
    <w:rsid w:val="00857EA2"/>
    <w:rsid w:val="00863AB3"/>
    <w:rsid w:val="00865C38"/>
    <w:rsid w:val="00872C5D"/>
    <w:rsid w:val="008850DE"/>
    <w:rsid w:val="0089020B"/>
    <w:rsid w:val="008963BD"/>
    <w:rsid w:val="008A6352"/>
    <w:rsid w:val="008C2896"/>
    <w:rsid w:val="008C4593"/>
    <w:rsid w:val="008D376D"/>
    <w:rsid w:val="008D7B2B"/>
    <w:rsid w:val="008E46E0"/>
    <w:rsid w:val="008F6A1A"/>
    <w:rsid w:val="00912393"/>
    <w:rsid w:val="00912677"/>
    <w:rsid w:val="009179DE"/>
    <w:rsid w:val="00921E0A"/>
    <w:rsid w:val="0092630C"/>
    <w:rsid w:val="009273FB"/>
    <w:rsid w:val="00950D88"/>
    <w:rsid w:val="00950F5C"/>
    <w:rsid w:val="00963161"/>
    <w:rsid w:val="0096424B"/>
    <w:rsid w:val="00964FEF"/>
    <w:rsid w:val="009670A7"/>
    <w:rsid w:val="009726B4"/>
    <w:rsid w:val="00975583"/>
    <w:rsid w:val="00985EA4"/>
    <w:rsid w:val="00986BDF"/>
    <w:rsid w:val="00993622"/>
    <w:rsid w:val="00994FD0"/>
    <w:rsid w:val="009A0969"/>
    <w:rsid w:val="009A1525"/>
    <w:rsid w:val="009A50D2"/>
    <w:rsid w:val="009B2358"/>
    <w:rsid w:val="009C3D79"/>
    <w:rsid w:val="009D1BD7"/>
    <w:rsid w:val="009E1CE0"/>
    <w:rsid w:val="009E7F89"/>
    <w:rsid w:val="009F0BC2"/>
    <w:rsid w:val="009F0CC6"/>
    <w:rsid w:val="009F3A44"/>
    <w:rsid w:val="009F3FF5"/>
    <w:rsid w:val="009F4000"/>
    <w:rsid w:val="009F571E"/>
    <w:rsid w:val="00A013A4"/>
    <w:rsid w:val="00A02EED"/>
    <w:rsid w:val="00A03E76"/>
    <w:rsid w:val="00A056E8"/>
    <w:rsid w:val="00A05873"/>
    <w:rsid w:val="00A06F68"/>
    <w:rsid w:val="00A10E3D"/>
    <w:rsid w:val="00A11118"/>
    <w:rsid w:val="00A12F0B"/>
    <w:rsid w:val="00A22991"/>
    <w:rsid w:val="00A24F46"/>
    <w:rsid w:val="00A25F0E"/>
    <w:rsid w:val="00A306D2"/>
    <w:rsid w:val="00A3575C"/>
    <w:rsid w:val="00A36ECB"/>
    <w:rsid w:val="00A4283E"/>
    <w:rsid w:val="00A42A8F"/>
    <w:rsid w:val="00A43DED"/>
    <w:rsid w:val="00A46638"/>
    <w:rsid w:val="00A5158C"/>
    <w:rsid w:val="00A54CA0"/>
    <w:rsid w:val="00A71FE7"/>
    <w:rsid w:val="00A7232A"/>
    <w:rsid w:val="00A7642C"/>
    <w:rsid w:val="00A824F1"/>
    <w:rsid w:val="00A835ED"/>
    <w:rsid w:val="00A92600"/>
    <w:rsid w:val="00A92B06"/>
    <w:rsid w:val="00A97A27"/>
    <w:rsid w:val="00AA050D"/>
    <w:rsid w:val="00AA2E9F"/>
    <w:rsid w:val="00AA6F4E"/>
    <w:rsid w:val="00AB1806"/>
    <w:rsid w:val="00AD309E"/>
    <w:rsid w:val="00AD3B34"/>
    <w:rsid w:val="00AE79A6"/>
    <w:rsid w:val="00AF095A"/>
    <w:rsid w:val="00B078B1"/>
    <w:rsid w:val="00B079D3"/>
    <w:rsid w:val="00B101AE"/>
    <w:rsid w:val="00B11D6A"/>
    <w:rsid w:val="00B14EB0"/>
    <w:rsid w:val="00B207B9"/>
    <w:rsid w:val="00B2172C"/>
    <w:rsid w:val="00B21B9F"/>
    <w:rsid w:val="00B221BE"/>
    <w:rsid w:val="00B23C6C"/>
    <w:rsid w:val="00B3059D"/>
    <w:rsid w:val="00B336EB"/>
    <w:rsid w:val="00B404CF"/>
    <w:rsid w:val="00B4157B"/>
    <w:rsid w:val="00B66B42"/>
    <w:rsid w:val="00B70DB9"/>
    <w:rsid w:val="00B73180"/>
    <w:rsid w:val="00B75DCA"/>
    <w:rsid w:val="00B8096E"/>
    <w:rsid w:val="00B82486"/>
    <w:rsid w:val="00B91351"/>
    <w:rsid w:val="00B91869"/>
    <w:rsid w:val="00B9251E"/>
    <w:rsid w:val="00BA571C"/>
    <w:rsid w:val="00BA6B2D"/>
    <w:rsid w:val="00BB22F3"/>
    <w:rsid w:val="00BB527A"/>
    <w:rsid w:val="00BB5EC4"/>
    <w:rsid w:val="00BC3A68"/>
    <w:rsid w:val="00BC5E2E"/>
    <w:rsid w:val="00BC6E2C"/>
    <w:rsid w:val="00BE07C8"/>
    <w:rsid w:val="00C023CB"/>
    <w:rsid w:val="00C02E8D"/>
    <w:rsid w:val="00C066BD"/>
    <w:rsid w:val="00C076E2"/>
    <w:rsid w:val="00C138D4"/>
    <w:rsid w:val="00C1491D"/>
    <w:rsid w:val="00C2027F"/>
    <w:rsid w:val="00C24467"/>
    <w:rsid w:val="00C24CEF"/>
    <w:rsid w:val="00C3214B"/>
    <w:rsid w:val="00C358E3"/>
    <w:rsid w:val="00C42607"/>
    <w:rsid w:val="00C44E62"/>
    <w:rsid w:val="00C61FE3"/>
    <w:rsid w:val="00C65D0F"/>
    <w:rsid w:val="00C66C3E"/>
    <w:rsid w:val="00C70564"/>
    <w:rsid w:val="00C779E3"/>
    <w:rsid w:val="00C85F22"/>
    <w:rsid w:val="00C92CCF"/>
    <w:rsid w:val="00C94013"/>
    <w:rsid w:val="00CA5A98"/>
    <w:rsid w:val="00CA7856"/>
    <w:rsid w:val="00CB0604"/>
    <w:rsid w:val="00CB258B"/>
    <w:rsid w:val="00CB644B"/>
    <w:rsid w:val="00CB66CE"/>
    <w:rsid w:val="00CC0109"/>
    <w:rsid w:val="00CC7DB5"/>
    <w:rsid w:val="00CD4E13"/>
    <w:rsid w:val="00CD69D0"/>
    <w:rsid w:val="00CE2E7C"/>
    <w:rsid w:val="00CF293E"/>
    <w:rsid w:val="00D01366"/>
    <w:rsid w:val="00D0186A"/>
    <w:rsid w:val="00D03C50"/>
    <w:rsid w:val="00D133AD"/>
    <w:rsid w:val="00D135C9"/>
    <w:rsid w:val="00D234B0"/>
    <w:rsid w:val="00D30B1F"/>
    <w:rsid w:val="00D36D4D"/>
    <w:rsid w:val="00D44F59"/>
    <w:rsid w:val="00D508C4"/>
    <w:rsid w:val="00D53326"/>
    <w:rsid w:val="00D53FFB"/>
    <w:rsid w:val="00D57AEC"/>
    <w:rsid w:val="00D65F78"/>
    <w:rsid w:val="00D665BD"/>
    <w:rsid w:val="00D72AF4"/>
    <w:rsid w:val="00D80C51"/>
    <w:rsid w:val="00D83174"/>
    <w:rsid w:val="00D8577F"/>
    <w:rsid w:val="00D875E2"/>
    <w:rsid w:val="00D965E7"/>
    <w:rsid w:val="00DA01B0"/>
    <w:rsid w:val="00DA19AD"/>
    <w:rsid w:val="00DA4531"/>
    <w:rsid w:val="00DB0BB5"/>
    <w:rsid w:val="00DB304F"/>
    <w:rsid w:val="00DB6228"/>
    <w:rsid w:val="00DB7CB9"/>
    <w:rsid w:val="00DC2B2F"/>
    <w:rsid w:val="00DC312F"/>
    <w:rsid w:val="00DC5A35"/>
    <w:rsid w:val="00DD33CE"/>
    <w:rsid w:val="00DE120F"/>
    <w:rsid w:val="00DF26D2"/>
    <w:rsid w:val="00DF39EA"/>
    <w:rsid w:val="00DF4C8F"/>
    <w:rsid w:val="00DF52BD"/>
    <w:rsid w:val="00DF7698"/>
    <w:rsid w:val="00E01394"/>
    <w:rsid w:val="00E07F91"/>
    <w:rsid w:val="00E176F2"/>
    <w:rsid w:val="00E21779"/>
    <w:rsid w:val="00E23BEE"/>
    <w:rsid w:val="00E24BC4"/>
    <w:rsid w:val="00E36FE2"/>
    <w:rsid w:val="00E4100D"/>
    <w:rsid w:val="00E41C30"/>
    <w:rsid w:val="00E41CF2"/>
    <w:rsid w:val="00E57273"/>
    <w:rsid w:val="00E57286"/>
    <w:rsid w:val="00E576F0"/>
    <w:rsid w:val="00E60873"/>
    <w:rsid w:val="00E64754"/>
    <w:rsid w:val="00E6588C"/>
    <w:rsid w:val="00E66E2A"/>
    <w:rsid w:val="00E73262"/>
    <w:rsid w:val="00E83621"/>
    <w:rsid w:val="00E94019"/>
    <w:rsid w:val="00EB5ACC"/>
    <w:rsid w:val="00EC7B1E"/>
    <w:rsid w:val="00ED2FF6"/>
    <w:rsid w:val="00ED5D12"/>
    <w:rsid w:val="00ED5D87"/>
    <w:rsid w:val="00ED62CF"/>
    <w:rsid w:val="00EE10C7"/>
    <w:rsid w:val="00EE147B"/>
    <w:rsid w:val="00EE2B57"/>
    <w:rsid w:val="00EE634C"/>
    <w:rsid w:val="00EF58EF"/>
    <w:rsid w:val="00F110D7"/>
    <w:rsid w:val="00F11D09"/>
    <w:rsid w:val="00F17BCC"/>
    <w:rsid w:val="00F3073E"/>
    <w:rsid w:val="00F3095B"/>
    <w:rsid w:val="00F35BEE"/>
    <w:rsid w:val="00F41FEF"/>
    <w:rsid w:val="00F42C31"/>
    <w:rsid w:val="00F45EC3"/>
    <w:rsid w:val="00F51852"/>
    <w:rsid w:val="00F56128"/>
    <w:rsid w:val="00F64A1B"/>
    <w:rsid w:val="00F64BDD"/>
    <w:rsid w:val="00F70BC3"/>
    <w:rsid w:val="00F77527"/>
    <w:rsid w:val="00F92B61"/>
    <w:rsid w:val="00F96D5E"/>
    <w:rsid w:val="00F97BF5"/>
    <w:rsid w:val="00FA412F"/>
    <w:rsid w:val="00FB07AD"/>
    <w:rsid w:val="00FB1CBF"/>
    <w:rsid w:val="00FB281E"/>
    <w:rsid w:val="00FB2E03"/>
    <w:rsid w:val="00FB782F"/>
    <w:rsid w:val="00FC1FA1"/>
    <w:rsid w:val="00FC3CD8"/>
    <w:rsid w:val="00FC5586"/>
    <w:rsid w:val="00FC6636"/>
    <w:rsid w:val="00FC71ED"/>
    <w:rsid w:val="00FD0B2B"/>
    <w:rsid w:val="00FD1792"/>
    <w:rsid w:val="00FD4BAF"/>
    <w:rsid w:val="00FD53D4"/>
    <w:rsid w:val="00FD68ED"/>
    <w:rsid w:val="00FD69F2"/>
    <w:rsid w:val="00FD7250"/>
    <w:rsid w:val="00FE50C4"/>
    <w:rsid w:val="00FE6C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white"/>
    </o:shapedefaults>
    <o:shapelayout v:ext="edit">
      <o:idmap v:ext="edit" data="1"/>
    </o:shapelayout>
  </w:shapeDefaults>
  <w:decimalSymbol w:val=","/>
  <w:listSeparator w:val=";"/>
  <w14:docId w14:val="3B028E62"/>
  <w15:chartTrackingRefBased/>
  <w15:docId w15:val="{FC7A8202-2927-4BAD-B958-A819D0C658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locked="1" w:uiPriority="0" w:qFormat="1"/>
    <w:lsdException w:name="heading 2" w:locked="1" w:uiPriority="9" w:qFormat="1"/>
    <w:lsdException w:name="heading 3" w:locked="1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0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34" w:qFormat="1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8685F"/>
    <w:pPr>
      <w:jc w:val="both"/>
    </w:pPr>
    <w:rPr>
      <w:rFonts w:ascii="Arial" w:hAnsi="Arial"/>
      <w:sz w:val="22"/>
      <w:szCs w:val="22"/>
      <w:lang w:val="en-GB" w:eastAsia="en-US"/>
    </w:rPr>
  </w:style>
  <w:style w:type="paragraph" w:styleId="Titre1">
    <w:name w:val="heading 1"/>
    <w:basedOn w:val="Normal"/>
    <w:next w:val="Normal"/>
    <w:link w:val="Titre1Car"/>
    <w:qFormat/>
    <w:locked/>
    <w:rsid w:val="00553508"/>
    <w:pPr>
      <w:keepNext/>
      <w:widowControl w:val="0"/>
      <w:numPr>
        <w:numId w:val="33"/>
      </w:numPr>
      <w:tabs>
        <w:tab w:val="num" w:pos="851"/>
      </w:tabs>
      <w:spacing w:before="600" w:after="240"/>
      <w:outlineLvl w:val="0"/>
    </w:pPr>
    <w:rPr>
      <w:rFonts w:eastAsia="Times New Roman"/>
      <w:b/>
      <w:bCs/>
      <w:caps/>
      <w:sz w:val="32"/>
      <w:szCs w:val="24"/>
      <w:lang w:val="fr-FR"/>
    </w:rPr>
  </w:style>
  <w:style w:type="paragraph" w:styleId="Titre2">
    <w:name w:val="heading 2"/>
    <w:basedOn w:val="Normal"/>
    <w:next w:val="Normal"/>
    <w:link w:val="Titre2Car"/>
    <w:uiPriority w:val="9"/>
    <w:qFormat/>
    <w:locked/>
    <w:rsid w:val="00E21779"/>
    <w:pPr>
      <w:keepNext/>
      <w:keepLines/>
      <w:numPr>
        <w:ilvl w:val="1"/>
        <w:numId w:val="33"/>
      </w:numPr>
      <w:spacing w:after="180"/>
      <w:ind w:left="1134"/>
      <w:outlineLvl w:val="1"/>
    </w:pPr>
    <w:rPr>
      <w:rFonts w:eastAsia="Times New Roman"/>
      <w:b/>
      <w:bCs/>
      <w:caps/>
      <w:sz w:val="24"/>
      <w:szCs w:val="26"/>
      <w:lang w:val="fr-FR"/>
    </w:rPr>
  </w:style>
  <w:style w:type="paragraph" w:styleId="Titre3">
    <w:name w:val="heading 3"/>
    <w:basedOn w:val="Normal"/>
    <w:next w:val="Normal"/>
    <w:link w:val="Titre3Car"/>
    <w:uiPriority w:val="9"/>
    <w:qFormat/>
    <w:locked/>
    <w:rsid w:val="00390223"/>
    <w:pPr>
      <w:keepNext/>
      <w:keepLines/>
      <w:numPr>
        <w:ilvl w:val="2"/>
        <w:numId w:val="33"/>
      </w:numPr>
      <w:spacing w:after="60"/>
      <w:outlineLvl w:val="2"/>
    </w:pPr>
    <w:rPr>
      <w:rFonts w:eastAsia="Times New Roman"/>
      <w:b/>
      <w:bCs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3C0A5A"/>
    <w:pPr>
      <w:keepNext/>
      <w:numPr>
        <w:ilvl w:val="3"/>
        <w:numId w:val="33"/>
      </w:numPr>
      <w:spacing w:before="240" w:after="60"/>
      <w:outlineLvl w:val="3"/>
    </w:pPr>
    <w:rPr>
      <w:rFonts w:ascii="Calibri" w:eastAsia="Times New Roman" w:hAnsi="Calibri"/>
      <w:b/>
      <w:bCs/>
      <w:sz w:val="28"/>
      <w:szCs w:val="28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3C0A5A"/>
    <w:pPr>
      <w:numPr>
        <w:ilvl w:val="4"/>
        <w:numId w:val="33"/>
      </w:num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3C0A5A"/>
    <w:pPr>
      <w:numPr>
        <w:ilvl w:val="5"/>
        <w:numId w:val="33"/>
      </w:numPr>
      <w:spacing w:before="240" w:after="60"/>
      <w:outlineLvl w:val="5"/>
    </w:pPr>
    <w:rPr>
      <w:rFonts w:ascii="Calibri" w:eastAsia="Times New Roman" w:hAnsi="Calibri"/>
      <w:b/>
      <w:bCs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3C0A5A"/>
    <w:pPr>
      <w:numPr>
        <w:ilvl w:val="6"/>
        <w:numId w:val="33"/>
      </w:numPr>
      <w:spacing w:before="240" w:after="60"/>
      <w:outlineLvl w:val="6"/>
    </w:pPr>
    <w:rPr>
      <w:rFonts w:ascii="Calibri" w:eastAsia="Times New Roman" w:hAnsi="Calibri"/>
      <w:sz w:val="24"/>
      <w:szCs w:val="24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3C0A5A"/>
    <w:pPr>
      <w:numPr>
        <w:ilvl w:val="7"/>
        <w:numId w:val="33"/>
      </w:numPr>
      <w:spacing w:before="240" w:after="60"/>
      <w:outlineLvl w:val="7"/>
    </w:pPr>
    <w:rPr>
      <w:rFonts w:ascii="Calibri" w:eastAsia="Times New Roman" w:hAnsi="Calibri"/>
      <w:i/>
      <w:iCs/>
      <w:sz w:val="24"/>
      <w:szCs w:val="24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3C0A5A"/>
    <w:pPr>
      <w:numPr>
        <w:ilvl w:val="8"/>
        <w:numId w:val="33"/>
      </w:numPr>
      <w:spacing w:before="240" w:after="60"/>
      <w:outlineLvl w:val="8"/>
    </w:pPr>
    <w:rPr>
      <w:rFonts w:ascii="Calibri Light" w:eastAsia="Times New Roman" w:hAnsi="Calibri Light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rsid w:val="00553508"/>
    <w:rPr>
      <w:rFonts w:ascii="Arial" w:eastAsia="Times New Roman" w:hAnsi="Arial" w:cs="Times New Roman"/>
      <w:b/>
      <w:bCs/>
      <w:caps/>
      <w:sz w:val="32"/>
      <w:szCs w:val="24"/>
      <w:lang w:val="fr-FR"/>
    </w:rPr>
  </w:style>
  <w:style w:type="character" w:customStyle="1" w:styleId="Titre2Car">
    <w:name w:val="Titre 2 Car"/>
    <w:link w:val="Titre2"/>
    <w:uiPriority w:val="9"/>
    <w:rsid w:val="00E21779"/>
    <w:rPr>
      <w:rFonts w:ascii="Arial" w:eastAsia="Times New Roman" w:hAnsi="Arial"/>
      <w:b/>
      <w:bCs/>
      <w:caps/>
      <w:sz w:val="24"/>
      <w:szCs w:val="26"/>
      <w:lang w:eastAsia="en-US"/>
    </w:rPr>
  </w:style>
  <w:style w:type="character" w:customStyle="1" w:styleId="Titre3Car">
    <w:name w:val="Titre 3 Car"/>
    <w:link w:val="Titre3"/>
    <w:uiPriority w:val="9"/>
    <w:rsid w:val="00390223"/>
    <w:rPr>
      <w:rFonts w:ascii="Arial" w:eastAsia="Times New Roman" w:hAnsi="Arial" w:cs="Times New Roman"/>
      <w:b/>
      <w:bCs/>
      <w:sz w:val="20"/>
    </w:rPr>
  </w:style>
  <w:style w:type="character" w:styleId="Accentuation">
    <w:name w:val="Emphasis"/>
    <w:uiPriority w:val="20"/>
    <w:qFormat/>
    <w:rsid w:val="00113080"/>
    <w:rPr>
      <w:i/>
      <w:iCs/>
    </w:rPr>
  </w:style>
  <w:style w:type="paragraph" w:styleId="En-tte">
    <w:name w:val="header"/>
    <w:basedOn w:val="Normal"/>
    <w:link w:val="En-tteCar"/>
    <w:uiPriority w:val="99"/>
    <w:unhideWhenUsed/>
    <w:rsid w:val="00F56128"/>
    <w:pPr>
      <w:tabs>
        <w:tab w:val="center" w:pos="4680"/>
        <w:tab w:val="right" w:pos="9360"/>
      </w:tabs>
    </w:pPr>
  </w:style>
  <w:style w:type="character" w:customStyle="1" w:styleId="En-tteCar">
    <w:name w:val="En-tête Car"/>
    <w:link w:val="En-tte"/>
    <w:uiPriority w:val="99"/>
    <w:rsid w:val="00F56128"/>
    <w:rPr>
      <w:rFonts w:ascii="Square721 BT" w:hAnsi="Square721 BT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F56128"/>
    <w:pPr>
      <w:tabs>
        <w:tab w:val="center" w:pos="4680"/>
        <w:tab w:val="right" w:pos="9360"/>
      </w:tabs>
    </w:pPr>
  </w:style>
  <w:style w:type="character" w:customStyle="1" w:styleId="PieddepageCar">
    <w:name w:val="Pied de page Car"/>
    <w:link w:val="Pieddepage"/>
    <w:uiPriority w:val="99"/>
    <w:rsid w:val="00F56128"/>
    <w:rPr>
      <w:rFonts w:ascii="Square721 BT" w:hAnsi="Square721 BT"/>
      <w:sz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56128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F56128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39"/>
    <w:rsid w:val="00F56128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footerleft">
    <w:name w:val="footer left"/>
    <w:basedOn w:val="En-tte"/>
    <w:link w:val="footerleftChar"/>
    <w:qFormat/>
    <w:locked/>
    <w:rsid w:val="0022481E"/>
    <w:rPr>
      <w:sz w:val="16"/>
      <w:szCs w:val="16"/>
    </w:rPr>
  </w:style>
  <w:style w:type="paragraph" w:customStyle="1" w:styleId="footercentre">
    <w:name w:val="footer centre"/>
    <w:basedOn w:val="En-tte"/>
    <w:link w:val="footercentreChar"/>
    <w:qFormat/>
    <w:locked/>
    <w:rsid w:val="0022481E"/>
    <w:pPr>
      <w:jc w:val="center"/>
    </w:pPr>
    <w:rPr>
      <w:sz w:val="16"/>
      <w:szCs w:val="16"/>
    </w:rPr>
  </w:style>
  <w:style w:type="character" w:customStyle="1" w:styleId="footerleftChar">
    <w:name w:val="footer left Char"/>
    <w:link w:val="footerleft"/>
    <w:rsid w:val="0022481E"/>
    <w:rPr>
      <w:rFonts w:ascii="Arial" w:hAnsi="Arial"/>
      <w:sz w:val="16"/>
      <w:szCs w:val="16"/>
    </w:rPr>
  </w:style>
  <w:style w:type="paragraph" w:customStyle="1" w:styleId="footerright">
    <w:name w:val="footer right"/>
    <w:basedOn w:val="Pieddepage"/>
    <w:link w:val="footerrightChar"/>
    <w:qFormat/>
    <w:locked/>
    <w:rsid w:val="0022481E"/>
    <w:pPr>
      <w:jc w:val="right"/>
    </w:pPr>
    <w:rPr>
      <w:sz w:val="16"/>
      <w:szCs w:val="16"/>
    </w:rPr>
  </w:style>
  <w:style w:type="character" w:customStyle="1" w:styleId="footercentreChar">
    <w:name w:val="footer centre Char"/>
    <w:link w:val="footercentre"/>
    <w:rsid w:val="0022481E"/>
    <w:rPr>
      <w:rFonts w:ascii="Arial" w:hAnsi="Arial"/>
      <w:sz w:val="16"/>
      <w:szCs w:val="16"/>
    </w:rPr>
  </w:style>
  <w:style w:type="paragraph" w:customStyle="1" w:styleId="imagetext">
    <w:name w:val="image text"/>
    <w:basedOn w:val="Normal"/>
    <w:link w:val="imagetextChar"/>
    <w:qFormat/>
    <w:locked/>
    <w:rsid w:val="00E41C30"/>
    <w:rPr>
      <w:i/>
    </w:rPr>
  </w:style>
  <w:style w:type="character" w:customStyle="1" w:styleId="footerrightChar">
    <w:name w:val="footer right Char"/>
    <w:link w:val="footerright"/>
    <w:rsid w:val="0022481E"/>
    <w:rPr>
      <w:rFonts w:ascii="Arial" w:hAnsi="Arial"/>
      <w:sz w:val="16"/>
      <w:szCs w:val="16"/>
    </w:rPr>
  </w:style>
  <w:style w:type="paragraph" w:customStyle="1" w:styleId="bullet">
    <w:name w:val="bullet"/>
    <w:basedOn w:val="Normal"/>
    <w:link w:val="bulletChar"/>
    <w:qFormat/>
    <w:locked/>
    <w:rsid w:val="00B8096E"/>
    <w:pPr>
      <w:numPr>
        <w:numId w:val="1"/>
      </w:numPr>
      <w:spacing w:after="60"/>
      <w:ind w:left="568" w:hanging="284"/>
      <w:contextualSpacing/>
    </w:pPr>
  </w:style>
  <w:style w:type="paragraph" w:customStyle="1" w:styleId="bullet-sub">
    <w:name w:val="bullet-sub"/>
    <w:basedOn w:val="bullet"/>
    <w:link w:val="bullet-subChar"/>
    <w:qFormat/>
    <w:locked/>
    <w:rsid w:val="00B8096E"/>
    <w:pPr>
      <w:numPr>
        <w:ilvl w:val="1"/>
        <w:numId w:val="3"/>
      </w:numPr>
      <w:ind w:left="1135" w:hanging="284"/>
    </w:pPr>
  </w:style>
  <w:style w:type="paragraph" w:customStyle="1" w:styleId="letteredlist">
    <w:name w:val="lettered list"/>
    <w:basedOn w:val="Normal"/>
    <w:link w:val="letteredlistChar"/>
    <w:qFormat/>
    <w:locked/>
    <w:rsid w:val="00E41C30"/>
    <w:pPr>
      <w:numPr>
        <w:numId w:val="5"/>
      </w:numPr>
      <w:ind w:left="568" w:hanging="284"/>
      <w:contextualSpacing/>
    </w:pPr>
  </w:style>
  <w:style w:type="character" w:customStyle="1" w:styleId="bulletChar">
    <w:name w:val="bullet Char"/>
    <w:link w:val="bullet"/>
    <w:rsid w:val="00B8096E"/>
    <w:rPr>
      <w:rFonts w:ascii="Arial" w:hAnsi="Arial"/>
      <w:sz w:val="20"/>
    </w:rPr>
  </w:style>
  <w:style w:type="paragraph" w:customStyle="1" w:styleId="numberedlist">
    <w:name w:val="numbered list"/>
    <w:basedOn w:val="Normal"/>
    <w:link w:val="numberedlistChar"/>
    <w:qFormat/>
    <w:locked/>
    <w:rsid w:val="00E41C30"/>
    <w:pPr>
      <w:numPr>
        <w:numId w:val="4"/>
      </w:numPr>
      <w:ind w:left="568" w:hanging="284"/>
      <w:contextualSpacing/>
    </w:pPr>
  </w:style>
  <w:style w:type="character" w:customStyle="1" w:styleId="bullet-subChar">
    <w:name w:val="bullet-sub Char"/>
    <w:link w:val="bullet-sub"/>
    <w:rsid w:val="00B8096E"/>
    <w:rPr>
      <w:rFonts w:ascii="Arial" w:hAnsi="Arial"/>
      <w:sz w:val="20"/>
    </w:rPr>
  </w:style>
  <w:style w:type="paragraph" w:customStyle="1" w:styleId="signaturetext">
    <w:name w:val="signature text"/>
    <w:basedOn w:val="imagetext"/>
    <w:link w:val="signaturetextChar"/>
    <w:qFormat/>
    <w:locked/>
    <w:rsid w:val="00E41C30"/>
  </w:style>
  <w:style w:type="character" w:customStyle="1" w:styleId="numberedlistChar">
    <w:name w:val="numbered list Char"/>
    <w:link w:val="numberedlist"/>
    <w:rsid w:val="00E41C30"/>
    <w:rPr>
      <w:rFonts w:ascii="Arial" w:hAnsi="Arial"/>
      <w:sz w:val="20"/>
    </w:rPr>
  </w:style>
  <w:style w:type="character" w:customStyle="1" w:styleId="imagetextChar">
    <w:name w:val="image text Char"/>
    <w:link w:val="imagetext"/>
    <w:rsid w:val="00E41C30"/>
    <w:rPr>
      <w:rFonts w:ascii="Arial" w:hAnsi="Arial"/>
      <w:i/>
      <w:sz w:val="20"/>
    </w:rPr>
  </w:style>
  <w:style w:type="character" w:customStyle="1" w:styleId="letteredlistChar">
    <w:name w:val="lettered list Char"/>
    <w:link w:val="letteredlist"/>
    <w:rsid w:val="00E41C30"/>
    <w:rPr>
      <w:rFonts w:ascii="Arial" w:hAnsi="Arial"/>
      <w:sz w:val="20"/>
    </w:rPr>
  </w:style>
  <w:style w:type="character" w:customStyle="1" w:styleId="signaturetextChar">
    <w:name w:val="signature text Char"/>
    <w:link w:val="signaturetext"/>
    <w:rsid w:val="00E41C30"/>
    <w:rPr>
      <w:rFonts w:ascii="Arial" w:hAnsi="Arial"/>
      <w:i/>
      <w:sz w:val="20"/>
    </w:rPr>
  </w:style>
  <w:style w:type="paragraph" w:customStyle="1" w:styleId="Listemoyenne2-Accent41">
    <w:name w:val="Liste moyenne 2 - Accent 41"/>
    <w:basedOn w:val="Normal"/>
    <w:link w:val="Listemoyenne2-Accent4Car"/>
    <w:uiPriority w:val="34"/>
    <w:qFormat/>
    <w:rsid w:val="007F3526"/>
    <w:pPr>
      <w:ind w:left="720"/>
      <w:contextualSpacing/>
    </w:pPr>
  </w:style>
  <w:style w:type="paragraph" w:customStyle="1" w:styleId="Subsectionheading">
    <w:name w:val="Subsection heading"/>
    <w:basedOn w:val="Normal"/>
    <w:link w:val="SubsectionChar"/>
    <w:rsid w:val="007B1825"/>
    <w:pPr>
      <w:numPr>
        <w:ilvl w:val="1"/>
        <w:numId w:val="11"/>
      </w:numPr>
      <w:spacing w:after="180"/>
    </w:pPr>
    <w:rPr>
      <w:b/>
    </w:rPr>
  </w:style>
  <w:style w:type="paragraph" w:customStyle="1" w:styleId="sub-subsectionheading">
    <w:name w:val="sub-subsection heading"/>
    <w:basedOn w:val="Listemoyenne2-Accent41"/>
    <w:link w:val="sub-subsectionheadingChar"/>
    <w:rsid w:val="007B1825"/>
    <w:pPr>
      <w:numPr>
        <w:ilvl w:val="2"/>
        <w:numId w:val="11"/>
      </w:numPr>
      <w:spacing w:after="60"/>
      <w:ind w:left="1248" w:hanging="794"/>
    </w:pPr>
  </w:style>
  <w:style w:type="character" w:customStyle="1" w:styleId="Listemoyenne2-Accent4Car">
    <w:name w:val="Liste moyenne 2 - Accent 4 Car"/>
    <w:link w:val="Listemoyenne2-Accent41"/>
    <w:uiPriority w:val="34"/>
    <w:rsid w:val="00193406"/>
    <w:rPr>
      <w:rFonts w:ascii="Arial" w:hAnsi="Arial"/>
      <w:sz w:val="20"/>
    </w:rPr>
  </w:style>
  <w:style w:type="character" w:customStyle="1" w:styleId="SubsectionChar">
    <w:name w:val="Subsection Char"/>
    <w:link w:val="Subsectionheading"/>
    <w:rsid w:val="007B1825"/>
    <w:rPr>
      <w:rFonts w:ascii="Arial" w:hAnsi="Arial"/>
      <w:b/>
      <w:sz w:val="20"/>
    </w:rPr>
  </w:style>
  <w:style w:type="paragraph" w:customStyle="1" w:styleId="sub-subsectiontext">
    <w:name w:val="sub-subsection text"/>
    <w:basedOn w:val="Normal"/>
    <w:link w:val="sub-subsectiontextChar"/>
    <w:rsid w:val="00193406"/>
    <w:pPr>
      <w:ind w:left="1247"/>
    </w:pPr>
  </w:style>
  <w:style w:type="character" w:customStyle="1" w:styleId="sub-subsectionheadingChar">
    <w:name w:val="sub-subsection heading Char"/>
    <w:link w:val="sub-subsectionheading"/>
    <w:rsid w:val="007B1825"/>
    <w:rPr>
      <w:rFonts w:ascii="Arial" w:hAnsi="Arial"/>
      <w:sz w:val="20"/>
    </w:rPr>
  </w:style>
  <w:style w:type="paragraph" w:customStyle="1" w:styleId="subsectiontext">
    <w:name w:val="subsection text"/>
    <w:basedOn w:val="Normal"/>
    <w:link w:val="subsectiontextChar"/>
    <w:rsid w:val="004743EC"/>
    <w:pPr>
      <w:ind w:left="454"/>
    </w:pPr>
  </w:style>
  <w:style w:type="character" w:customStyle="1" w:styleId="sub-subsectiontextChar">
    <w:name w:val="sub-subsection text Char"/>
    <w:link w:val="sub-subsectiontext"/>
    <w:rsid w:val="00193406"/>
    <w:rPr>
      <w:rFonts w:ascii="Arial" w:hAnsi="Arial"/>
      <w:sz w:val="20"/>
    </w:rPr>
  </w:style>
  <w:style w:type="paragraph" w:customStyle="1" w:styleId="bulletsub-subsection">
    <w:name w:val="bullet sub-subsection"/>
    <w:basedOn w:val="bullet"/>
    <w:link w:val="bulletsub-subsectionChar"/>
    <w:rsid w:val="003A6952"/>
    <w:pPr>
      <w:ind w:left="1531"/>
    </w:pPr>
  </w:style>
  <w:style w:type="character" w:customStyle="1" w:styleId="subsectiontextChar">
    <w:name w:val="subsection text Char"/>
    <w:link w:val="subsectiontext"/>
    <w:rsid w:val="004743EC"/>
    <w:rPr>
      <w:rFonts w:ascii="Arial" w:hAnsi="Arial"/>
      <w:sz w:val="20"/>
    </w:rPr>
  </w:style>
  <w:style w:type="character" w:customStyle="1" w:styleId="bulletsub-subsectionChar">
    <w:name w:val="bullet sub-subsection Char"/>
    <w:link w:val="bulletsub-subsection"/>
    <w:rsid w:val="003A6952"/>
    <w:rPr>
      <w:rFonts w:ascii="Arial" w:hAnsi="Arial"/>
      <w:sz w:val="20"/>
    </w:rPr>
  </w:style>
  <w:style w:type="paragraph" w:customStyle="1" w:styleId="DocTitle">
    <w:name w:val="Doc Title"/>
    <w:basedOn w:val="Normal"/>
    <w:link w:val="DocTitleChar"/>
    <w:qFormat/>
    <w:rsid w:val="001D7D3F"/>
    <w:rPr>
      <w:b/>
      <w:sz w:val="44"/>
      <w:szCs w:val="44"/>
    </w:rPr>
  </w:style>
  <w:style w:type="paragraph" w:customStyle="1" w:styleId="Docsubtitle1">
    <w:name w:val="Doc subtitle1"/>
    <w:basedOn w:val="Normal"/>
    <w:link w:val="Docsubtitle1Char"/>
    <w:qFormat/>
    <w:rsid w:val="006B7209"/>
    <w:rPr>
      <w:b/>
      <w:sz w:val="28"/>
      <w:szCs w:val="28"/>
    </w:rPr>
  </w:style>
  <w:style w:type="character" w:customStyle="1" w:styleId="DocTitleChar">
    <w:name w:val="Doc Title Char"/>
    <w:link w:val="DocTitle"/>
    <w:rsid w:val="001D7D3F"/>
    <w:rPr>
      <w:rFonts w:ascii="Arial" w:hAnsi="Arial"/>
      <w:b/>
      <w:sz w:val="44"/>
      <w:szCs w:val="44"/>
    </w:rPr>
  </w:style>
  <w:style w:type="paragraph" w:customStyle="1" w:styleId="Docsubtitle2">
    <w:name w:val="Doc subtitle2"/>
    <w:basedOn w:val="Normal"/>
    <w:link w:val="Docsubtitle2Char"/>
    <w:qFormat/>
    <w:rsid w:val="006B7209"/>
    <w:rPr>
      <w:sz w:val="28"/>
      <w:szCs w:val="28"/>
    </w:rPr>
  </w:style>
  <w:style w:type="character" w:customStyle="1" w:styleId="Docsubtitle1Char">
    <w:name w:val="Doc subtitle1 Char"/>
    <w:link w:val="Docsubtitle1"/>
    <w:rsid w:val="006B7209"/>
    <w:rPr>
      <w:rFonts w:ascii="Arial" w:hAnsi="Arial"/>
      <w:b/>
      <w:sz w:val="28"/>
      <w:szCs w:val="28"/>
    </w:rPr>
  </w:style>
  <w:style w:type="paragraph" w:styleId="TM2">
    <w:name w:val="toc 2"/>
    <w:basedOn w:val="Normal"/>
    <w:next w:val="Normal"/>
    <w:autoRedefine/>
    <w:semiHidden/>
    <w:rsid w:val="005A2A3D"/>
    <w:pPr>
      <w:ind w:left="180"/>
    </w:pPr>
    <w:rPr>
      <w:rFonts w:eastAsia="Times New Roman"/>
      <w:szCs w:val="24"/>
    </w:rPr>
  </w:style>
  <w:style w:type="character" w:customStyle="1" w:styleId="Docsubtitle2Char">
    <w:name w:val="Doc subtitle2 Char"/>
    <w:link w:val="Docsubtitle2"/>
    <w:rsid w:val="006B7209"/>
    <w:rPr>
      <w:rFonts w:ascii="Arial" w:hAnsi="Arial"/>
      <w:sz w:val="28"/>
      <w:szCs w:val="28"/>
    </w:rPr>
  </w:style>
  <w:style w:type="character" w:styleId="Lienhypertexte">
    <w:name w:val="Hyperlink"/>
    <w:uiPriority w:val="99"/>
    <w:rsid w:val="005A2A3D"/>
    <w:rPr>
      <w:color w:val="0000FF"/>
      <w:u w:val="single"/>
    </w:rPr>
  </w:style>
  <w:style w:type="table" w:customStyle="1" w:styleId="WSITable">
    <w:name w:val="WSI Table"/>
    <w:basedOn w:val="TableauNormal"/>
    <w:uiPriority w:val="61"/>
    <w:rsid w:val="00D234B0"/>
    <w:rPr>
      <w:rFonts w:ascii="Arial" w:hAnsi="Arial"/>
      <w:color w:val="000000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blStylePr w:type="firstRow">
      <w:pPr>
        <w:spacing w:before="0" w:after="0" w:line="240" w:lineRule="auto"/>
      </w:pPr>
      <w:rPr>
        <w:b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D9D9D9"/>
      </w:tcPr>
    </w:tblStylePr>
    <w:tblStylePr w:type="lastRow">
      <w:pPr>
        <w:spacing w:before="0" w:after="0" w:line="240" w:lineRule="auto"/>
      </w:p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firstCol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</w:tcPr>
    </w:tblStylePr>
    <w:tblStylePr w:type="lastCol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Horz">
      <w:rPr>
        <w:rFonts w:ascii="Arial" w:hAnsi="Arial"/>
        <w:sz w:val="20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  <w:shd w:val="clear" w:color="auto" w:fill="FFFFFF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</w:tcPr>
    </w:tblStylePr>
  </w:style>
  <w:style w:type="table" w:customStyle="1" w:styleId="LightList1">
    <w:name w:val="Light List1"/>
    <w:basedOn w:val="TableauNormal"/>
    <w:uiPriority w:val="61"/>
    <w:rsid w:val="00D234B0"/>
    <w:rPr>
      <w:rFonts w:ascii="Arial" w:hAnsi="Arial"/>
      <w:color w:val="000000"/>
    </w:rPr>
    <w:tblPr>
      <w:tblStyleRowBandSize w:val="1"/>
      <w:tblStyleColBandSize w:val="1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pPr>
        <w:spacing w:before="0" w:after="0" w:line="240" w:lineRule="auto"/>
      </w:pPr>
      <w:rPr>
        <w:b/>
      </w:rPr>
      <w:tblPr/>
      <w:tcPr>
        <w:shd w:val="clear" w:color="auto" w:fill="D9D9D9"/>
      </w:tcPr>
    </w:tblStylePr>
    <w:tblStylePr w:type="lastRow">
      <w:pPr>
        <w:spacing w:before="0" w:after="0" w:line="240" w:lineRule="auto"/>
      </w:p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firstCol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</w:tcPr>
    </w:tblStylePr>
    <w:tblStylePr w:type="lastCol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Horz">
      <w:rPr>
        <w:rFonts w:ascii="Arial" w:hAnsi="Arial"/>
        <w:sz w:val="20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  <w:shd w:val="clear" w:color="auto" w:fill="FFFFFF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</w:tcPr>
    </w:tblStylePr>
  </w:style>
  <w:style w:type="paragraph" w:customStyle="1" w:styleId="bullettext">
    <w:name w:val="bullet text"/>
    <w:basedOn w:val="bullet"/>
    <w:link w:val="bullettextChar"/>
    <w:qFormat/>
    <w:rsid w:val="00B8096E"/>
    <w:pPr>
      <w:numPr>
        <w:numId w:val="0"/>
      </w:numPr>
      <w:ind w:left="567"/>
    </w:pPr>
  </w:style>
  <w:style w:type="paragraph" w:customStyle="1" w:styleId="bullet-subtext">
    <w:name w:val="bullet-sub text"/>
    <w:basedOn w:val="bullettext"/>
    <w:link w:val="bullet-subtextChar"/>
    <w:qFormat/>
    <w:rsid w:val="00BA6B2D"/>
    <w:pPr>
      <w:ind w:left="1134"/>
    </w:pPr>
  </w:style>
  <w:style w:type="character" w:customStyle="1" w:styleId="bullettextChar">
    <w:name w:val="bullet text Char"/>
    <w:link w:val="bullettext"/>
    <w:rsid w:val="00B8096E"/>
    <w:rPr>
      <w:rFonts w:ascii="Arial" w:hAnsi="Arial"/>
      <w:sz w:val="20"/>
    </w:rPr>
  </w:style>
  <w:style w:type="character" w:customStyle="1" w:styleId="bullet-subtextChar">
    <w:name w:val="bullet-sub text Char"/>
    <w:link w:val="bullet-subtext"/>
    <w:rsid w:val="00BA6B2D"/>
    <w:rPr>
      <w:rFonts w:ascii="Arial" w:hAnsi="Arial"/>
      <w:sz w:val="20"/>
    </w:rPr>
  </w:style>
  <w:style w:type="paragraph" w:customStyle="1" w:styleId="tablebullet">
    <w:name w:val="table bullet"/>
    <w:basedOn w:val="Listemoyenne2-Accent41"/>
    <w:link w:val="tablebulletChar"/>
    <w:qFormat/>
    <w:rsid w:val="00110754"/>
    <w:pPr>
      <w:numPr>
        <w:numId w:val="12"/>
      </w:numPr>
      <w:ind w:left="284" w:hanging="284"/>
    </w:pPr>
    <w:rPr>
      <w:color w:val="000000"/>
    </w:rPr>
  </w:style>
  <w:style w:type="character" w:customStyle="1" w:styleId="tablebulletChar">
    <w:name w:val="table bullet Char"/>
    <w:link w:val="tablebullet"/>
    <w:rsid w:val="00110754"/>
    <w:rPr>
      <w:rFonts w:ascii="Arial" w:hAnsi="Arial"/>
      <w:color w:val="000000"/>
      <w:sz w:val="20"/>
    </w:rPr>
  </w:style>
  <w:style w:type="paragraph" w:customStyle="1" w:styleId="bullet-sub-sub">
    <w:name w:val="bullet-sub-sub"/>
    <w:basedOn w:val="bullet-sub"/>
    <w:link w:val="bullet-sub-subChar"/>
    <w:qFormat/>
    <w:rsid w:val="00B8096E"/>
    <w:pPr>
      <w:numPr>
        <w:ilvl w:val="2"/>
      </w:numPr>
      <w:ind w:left="1702" w:hanging="284"/>
    </w:pPr>
  </w:style>
  <w:style w:type="paragraph" w:customStyle="1" w:styleId="bullet-sub-subtext">
    <w:name w:val="bullet-sub-sub text"/>
    <w:basedOn w:val="bullet-subtext"/>
    <w:link w:val="bullet-sub-subtextChar"/>
    <w:qFormat/>
    <w:rsid w:val="00BA6B2D"/>
    <w:pPr>
      <w:ind w:left="1701"/>
    </w:pPr>
  </w:style>
  <w:style w:type="character" w:customStyle="1" w:styleId="bullet-sub-subChar">
    <w:name w:val="bullet-sub-sub Char"/>
    <w:link w:val="bullet-sub-sub"/>
    <w:rsid w:val="00B8096E"/>
    <w:rPr>
      <w:rFonts w:ascii="Arial" w:hAnsi="Arial"/>
      <w:sz w:val="20"/>
    </w:rPr>
  </w:style>
  <w:style w:type="paragraph" w:customStyle="1" w:styleId="tablesub-bullet">
    <w:name w:val="table sub-bullet"/>
    <w:basedOn w:val="tablebullet"/>
    <w:link w:val="tablesub-bulletChar"/>
    <w:qFormat/>
    <w:rsid w:val="00B8096E"/>
    <w:pPr>
      <w:numPr>
        <w:numId w:val="13"/>
      </w:numPr>
      <w:ind w:left="568" w:hanging="284"/>
    </w:pPr>
  </w:style>
  <w:style w:type="character" w:customStyle="1" w:styleId="bullet-sub-subtextChar">
    <w:name w:val="bullet-sub-sub text Char"/>
    <w:link w:val="bullet-sub-subtext"/>
    <w:rsid w:val="00BA6B2D"/>
    <w:rPr>
      <w:rFonts w:ascii="Arial" w:hAnsi="Arial"/>
      <w:sz w:val="20"/>
    </w:rPr>
  </w:style>
  <w:style w:type="character" w:customStyle="1" w:styleId="tablesub-bulletChar">
    <w:name w:val="table sub-bullet Char"/>
    <w:link w:val="tablesub-bullet"/>
    <w:rsid w:val="00B8096E"/>
    <w:rPr>
      <w:rFonts w:ascii="Arial" w:hAnsi="Arial"/>
      <w:color w:val="000000"/>
      <w:sz w:val="20"/>
    </w:rPr>
  </w:style>
  <w:style w:type="paragraph" w:styleId="TM1">
    <w:name w:val="toc 1"/>
    <w:basedOn w:val="Normal"/>
    <w:next w:val="Normal"/>
    <w:autoRedefine/>
    <w:uiPriority w:val="39"/>
    <w:rsid w:val="00ED62CF"/>
    <w:pPr>
      <w:spacing w:before="240"/>
    </w:pPr>
    <w:rPr>
      <w:rFonts w:eastAsia="Times New Roman"/>
      <w:b/>
      <w:caps/>
      <w:sz w:val="32"/>
      <w:szCs w:val="24"/>
    </w:rPr>
  </w:style>
  <w:style w:type="paragraph" w:customStyle="1" w:styleId="Doctitle0">
    <w:name w:val="Doc title"/>
    <w:basedOn w:val="Normal"/>
    <w:rsid w:val="00D0186A"/>
    <w:rPr>
      <w:rFonts w:eastAsia="Times New Roman"/>
      <w:b/>
      <w:sz w:val="40"/>
      <w:szCs w:val="24"/>
    </w:rPr>
  </w:style>
  <w:style w:type="character" w:styleId="Numrodepage">
    <w:name w:val="page number"/>
    <w:rsid w:val="00D0186A"/>
    <w:rPr>
      <w:rFonts w:ascii="Arial" w:hAnsi="Arial"/>
      <w:sz w:val="16"/>
    </w:rPr>
  </w:style>
  <w:style w:type="paragraph" w:customStyle="1" w:styleId="Subpointbullets">
    <w:name w:val="Subpoint bullets"/>
    <w:basedOn w:val="Normal"/>
    <w:rsid w:val="00D0186A"/>
    <w:pPr>
      <w:numPr>
        <w:numId w:val="14"/>
      </w:numPr>
      <w:tabs>
        <w:tab w:val="clear" w:pos="1267"/>
        <w:tab w:val="left" w:pos="1531"/>
      </w:tabs>
      <w:ind w:left="1531" w:hanging="284"/>
    </w:pPr>
    <w:rPr>
      <w:rFonts w:eastAsia="Times New Roman"/>
      <w:szCs w:val="24"/>
    </w:rPr>
  </w:style>
  <w:style w:type="paragraph" w:styleId="Titre">
    <w:name w:val="Title"/>
    <w:basedOn w:val="Normal"/>
    <w:next w:val="Normal"/>
    <w:link w:val="TitreCar"/>
    <w:uiPriority w:val="10"/>
    <w:qFormat/>
    <w:rsid w:val="001A30C2"/>
    <w:pPr>
      <w:spacing w:line="1000" w:lineRule="exact"/>
      <w:contextualSpacing/>
    </w:pPr>
    <w:rPr>
      <w:rFonts w:eastAsia="Times New Roman"/>
      <w:b/>
      <w:caps/>
      <w:color w:val="FFFFFF"/>
      <w:spacing w:val="-10"/>
      <w:kern w:val="28"/>
      <w:sz w:val="108"/>
      <w:szCs w:val="56"/>
      <w:lang w:val="en-AU"/>
    </w:rPr>
  </w:style>
  <w:style w:type="character" w:customStyle="1" w:styleId="TitreCar">
    <w:name w:val="Titre Car"/>
    <w:link w:val="Titre"/>
    <w:uiPriority w:val="10"/>
    <w:rsid w:val="001A30C2"/>
    <w:rPr>
      <w:rFonts w:ascii="Arial" w:eastAsia="Times New Roman" w:hAnsi="Arial" w:cs="Times New Roman"/>
      <w:b/>
      <w:caps/>
      <w:color w:val="FFFFFF"/>
      <w:spacing w:val="-10"/>
      <w:kern w:val="28"/>
      <w:sz w:val="108"/>
      <w:szCs w:val="56"/>
      <w:lang w:val="en-AU"/>
    </w:rPr>
  </w:style>
  <w:style w:type="numbering" w:customStyle="1" w:styleId="ListBullets">
    <w:name w:val="ListBullets"/>
    <w:uiPriority w:val="99"/>
    <w:rsid w:val="001A30C2"/>
    <w:pPr>
      <w:numPr>
        <w:numId w:val="18"/>
      </w:numPr>
    </w:pPr>
  </w:style>
  <w:style w:type="paragraph" w:styleId="Listepuces">
    <w:name w:val="List Bullet"/>
    <w:basedOn w:val="Normal"/>
    <w:uiPriority w:val="99"/>
    <w:unhideWhenUsed/>
    <w:qFormat/>
    <w:rsid w:val="001A30C2"/>
    <w:pPr>
      <w:numPr>
        <w:numId w:val="18"/>
      </w:numPr>
      <w:spacing w:after="80" w:line="259" w:lineRule="auto"/>
      <w:contextualSpacing/>
    </w:pPr>
  </w:style>
  <w:style w:type="paragraph" w:styleId="Listepuces2">
    <w:name w:val="List Bullet 2"/>
    <w:basedOn w:val="Normal"/>
    <w:uiPriority w:val="99"/>
    <w:unhideWhenUsed/>
    <w:rsid w:val="001A30C2"/>
    <w:pPr>
      <w:numPr>
        <w:ilvl w:val="1"/>
        <w:numId w:val="18"/>
      </w:numPr>
      <w:spacing w:after="80" w:line="259" w:lineRule="auto"/>
      <w:contextualSpacing/>
    </w:pPr>
  </w:style>
  <w:style w:type="paragraph" w:styleId="Listepuces3">
    <w:name w:val="List Bullet 3"/>
    <w:basedOn w:val="Normal"/>
    <w:uiPriority w:val="99"/>
    <w:unhideWhenUsed/>
    <w:rsid w:val="001A30C2"/>
    <w:pPr>
      <w:numPr>
        <w:ilvl w:val="2"/>
        <w:numId w:val="18"/>
      </w:numPr>
      <w:spacing w:after="80" w:line="259" w:lineRule="auto"/>
      <w:ind w:left="851"/>
      <w:contextualSpacing/>
    </w:pPr>
  </w:style>
  <w:style w:type="paragraph" w:styleId="Listepuces4">
    <w:name w:val="List Bullet 4"/>
    <w:basedOn w:val="Normal"/>
    <w:uiPriority w:val="99"/>
    <w:unhideWhenUsed/>
    <w:rsid w:val="001A30C2"/>
    <w:pPr>
      <w:numPr>
        <w:ilvl w:val="3"/>
        <w:numId w:val="18"/>
      </w:numPr>
      <w:spacing w:after="80" w:line="259" w:lineRule="auto"/>
      <w:ind w:left="1135"/>
      <w:contextualSpacing/>
    </w:pPr>
  </w:style>
  <w:style w:type="paragraph" w:styleId="Listepuces5">
    <w:name w:val="List Bullet 5"/>
    <w:basedOn w:val="Normal"/>
    <w:uiPriority w:val="99"/>
    <w:unhideWhenUsed/>
    <w:rsid w:val="001A30C2"/>
    <w:pPr>
      <w:numPr>
        <w:ilvl w:val="4"/>
        <w:numId w:val="18"/>
      </w:numPr>
      <w:spacing w:after="80" w:line="259" w:lineRule="auto"/>
      <w:ind w:left="1418"/>
      <w:contextualSpacing/>
    </w:pPr>
  </w:style>
  <w:style w:type="paragraph" w:customStyle="1" w:styleId="titres">
    <w:name w:val="titres"/>
    <w:basedOn w:val="Normal"/>
    <w:uiPriority w:val="99"/>
    <w:rsid w:val="005C45EB"/>
    <w:pPr>
      <w:tabs>
        <w:tab w:val="left" w:pos="283"/>
      </w:tabs>
      <w:autoSpaceDE w:val="0"/>
      <w:autoSpaceDN w:val="0"/>
      <w:adjustRightInd w:val="0"/>
      <w:spacing w:after="170" w:line="288" w:lineRule="auto"/>
      <w:textAlignment w:val="center"/>
    </w:pPr>
    <w:rPr>
      <w:rFonts w:cs="Arial"/>
      <w:b/>
      <w:bCs/>
      <w:color w:val="000000"/>
      <w:sz w:val="24"/>
      <w:szCs w:val="24"/>
      <w:lang w:val="fr-FR" w:eastAsia="fr-FR"/>
    </w:rPr>
  </w:style>
  <w:style w:type="paragraph" w:customStyle="1" w:styleId="sommairepointills">
    <w:name w:val="sommaire pointillés"/>
    <w:basedOn w:val="Normal"/>
    <w:uiPriority w:val="99"/>
    <w:rsid w:val="0031527D"/>
    <w:pPr>
      <w:tabs>
        <w:tab w:val="left" w:pos="283"/>
        <w:tab w:val="right" w:leader="dot" w:pos="9600"/>
        <w:tab w:val="right" w:pos="9840"/>
      </w:tabs>
      <w:autoSpaceDE w:val="0"/>
      <w:autoSpaceDN w:val="0"/>
      <w:adjustRightInd w:val="0"/>
      <w:spacing w:after="170" w:line="288" w:lineRule="auto"/>
      <w:textAlignment w:val="center"/>
    </w:pPr>
    <w:rPr>
      <w:rFonts w:cs="Arial"/>
      <w:b/>
      <w:bCs/>
      <w:color w:val="000000"/>
      <w:szCs w:val="20"/>
      <w:lang w:val="fr-FR" w:eastAsia="fr-FR"/>
    </w:rPr>
  </w:style>
  <w:style w:type="paragraph" w:customStyle="1" w:styleId="Tramecouleur-Accent31">
    <w:name w:val="Trame couleur - Accent 31"/>
    <w:basedOn w:val="Normal"/>
    <w:link w:val="Tramecouleur-Accent3Car"/>
    <w:uiPriority w:val="34"/>
    <w:qFormat/>
    <w:rsid w:val="00FC6636"/>
    <w:pPr>
      <w:ind w:left="720"/>
      <w:contextualSpacing/>
    </w:pPr>
  </w:style>
  <w:style w:type="character" w:customStyle="1" w:styleId="Tramecouleur-Accent3Car">
    <w:name w:val="Trame couleur - Accent 3 Car"/>
    <w:link w:val="Tramecouleur-Accent31"/>
    <w:uiPriority w:val="34"/>
    <w:rsid w:val="00FC6636"/>
    <w:rPr>
      <w:rFonts w:ascii="Arial" w:hAnsi="Arial"/>
      <w:szCs w:val="22"/>
      <w:lang w:val="en-GB" w:eastAsia="en-US"/>
    </w:rPr>
  </w:style>
  <w:style w:type="paragraph" w:customStyle="1" w:styleId="Textes">
    <w:name w:val="Textes"/>
    <w:basedOn w:val="titres"/>
    <w:uiPriority w:val="99"/>
    <w:rsid w:val="00644CDC"/>
    <w:rPr>
      <w:sz w:val="20"/>
      <w:szCs w:val="20"/>
    </w:rPr>
  </w:style>
  <w:style w:type="paragraph" w:customStyle="1" w:styleId="Grilleclaire-Accent31">
    <w:name w:val="Grille claire - Accent 31"/>
    <w:basedOn w:val="Normal"/>
    <w:uiPriority w:val="34"/>
    <w:qFormat/>
    <w:rsid w:val="000D790D"/>
    <w:pPr>
      <w:ind w:left="708"/>
    </w:pPr>
  </w:style>
  <w:style w:type="paragraph" w:customStyle="1" w:styleId="Tramemoyenne1-Accent11">
    <w:name w:val="Trame moyenne 1 - Accent 11"/>
    <w:uiPriority w:val="1"/>
    <w:qFormat/>
    <w:rsid w:val="00EB5ACC"/>
    <w:rPr>
      <w:rFonts w:ascii="Arial" w:hAnsi="Arial"/>
      <w:szCs w:val="22"/>
      <w:lang w:val="en-GB" w:eastAsia="en-US"/>
    </w:rPr>
  </w:style>
  <w:style w:type="character" w:customStyle="1" w:styleId="Titre4Car">
    <w:name w:val="Titre 4 Car"/>
    <w:link w:val="Titre4"/>
    <w:uiPriority w:val="9"/>
    <w:semiHidden/>
    <w:rsid w:val="003C0A5A"/>
    <w:rPr>
      <w:rFonts w:ascii="Calibri" w:eastAsia="Times New Roman" w:hAnsi="Calibri" w:cs="Times New Roman"/>
      <w:b/>
      <w:bCs/>
      <w:sz w:val="28"/>
      <w:szCs w:val="28"/>
      <w:lang w:val="en-GB" w:eastAsia="en-US"/>
    </w:rPr>
  </w:style>
  <w:style w:type="character" w:customStyle="1" w:styleId="Titre5Car">
    <w:name w:val="Titre 5 Car"/>
    <w:link w:val="Titre5"/>
    <w:uiPriority w:val="9"/>
    <w:semiHidden/>
    <w:rsid w:val="003C0A5A"/>
    <w:rPr>
      <w:rFonts w:ascii="Calibri" w:eastAsia="Times New Roman" w:hAnsi="Calibri" w:cs="Times New Roman"/>
      <w:b/>
      <w:bCs/>
      <w:i/>
      <w:iCs/>
      <w:sz w:val="26"/>
      <w:szCs w:val="26"/>
      <w:lang w:val="en-GB" w:eastAsia="en-US"/>
    </w:rPr>
  </w:style>
  <w:style w:type="character" w:customStyle="1" w:styleId="Titre6Car">
    <w:name w:val="Titre 6 Car"/>
    <w:link w:val="Titre6"/>
    <w:uiPriority w:val="9"/>
    <w:semiHidden/>
    <w:rsid w:val="003C0A5A"/>
    <w:rPr>
      <w:rFonts w:ascii="Calibri" w:eastAsia="Times New Roman" w:hAnsi="Calibri" w:cs="Times New Roman"/>
      <w:b/>
      <w:bCs/>
      <w:sz w:val="22"/>
      <w:szCs w:val="22"/>
      <w:lang w:val="en-GB" w:eastAsia="en-US"/>
    </w:rPr>
  </w:style>
  <w:style w:type="character" w:customStyle="1" w:styleId="Titre7Car">
    <w:name w:val="Titre 7 Car"/>
    <w:link w:val="Titre7"/>
    <w:uiPriority w:val="9"/>
    <w:semiHidden/>
    <w:rsid w:val="003C0A5A"/>
    <w:rPr>
      <w:rFonts w:ascii="Calibri" w:eastAsia="Times New Roman" w:hAnsi="Calibri" w:cs="Times New Roman"/>
      <w:sz w:val="24"/>
      <w:szCs w:val="24"/>
      <w:lang w:val="en-GB" w:eastAsia="en-US"/>
    </w:rPr>
  </w:style>
  <w:style w:type="character" w:customStyle="1" w:styleId="Titre8Car">
    <w:name w:val="Titre 8 Car"/>
    <w:link w:val="Titre8"/>
    <w:uiPriority w:val="9"/>
    <w:semiHidden/>
    <w:rsid w:val="003C0A5A"/>
    <w:rPr>
      <w:rFonts w:ascii="Calibri" w:eastAsia="Times New Roman" w:hAnsi="Calibri" w:cs="Times New Roman"/>
      <w:i/>
      <w:iCs/>
      <w:sz w:val="24"/>
      <w:szCs w:val="24"/>
      <w:lang w:val="en-GB" w:eastAsia="en-US"/>
    </w:rPr>
  </w:style>
  <w:style w:type="character" w:customStyle="1" w:styleId="Titre9Car">
    <w:name w:val="Titre 9 Car"/>
    <w:link w:val="Titre9"/>
    <w:uiPriority w:val="9"/>
    <w:semiHidden/>
    <w:rsid w:val="003C0A5A"/>
    <w:rPr>
      <w:rFonts w:ascii="Calibri Light" w:eastAsia="Times New Roman" w:hAnsi="Calibri Light" w:cs="Times New Roman"/>
      <w:sz w:val="22"/>
      <w:szCs w:val="22"/>
      <w:lang w:val="en-GB" w:eastAsia="en-US"/>
    </w:rPr>
  </w:style>
  <w:style w:type="paragraph" w:styleId="Paragraphedeliste">
    <w:name w:val="List Paragraph"/>
    <w:basedOn w:val="Normal"/>
    <w:uiPriority w:val="34"/>
    <w:qFormat/>
    <w:rsid w:val="00390E6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426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35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93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509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46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jpe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ane\Documents\WSI_A\13_Visual_Identity\WSI_templates_2010\WSI_doc_wcover_wonum_v1.2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62C5D17-E4F6-4034-8181-A801ED423D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WSI_doc_wcover_wonum_v1.2</Template>
  <TotalTime>1</TotalTime>
  <Pages>1</Pages>
  <Words>911</Words>
  <Characters>5014</Characters>
  <Application>Microsoft Office Word</Application>
  <DocSecurity>0</DocSecurity>
  <Lines>41</Lines>
  <Paragraphs>11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WorldSkills International Secretariat</Company>
  <LinksUpToDate>false</LinksUpToDate>
  <CharactersWithSpaces>5914</CharactersWithSpaces>
  <SharedDoc>false</SharedDoc>
  <HLinks>
    <vt:vector size="42" baseType="variant">
      <vt:variant>
        <vt:i4>1310777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_Toc27576586</vt:lpwstr>
      </vt:variant>
      <vt:variant>
        <vt:i4>1507385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_Toc27576585</vt:lpwstr>
      </vt:variant>
      <vt:variant>
        <vt:i4>1441849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_Toc27576584</vt:lpwstr>
      </vt:variant>
      <vt:variant>
        <vt:i4>1114169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_Toc27576583</vt:lpwstr>
      </vt:variant>
      <vt:variant>
        <vt:i4>1048633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_Toc27576582</vt:lpwstr>
      </vt:variant>
      <vt:variant>
        <vt:i4>1245241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_Toc27576581</vt:lpwstr>
      </vt:variant>
      <vt:variant>
        <vt:i4>2555997</vt:i4>
      </vt:variant>
      <vt:variant>
        <vt:i4>-1</vt:i4>
      </vt:variant>
      <vt:variant>
        <vt:i4>1055</vt:i4>
      </vt:variant>
      <vt:variant>
        <vt:i4>1</vt:i4>
      </vt:variant>
      <vt:variant>
        <vt:lpwstr>https://cdn.manomano.com/ruban-adhesif-de-fermeture-de-caisse-carton-scotch-3739-50-mm-x-66-m-0056-mm-chocolat-6-pack-P-8310884-14718088_1.jpg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Simon Woirgard;Marine DEFFAY</dc:creator>
  <cp:keywords/>
  <cp:lastModifiedBy>Angélique HADDAD</cp:lastModifiedBy>
  <cp:revision>4</cp:revision>
  <cp:lastPrinted>2021-08-19T13:13:00Z</cp:lastPrinted>
  <dcterms:created xsi:type="dcterms:W3CDTF">2021-08-19T13:10:00Z</dcterms:created>
  <dcterms:modified xsi:type="dcterms:W3CDTF">2021-08-19T13:13:00Z</dcterms:modified>
</cp:coreProperties>
</file>