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2C5FB4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68B54FBD" w14:textId="11F30689" w:rsidR="001A30C2" w:rsidRPr="00AD309E" w:rsidRDefault="001A30C2" w:rsidP="00761E6E">
      <w:pPr>
        <w:pStyle w:val="Titre"/>
        <w:spacing w:line="276" w:lineRule="auto"/>
        <w:ind w:right="851"/>
        <w:rPr>
          <w:rFonts w:cs="Arial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Sujet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d’épreuve des Finales Nationales</w:t>
      </w:r>
      <w:r w:rsidR="00761E6E">
        <w:rPr>
          <w:rFonts w:cs="Arial"/>
          <w:caps w:val="0"/>
          <w:color w:val="003B5C"/>
          <w:sz w:val="42"/>
          <w:szCs w:val="42"/>
          <w:lang w:val="fr-FR"/>
        </w:rPr>
        <w:t xml:space="preserve"> Phase 1</w:t>
      </w:r>
      <w:r w:rsidR="002A339C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4</w:t>
      </w:r>
      <w:r w:rsidR="00B336EB" w:rsidRPr="00AD309E">
        <w:rPr>
          <w:rFonts w:cs="Arial"/>
          <w:caps w:val="0"/>
          <w:color w:val="003B5C"/>
          <w:sz w:val="42"/>
          <w:szCs w:val="42"/>
          <w:lang w:val="fr-FR"/>
        </w:rPr>
        <w:t>6</w:t>
      </w:r>
      <w:r w:rsidR="00F77527"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proofErr w:type="spellStart"/>
      <w:r w:rsidR="003A1253">
        <w:rPr>
          <w:rFonts w:cs="Arial"/>
          <w:caps w:val="0"/>
          <w:color w:val="003B5C"/>
          <w:sz w:val="42"/>
          <w:szCs w:val="42"/>
          <w:lang w:val="fr-FR"/>
        </w:rPr>
        <w:t>WorldSkills</w:t>
      </w:r>
      <w:proofErr w:type="spellEnd"/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 Compétition</w:t>
      </w:r>
    </w:p>
    <w:p w14:paraId="0EC103FE" w14:textId="77777777" w:rsidR="001A30C2" w:rsidRPr="00C779E3" w:rsidRDefault="001A30C2" w:rsidP="001A30C2">
      <w:pPr>
        <w:pStyle w:val="Titre"/>
        <w:rPr>
          <w:rFonts w:cs="Arial"/>
          <w:caps w:val="0"/>
          <w:color w:val="auto"/>
          <w:sz w:val="72"/>
          <w:szCs w:val="108"/>
          <w:lang w:val="fr-FR"/>
        </w:rPr>
      </w:pPr>
      <w:r w:rsidRPr="00AD309E">
        <w:rPr>
          <w:rFonts w:cs="Arial"/>
          <w:color w:val="003B5C"/>
          <w:sz w:val="72"/>
          <w:szCs w:val="108"/>
          <w:lang w:val="fr-FR"/>
        </w:rPr>
        <w:t>MÉTIER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AD309E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>°</w:t>
      </w:r>
      <w:r w:rsidR="00C2027F">
        <w:rPr>
          <w:rFonts w:cs="Arial"/>
          <w:caps w:val="0"/>
          <w:color w:val="00A7E1"/>
          <w:sz w:val="72"/>
          <w:szCs w:val="108"/>
          <w:lang w:val="fr-FR"/>
        </w:rPr>
        <w:t>05</w:t>
      </w:r>
    </w:p>
    <w:p w14:paraId="1DC2E431" w14:textId="77777777" w:rsidR="001A30C2" w:rsidRPr="00B336EB" w:rsidRDefault="00C2027F" w:rsidP="001A30C2">
      <w:pPr>
        <w:pStyle w:val="Titre"/>
        <w:rPr>
          <w:rFonts w:cs="Arial"/>
          <w:color w:val="00A7E1"/>
          <w:sz w:val="72"/>
          <w:szCs w:val="108"/>
          <w:lang w:val="fr-FR"/>
        </w:rPr>
      </w:pPr>
      <w:r>
        <w:rPr>
          <w:rFonts w:cs="Arial"/>
          <w:color w:val="00A7E1"/>
          <w:sz w:val="72"/>
          <w:szCs w:val="108"/>
          <w:lang w:val="fr-FR"/>
        </w:rPr>
        <w:t>DAO – Dessin industriel</w:t>
      </w:r>
    </w:p>
    <w:p w14:paraId="58B8F920" w14:textId="77777777" w:rsidR="001A30C2" w:rsidRPr="00C779E3" w:rsidRDefault="001A30C2" w:rsidP="00C2027F">
      <w:pPr>
        <w:rPr>
          <w:lang w:val="fr-FR"/>
        </w:rPr>
      </w:pPr>
    </w:p>
    <w:p w14:paraId="4B3A2BD9" w14:textId="77777777" w:rsidR="001A30C2" w:rsidRPr="00C779E3" w:rsidRDefault="001A30C2" w:rsidP="00C2027F">
      <w:pPr>
        <w:rPr>
          <w:lang w:val="fr-FR"/>
        </w:rPr>
      </w:pPr>
    </w:p>
    <w:p w14:paraId="11B0FAE7" w14:textId="77777777" w:rsidR="001A30C2" w:rsidRDefault="001A30C2" w:rsidP="00C2027F">
      <w:pPr>
        <w:rPr>
          <w:lang w:val="fr-FR"/>
        </w:rPr>
      </w:pPr>
    </w:p>
    <w:p w14:paraId="4D9625F1" w14:textId="77777777" w:rsidR="00360608" w:rsidRDefault="00360608" w:rsidP="00C2027F">
      <w:pPr>
        <w:rPr>
          <w:lang w:val="fr-FR"/>
        </w:rPr>
      </w:pPr>
    </w:p>
    <w:p w14:paraId="143A66F8" w14:textId="77777777" w:rsidR="00360608" w:rsidRDefault="00360608" w:rsidP="00C2027F">
      <w:pPr>
        <w:rPr>
          <w:lang w:val="fr-FR"/>
        </w:rPr>
      </w:pPr>
    </w:p>
    <w:p w14:paraId="1F8CF876" w14:textId="77777777" w:rsidR="00360608" w:rsidRPr="00C779E3" w:rsidRDefault="00360608" w:rsidP="00C2027F">
      <w:pPr>
        <w:rPr>
          <w:lang w:val="fr-FR"/>
        </w:rPr>
      </w:pPr>
    </w:p>
    <w:p w14:paraId="7E247B77" w14:textId="77777777" w:rsidR="001A30C2" w:rsidRPr="00C779E3" w:rsidRDefault="001A30C2" w:rsidP="00C2027F">
      <w:pPr>
        <w:rPr>
          <w:lang w:val="fr-FR"/>
        </w:rPr>
      </w:pPr>
    </w:p>
    <w:p w14:paraId="58A171B3" w14:textId="77777777" w:rsidR="001A30C2" w:rsidRPr="00C779E3" w:rsidRDefault="001A30C2" w:rsidP="00C2027F">
      <w:pPr>
        <w:rPr>
          <w:lang w:val="fr-FR"/>
        </w:rPr>
      </w:pPr>
    </w:p>
    <w:p w14:paraId="4493C867" w14:textId="77777777" w:rsidR="001A30C2" w:rsidRPr="00C779E3" w:rsidRDefault="001A30C2" w:rsidP="00C2027F">
      <w:pPr>
        <w:rPr>
          <w:lang w:val="fr-FR"/>
        </w:rPr>
      </w:pPr>
    </w:p>
    <w:p w14:paraId="747BF23A" w14:textId="77777777" w:rsidR="001A30C2" w:rsidRPr="00C779E3" w:rsidRDefault="001A30C2" w:rsidP="001A30C2">
      <w:pPr>
        <w:rPr>
          <w:rFonts w:cs="Arial"/>
          <w:sz w:val="28"/>
          <w:szCs w:val="28"/>
          <w:lang w:val="fr-FR"/>
        </w:rPr>
      </w:pPr>
      <w:r w:rsidRPr="00C779E3">
        <w:rPr>
          <w:rFonts w:cs="Arial"/>
          <w:sz w:val="28"/>
          <w:szCs w:val="28"/>
          <w:lang w:val="fr-FR"/>
        </w:rPr>
        <w:t xml:space="preserve">Soumis par : </w:t>
      </w:r>
    </w:p>
    <w:p w14:paraId="5208A0F7" w14:textId="77777777" w:rsidR="002F56FB" w:rsidRPr="00C779E3" w:rsidRDefault="00C2027F" w:rsidP="002F56FB">
      <w:pPr>
        <w:rPr>
          <w:rFonts w:cs="Arial"/>
          <w:sz w:val="28"/>
          <w:szCs w:val="28"/>
          <w:lang w:val="fr-FR"/>
        </w:rPr>
      </w:pPr>
      <w:r>
        <w:rPr>
          <w:rFonts w:cs="Arial"/>
          <w:color w:val="00A7E1"/>
          <w:sz w:val="28"/>
          <w:szCs w:val="28"/>
          <w:lang w:val="fr-FR"/>
        </w:rPr>
        <w:t>Philippe JEANNEROD</w:t>
      </w:r>
      <w:r w:rsidR="007855C5" w:rsidRPr="00C779E3">
        <w:rPr>
          <w:rFonts w:cs="Arial"/>
          <w:sz w:val="28"/>
          <w:szCs w:val="28"/>
          <w:lang w:val="fr-FR"/>
        </w:rPr>
        <w:t xml:space="preserve">, Expert </w:t>
      </w:r>
      <w:proofErr w:type="spellStart"/>
      <w:r w:rsidR="007855C5" w:rsidRPr="00C779E3">
        <w:rPr>
          <w:rFonts w:cs="Arial"/>
          <w:sz w:val="28"/>
          <w:szCs w:val="28"/>
          <w:lang w:val="fr-FR"/>
        </w:rPr>
        <w:t>WorldSkills</w:t>
      </w:r>
      <w:proofErr w:type="spellEnd"/>
      <w:r w:rsidR="007855C5" w:rsidRPr="00C779E3">
        <w:rPr>
          <w:rFonts w:cs="Arial"/>
          <w:sz w:val="28"/>
          <w:szCs w:val="28"/>
          <w:lang w:val="fr-FR"/>
        </w:rPr>
        <w:t xml:space="preserve"> France</w:t>
      </w:r>
    </w:p>
    <w:p w14:paraId="30141459" w14:textId="77777777" w:rsidR="001A30C2" w:rsidRPr="00C779E3" w:rsidRDefault="001A30C2" w:rsidP="00C2027F">
      <w:pPr>
        <w:rPr>
          <w:lang w:val="fr-FR"/>
        </w:rPr>
      </w:pPr>
    </w:p>
    <w:p w14:paraId="0D5D7466" w14:textId="77777777" w:rsidR="00C2027F" w:rsidRDefault="00C2027F" w:rsidP="00C2027F">
      <w:pPr>
        <w:rPr>
          <w:lang w:val="fr-FR"/>
        </w:rPr>
      </w:pPr>
    </w:p>
    <w:p w14:paraId="55472D44" w14:textId="77777777" w:rsidR="00C2027F" w:rsidRDefault="00C2027F" w:rsidP="00C2027F">
      <w:pPr>
        <w:rPr>
          <w:lang w:val="fr-FR"/>
        </w:rPr>
      </w:pPr>
    </w:p>
    <w:p w14:paraId="26A07D18" w14:textId="77777777" w:rsidR="00823D2D" w:rsidRDefault="00823D2D" w:rsidP="00C2027F">
      <w:pPr>
        <w:rPr>
          <w:lang w:val="fr-FR"/>
        </w:rPr>
        <w:sectPr w:rsidR="00823D2D" w:rsidSect="00DA01B0">
          <w:headerReference w:type="default" r:id="rId8"/>
          <w:footerReference w:type="default" r:id="rId9"/>
          <w:pgSz w:w="11907" w:h="16839" w:code="9"/>
          <w:pgMar w:top="1276" w:right="850" w:bottom="1276" w:left="1134" w:header="454" w:footer="206" w:gutter="0"/>
          <w:cols w:space="708"/>
          <w:docGrid w:linePitch="360"/>
        </w:sectPr>
      </w:pPr>
    </w:p>
    <w:p w14:paraId="75EBD111" w14:textId="77777777" w:rsidR="001F66DB" w:rsidRDefault="001F66DB" w:rsidP="001F66DB">
      <w:pPr>
        <w:rPr>
          <w:lang w:val="fr-FR"/>
        </w:rPr>
      </w:pPr>
    </w:p>
    <w:p w14:paraId="72C060B9" w14:textId="77777777" w:rsidR="00823D2D" w:rsidRDefault="00823D2D" w:rsidP="001F66DB">
      <w:pPr>
        <w:rPr>
          <w:lang w:val="fr-FR"/>
        </w:rPr>
      </w:pPr>
    </w:p>
    <w:p w14:paraId="594B9A9B" w14:textId="77777777" w:rsidR="00823D2D" w:rsidRPr="001F66DB" w:rsidRDefault="00823D2D" w:rsidP="001F66DB">
      <w:pPr>
        <w:rPr>
          <w:lang w:val="fr-FR"/>
        </w:rPr>
      </w:pPr>
    </w:p>
    <w:p w14:paraId="447720D2" w14:textId="77777777" w:rsidR="001F66DB" w:rsidRDefault="001F66DB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29330370" w14:textId="77777777" w:rsidR="001A30C2" w:rsidRDefault="00A46638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D03C50">
        <w:rPr>
          <w:rFonts w:cs="Arial"/>
          <w:caps w:val="0"/>
          <w:color w:val="003B5C"/>
          <w:sz w:val="42"/>
          <w:szCs w:val="42"/>
          <w:lang w:val="fr-FR"/>
        </w:rPr>
        <w:t xml:space="preserve">MODULE </w:t>
      </w:r>
      <w:r w:rsidR="001F66DB" w:rsidRPr="00D03C50">
        <w:rPr>
          <w:rFonts w:cs="Arial"/>
          <w:caps w:val="0"/>
          <w:color w:val="003B5C"/>
          <w:sz w:val="42"/>
          <w:szCs w:val="42"/>
          <w:lang w:val="fr-FR"/>
        </w:rPr>
        <w:t>2</w:t>
      </w:r>
      <w:r w:rsidR="00D03C50">
        <w:rPr>
          <w:color w:val="auto"/>
          <w:sz w:val="36"/>
          <w:szCs w:val="32"/>
          <w:lang w:val="fr-FR"/>
        </w:rPr>
        <w:br/>
      </w:r>
      <w:r w:rsidR="001F66DB">
        <w:rPr>
          <w:color w:val="auto"/>
          <w:sz w:val="36"/>
          <w:szCs w:val="32"/>
          <w:lang w:val="fr-FR"/>
        </w:rPr>
        <w:t>INGENIERIE INVERSE</w:t>
      </w:r>
    </w:p>
    <w:p w14:paraId="2517AFCA" w14:textId="77777777" w:rsidR="00F41FEF" w:rsidRPr="00F41FEF" w:rsidRDefault="00F41FEF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18BF9288" w14:textId="77777777" w:rsidR="00A46638" w:rsidRDefault="00A46638" w:rsidP="004172BF">
      <w:pPr>
        <w:rPr>
          <w:lang w:val="fr-FR"/>
        </w:rPr>
      </w:pPr>
    </w:p>
    <w:p w14:paraId="08651D16" w14:textId="77777777" w:rsidR="004172BF" w:rsidRDefault="004172BF" w:rsidP="004172BF">
      <w:pPr>
        <w:rPr>
          <w:lang w:val="fr-FR"/>
        </w:rPr>
      </w:pPr>
    </w:p>
    <w:p w14:paraId="2A1998E1" w14:textId="77777777" w:rsidR="004172BF" w:rsidRDefault="004172BF" w:rsidP="004172BF">
      <w:pPr>
        <w:rPr>
          <w:lang w:val="fr-FR"/>
        </w:rPr>
      </w:pPr>
    </w:p>
    <w:p w14:paraId="330AB8F2" w14:textId="77777777" w:rsidR="004172BF" w:rsidRDefault="004172BF" w:rsidP="004172BF">
      <w:pPr>
        <w:rPr>
          <w:lang w:val="fr-FR"/>
        </w:rPr>
      </w:pPr>
    </w:p>
    <w:p w14:paraId="3D65E126" w14:textId="77777777" w:rsidR="00F41FEF" w:rsidRDefault="00F41FEF" w:rsidP="00C2027F">
      <w:pPr>
        <w:rPr>
          <w:lang w:val="fr-FR"/>
        </w:rPr>
      </w:pPr>
    </w:p>
    <w:p w14:paraId="087B425A" w14:textId="77777777" w:rsidR="00D0186A" w:rsidRDefault="00AF095A" w:rsidP="00AF095A">
      <w:pPr>
        <w:rPr>
          <w:b/>
          <w:sz w:val="32"/>
          <w:lang w:val="fr-FR"/>
        </w:rPr>
      </w:pPr>
      <w:bookmarkStart w:id="0" w:name="_Toc60882171"/>
      <w:bookmarkStart w:id="1" w:name="_Toc60887857"/>
      <w:r w:rsidRPr="00553508">
        <w:rPr>
          <w:b/>
          <w:sz w:val="32"/>
          <w:lang w:val="fr-FR"/>
        </w:rPr>
        <w:t>TABLE DES MATIERES</w:t>
      </w:r>
      <w:bookmarkEnd w:id="0"/>
      <w:bookmarkEnd w:id="1"/>
    </w:p>
    <w:p w14:paraId="7FA69B52" w14:textId="787127F0" w:rsidR="004C0FF4" w:rsidRDefault="00ED62CF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67515535" w:history="1">
        <w:r w:rsidR="004C0FF4" w:rsidRPr="00951D30">
          <w:rPr>
            <w:rStyle w:val="Lienhypertexte"/>
            <w:noProof/>
          </w:rPr>
          <w:t>1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MISE EN SITUATION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_Toc67515535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4C0FF4">
          <w:rPr>
            <w:noProof/>
            <w:webHidden/>
          </w:rPr>
          <w:t>3</w:t>
        </w:r>
        <w:r w:rsidR="004C0FF4">
          <w:rPr>
            <w:noProof/>
            <w:webHidden/>
          </w:rPr>
          <w:fldChar w:fldCharType="end"/>
        </w:r>
      </w:hyperlink>
    </w:p>
    <w:p w14:paraId="35A18DAE" w14:textId="4E3094DE" w:rsidR="004C0FF4" w:rsidRDefault="00E57273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6" w:history="1">
        <w:r w:rsidR="004C0FF4" w:rsidRPr="00951D30">
          <w:rPr>
            <w:rStyle w:val="Lienhypertexte"/>
            <w:noProof/>
          </w:rPr>
          <w:t>2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Nomenclature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_Toc67515536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4C0FF4">
          <w:rPr>
            <w:noProof/>
            <w:webHidden/>
          </w:rPr>
          <w:t>4</w:t>
        </w:r>
        <w:r w:rsidR="004C0FF4">
          <w:rPr>
            <w:noProof/>
            <w:webHidden/>
          </w:rPr>
          <w:fldChar w:fldCharType="end"/>
        </w:r>
      </w:hyperlink>
    </w:p>
    <w:p w14:paraId="11C51BDD" w14:textId="0FC1C258" w:rsidR="004C0FF4" w:rsidRDefault="00E57273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7" w:history="1">
        <w:r w:rsidR="004C0FF4" w:rsidRPr="00951D30">
          <w:rPr>
            <w:rStyle w:val="Lienhypertexte"/>
            <w:noProof/>
          </w:rPr>
          <w:t>3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DONNEES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_Toc67515537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4C0FF4">
          <w:rPr>
            <w:noProof/>
            <w:webHidden/>
          </w:rPr>
          <w:t>5</w:t>
        </w:r>
        <w:r w:rsidR="004C0FF4">
          <w:rPr>
            <w:noProof/>
            <w:webHidden/>
          </w:rPr>
          <w:fldChar w:fldCharType="end"/>
        </w:r>
      </w:hyperlink>
    </w:p>
    <w:p w14:paraId="51CAA3FB" w14:textId="55FA021D" w:rsidR="004C0FF4" w:rsidRDefault="00E57273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8" w:history="1">
        <w:r w:rsidR="004C0FF4" w:rsidRPr="00951D30">
          <w:rPr>
            <w:rStyle w:val="Lienhypertexte"/>
            <w:noProof/>
          </w:rPr>
          <w:t>4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TRAVAIL DEMANDE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_Toc67515538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4C0FF4">
          <w:rPr>
            <w:noProof/>
            <w:webHidden/>
          </w:rPr>
          <w:t>5</w:t>
        </w:r>
        <w:r w:rsidR="004C0FF4">
          <w:rPr>
            <w:noProof/>
            <w:webHidden/>
          </w:rPr>
          <w:fldChar w:fldCharType="end"/>
        </w:r>
      </w:hyperlink>
    </w:p>
    <w:p w14:paraId="6601C4F3" w14:textId="17ECA031" w:rsidR="004C0FF4" w:rsidRDefault="00E57273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39" w:history="1">
        <w:r w:rsidR="004C0FF4" w:rsidRPr="00951D30">
          <w:rPr>
            <w:rStyle w:val="Lienhypertexte"/>
            <w:noProof/>
          </w:rPr>
          <w:t>5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Planning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_Toc67515539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4C0FF4">
          <w:rPr>
            <w:noProof/>
            <w:webHidden/>
          </w:rPr>
          <w:t>6</w:t>
        </w:r>
        <w:r w:rsidR="004C0FF4">
          <w:rPr>
            <w:noProof/>
            <w:webHidden/>
          </w:rPr>
          <w:fldChar w:fldCharType="end"/>
        </w:r>
      </w:hyperlink>
    </w:p>
    <w:p w14:paraId="6CED8647" w14:textId="5D4EC8AA" w:rsidR="004C0FF4" w:rsidRDefault="00E57273">
      <w:pPr>
        <w:pStyle w:val="TM1"/>
        <w:tabs>
          <w:tab w:val="left" w:pos="440"/>
          <w:tab w:val="right" w:leader="dot" w:pos="9913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67515540" w:history="1">
        <w:r w:rsidR="004C0FF4" w:rsidRPr="00951D30">
          <w:rPr>
            <w:rStyle w:val="Lienhypertexte"/>
            <w:noProof/>
          </w:rPr>
          <w:t>6</w:t>
        </w:r>
        <w:r w:rsidR="004C0FF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4C0FF4" w:rsidRPr="00951D30">
          <w:rPr>
            <w:rStyle w:val="Lienhypertexte"/>
            <w:noProof/>
          </w:rPr>
          <w:t>BARÊME DE CORRECTION</w:t>
        </w:r>
        <w:r w:rsidR="004C0FF4">
          <w:rPr>
            <w:noProof/>
            <w:webHidden/>
          </w:rPr>
          <w:tab/>
        </w:r>
        <w:r w:rsidR="004C0FF4">
          <w:rPr>
            <w:noProof/>
            <w:webHidden/>
          </w:rPr>
          <w:fldChar w:fldCharType="begin"/>
        </w:r>
        <w:r w:rsidR="004C0FF4">
          <w:rPr>
            <w:noProof/>
            <w:webHidden/>
          </w:rPr>
          <w:instrText xml:space="preserve"> PAGEREF _Toc67515540 \h </w:instrText>
        </w:r>
        <w:r w:rsidR="004C0FF4">
          <w:rPr>
            <w:noProof/>
            <w:webHidden/>
          </w:rPr>
        </w:r>
        <w:r w:rsidR="004C0FF4">
          <w:rPr>
            <w:noProof/>
            <w:webHidden/>
          </w:rPr>
          <w:fldChar w:fldCharType="separate"/>
        </w:r>
        <w:r w:rsidR="004C0FF4">
          <w:rPr>
            <w:noProof/>
            <w:webHidden/>
          </w:rPr>
          <w:t>7</w:t>
        </w:r>
        <w:r w:rsidR="004C0FF4">
          <w:rPr>
            <w:noProof/>
            <w:webHidden/>
          </w:rPr>
          <w:fldChar w:fldCharType="end"/>
        </w:r>
      </w:hyperlink>
    </w:p>
    <w:p w14:paraId="3C7427C5" w14:textId="6F453020" w:rsidR="00417FC3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4F268815" w14:textId="77777777" w:rsidR="00F17BCC" w:rsidRDefault="00F17BCC" w:rsidP="00417FC3">
      <w:pPr>
        <w:rPr>
          <w:lang w:val="nl-NL"/>
        </w:rPr>
      </w:pPr>
    </w:p>
    <w:p w14:paraId="143F6D77" w14:textId="77777777" w:rsidR="00F17BCC" w:rsidRDefault="00F17BCC" w:rsidP="00417FC3">
      <w:pPr>
        <w:rPr>
          <w:lang w:val="nl-NL"/>
        </w:rPr>
      </w:pPr>
    </w:p>
    <w:p w14:paraId="60572DEB" w14:textId="77777777" w:rsidR="00F11D09" w:rsidRDefault="00F11D09" w:rsidP="00417FC3">
      <w:pPr>
        <w:rPr>
          <w:lang w:val="nl-NL"/>
        </w:rPr>
      </w:pPr>
    </w:p>
    <w:p w14:paraId="0B897959" w14:textId="77777777" w:rsidR="004172BF" w:rsidRDefault="004172BF" w:rsidP="00417FC3">
      <w:pPr>
        <w:rPr>
          <w:lang w:val="nl-NL"/>
        </w:rPr>
      </w:pPr>
    </w:p>
    <w:p w14:paraId="3401112B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01E9AF53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7FC5D30" w14:textId="77777777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  <w:lang w:val="fr-FR"/>
              </w:rPr>
              <w:t>DUREE TOTALE DE L’ÉPREUVE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78FC79E" w14:textId="77777777" w:rsidR="00AF095A" w:rsidRPr="004172BF" w:rsidRDefault="00C2027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="001F66DB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4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30</w:t>
            </w:r>
          </w:p>
        </w:tc>
      </w:tr>
    </w:tbl>
    <w:p w14:paraId="7CF7BC18" w14:textId="77777777" w:rsidR="00AF095A" w:rsidRDefault="00AF095A" w:rsidP="00AF095A">
      <w:pPr>
        <w:rPr>
          <w:lang w:val="fr-FR" w:eastAsia="fr-FR"/>
        </w:rPr>
      </w:pPr>
    </w:p>
    <w:p w14:paraId="46F7E6B9" w14:textId="77777777" w:rsidR="00F17BCC" w:rsidRDefault="00F17BCC" w:rsidP="00AF095A">
      <w:pPr>
        <w:rPr>
          <w:lang w:val="fr-FR" w:eastAsia="fr-FR"/>
        </w:rPr>
      </w:pPr>
    </w:p>
    <w:p w14:paraId="2F5B174F" w14:textId="77777777" w:rsidR="00F17BCC" w:rsidRPr="00AF095A" w:rsidRDefault="00F17BCC" w:rsidP="00AF095A">
      <w:pPr>
        <w:rPr>
          <w:lang w:val="fr-FR"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373DBF" w14:paraId="14E9867A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499EBD8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20"/>
                <w:lang w:val="fr-FR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FF99583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4172BF">
              <w:rPr>
                <w:rFonts w:cs="Arial"/>
                <w:b/>
                <w:color w:val="000000"/>
                <w:szCs w:val="20"/>
                <w:lang w:val="fr-FR"/>
              </w:rPr>
              <w:t>Découvert le jour de la compétition</w:t>
            </w:r>
          </w:p>
        </w:tc>
      </w:tr>
    </w:tbl>
    <w:p w14:paraId="5DD8BF86" w14:textId="77777777" w:rsidR="004172BF" w:rsidRDefault="004172BF" w:rsidP="00F41FEF">
      <w:pPr>
        <w:rPr>
          <w:lang w:val="fr-FR"/>
        </w:rPr>
      </w:pPr>
    </w:p>
    <w:p w14:paraId="5F386346" w14:textId="77777777" w:rsid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lang w:val="fr-FR"/>
        </w:rPr>
      </w:pPr>
      <w:r>
        <w:rPr>
          <w:lang w:val="fr-FR"/>
        </w:rPr>
        <w:br w:type="page"/>
      </w:r>
    </w:p>
    <w:p w14:paraId="11456E57" w14:textId="77777777" w:rsidR="001F66DB" w:rsidRPr="001F66DB" w:rsidRDefault="001F66DB" w:rsidP="001F66DB">
      <w:pPr>
        <w:rPr>
          <w:lang w:val="fr-FR"/>
        </w:rPr>
      </w:pPr>
    </w:p>
    <w:p w14:paraId="2FA6C763" w14:textId="77777777" w:rsidR="001F66DB" w:rsidRDefault="001F66DB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2C3BFB41" w14:textId="77777777" w:rsid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F41FEF">
        <w:rPr>
          <w:color w:val="auto"/>
          <w:sz w:val="36"/>
          <w:szCs w:val="32"/>
          <w:lang w:val="fr-FR"/>
        </w:rPr>
        <w:t>Dévidoir de ruban adhésif</w:t>
      </w:r>
    </w:p>
    <w:p w14:paraId="1422C1BC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146F09F7" w14:textId="77777777" w:rsidR="00F64BDD" w:rsidRDefault="00F51852" w:rsidP="00D133AD">
      <w:pPr>
        <w:pStyle w:val="Titre1"/>
      </w:pPr>
      <w:bookmarkStart w:id="2" w:name="_Toc67515535"/>
      <w:r>
        <w:t>MISE EN SITUATION</w:t>
      </w:r>
      <w:bookmarkEnd w:id="2"/>
    </w:p>
    <w:p w14:paraId="02DDF2D8" w14:textId="77777777" w:rsidR="00DA01B0" w:rsidRDefault="00A42A8F" w:rsidP="001F66DB">
      <w:pPr>
        <w:rPr>
          <w:lang w:val="fr-FR"/>
        </w:rPr>
      </w:pPr>
      <w:r>
        <w:rPr>
          <w:noProof/>
          <w:lang w:val="fr-FR" w:eastAsia="fr-FR"/>
        </w:rPr>
        <mc:AlternateContent>
          <mc:Choice Requires="wpc">
            <w:drawing>
              <wp:anchor distT="0" distB="0" distL="114300" distR="114300" simplePos="0" relativeHeight="251658240" behindDoc="0" locked="0" layoutInCell="1" allowOverlap="1" wp14:anchorId="29A901C9" wp14:editId="53B632DE">
                <wp:simplePos x="0" y="0"/>
                <wp:positionH relativeFrom="column">
                  <wp:posOffset>-51435</wp:posOffset>
                </wp:positionH>
                <wp:positionV relativeFrom="paragraph">
                  <wp:posOffset>446405</wp:posOffset>
                </wp:positionV>
                <wp:extent cx="6516370" cy="3370580"/>
                <wp:effectExtent l="0" t="0" r="0" b="0"/>
                <wp:wrapTopAndBottom/>
                <wp:docPr id="139" name="Zone de dessin 1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18" name="Image 1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3220467" y="464348"/>
                            <a:ext cx="2990476" cy="23809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450" y="910130"/>
                            <a:ext cx="2375158" cy="18333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142" descr="Résultat de recherche d'images pour &quot;fermeture de carton au ruban adhésif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08237" y="62134"/>
                            <a:ext cx="1035303" cy="10317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AutoShape 145"/>
                        <wps:cNvSpPr>
                          <a:spLocks/>
                        </wps:cNvSpPr>
                        <wps:spPr bwMode="auto">
                          <a:xfrm>
                            <a:off x="0" y="105890"/>
                            <a:ext cx="1693416" cy="272164"/>
                          </a:xfrm>
                          <a:prstGeom prst="callout2">
                            <a:avLst>
                              <a:gd name="adj1" fmla="val 42056"/>
                              <a:gd name="adj2" fmla="val 104500"/>
                              <a:gd name="adj3" fmla="val 42056"/>
                              <a:gd name="adj4" fmla="val 114884"/>
                              <a:gd name="adj5" fmla="val 73597"/>
                              <a:gd name="adj6" fmla="val 12534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5DB4A96D" w14:textId="77777777" w:rsidR="00DA01B0" w:rsidRPr="001F66DB" w:rsidRDefault="00DA01B0" w:rsidP="00DA01B0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F66DB">
                                <w:rPr>
                                  <w:sz w:val="20"/>
                                  <w:szCs w:val="20"/>
                                </w:rPr>
                                <w:t xml:space="preserve">Rouleau de </w:t>
                              </w:r>
                              <w:r w:rsidRPr="001F66DB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ruban</w:t>
                              </w:r>
                              <w:r w:rsidRPr="001F66DB"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1F66DB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adhésif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" name="AutoShape 146"/>
                        <wps:cNvSpPr>
                          <a:spLocks/>
                        </wps:cNvSpPr>
                        <wps:spPr bwMode="auto">
                          <a:xfrm>
                            <a:off x="2514307" y="2535238"/>
                            <a:ext cx="836644" cy="277415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57AAD7B1" w14:textId="77777777" w:rsidR="00DA01B0" w:rsidRPr="001F66DB" w:rsidRDefault="00DA01B0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F66DB">
                                <w:rPr>
                                  <w:sz w:val="20"/>
                                  <w:szCs w:val="20"/>
                                </w:rPr>
                                <w:t>Carton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7" name="AutoShape 155"/>
                        <wps:cNvSpPr>
                          <a:spLocks/>
                        </wps:cNvSpPr>
                        <wps:spPr bwMode="auto">
                          <a:xfrm>
                            <a:off x="5480002" y="240316"/>
                            <a:ext cx="804263" cy="224032"/>
                          </a:xfrm>
                          <a:prstGeom prst="callout2">
                            <a:avLst>
                              <a:gd name="adj1" fmla="val 50991"/>
                              <a:gd name="adj2" fmla="val -9472"/>
                              <a:gd name="adj3" fmla="val 47945"/>
                              <a:gd name="adj4" fmla="val -34373"/>
                              <a:gd name="adj5" fmla="val 420489"/>
                              <a:gd name="adj6" fmla="val -6252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2EC02E49" w14:textId="77777777" w:rsidR="00DA01B0" w:rsidRPr="001F66DB" w:rsidRDefault="00A42A8F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Dévidoir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A901C9" id="Zone de dessin 139" o:spid="_x0000_s1026" editas="canvas" style="position:absolute;left:0;text-align:left;margin-left:-4.05pt;margin-top:35.15pt;width:513.1pt;height:265.4pt;z-index:251658240" coordsize="65163,3370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//ZUEsDBAoAAAAAAAAAIQA3RbSVQ1AAAENQAAAVAAAAZHJzL21lZGlhL2ltYWdlMy5q&#10;cGVn/9j/4AAQSkZJRgABAQEA3ADcAAD/2wBDAAIBAQEBAQIBAQECAgICAgQDAgICAgUEBAMEBgUG&#10;BgYFBgYGBwkIBgcJBwYGCAsICQoKCgoKBggLDAsKDAkKCgr/2wBDAQICAgICAgUDAwUKBwYHCgoK&#10;CgoKCgoKCgoKCgoKCgoKCgoKCgoKCgoKCgoKCgoKCgoKCgoKCgoKCgoKCgoKCgr/wAARCAD4APk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5163;height:33705;visibility:visible;mso-wrap-style:square">
                  <v:fill o:detectmouseclick="t"/>
                  <v:path o:connecttype="none"/>
                </v:shape>
                <v:shape id="Image 18" o:spid="_x0000_s1028" type="#_x0000_t75" style="position:absolute;left:32204;top:4643;width:29905;height:23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">
                  <v:imagedata r:id="rId13" o:title=""/>
                </v:shape>
                <v:shape id="Picture 141" o:spid="_x0000_s1029" type="#_x0000_t75" style="position:absolute;left:4384;top:9101;width:23752;height:18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">
                  <v:imagedata r:id="rId14" o:title="" chromakey="white"/>
                </v:shape>
                <v:shape id="Picture 142" o:spid="_x0000_s1030" type="#_x0000_t75" alt="Résultat de recherche d'images pour &quot;fermeture de carton au ruban adhésif&quot;" style="position:absolute;left:21082;top:621;width:10353;height:10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">
                  <v:imagedata r:id="rId15" o:title="Résultat de recherche d'images pour &quot;fermeture de carton au ruban adhésif&quot;"/>
                </v:shape>
                <v:shapetype id="_x0000_t42" coordsize="21600,21600" o:spt="42" adj="-10080,24300,-3600,4050,-1800,4050" path="m@0@1l@2@3@4@5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 textborder="f"/>
                </v:shapetype>
                <v:shape id="AutoShape 145" o:spid="_x0000_s1031" type="#_x0000_t42" style="position:absolute;top:1058;width:16934;height:27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" adj="27075,15897,24815,9084,22572,9084">
                  <v:stroke startarrow="open"/>
                  <v:textbox inset=".5mm,.3mm,.5mm,.3mm">
                    <w:txbxContent>
                      <w:p w14:paraId="5DB4A96D" w14:textId="77777777" w:rsidR="00DA01B0" w:rsidRPr="001F66DB" w:rsidRDefault="00DA01B0" w:rsidP="00DA01B0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1F66DB">
                          <w:rPr>
                            <w:sz w:val="20"/>
                            <w:szCs w:val="20"/>
                          </w:rPr>
                          <w:t xml:space="preserve">Rouleau de </w:t>
                        </w:r>
                        <w:r w:rsidRPr="001F66DB">
                          <w:rPr>
                            <w:sz w:val="20"/>
                            <w:szCs w:val="20"/>
                            <w:lang w:val="fr-FR"/>
                          </w:rPr>
                          <w:t>ruban</w:t>
                        </w:r>
                        <w:r w:rsidRPr="001F66DB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1F66DB">
                          <w:rPr>
                            <w:sz w:val="20"/>
                            <w:szCs w:val="20"/>
                            <w:lang w:val="fr-FR"/>
                          </w:rPr>
                          <w:t>adhésif</w:t>
                        </w:r>
                      </w:p>
                    </w:txbxContent>
                  </v:textbox>
                  <o:callout v:ext="edit" minusx="t" minusy="t"/>
                </v:shape>
                <v:shape id="AutoShape 146" o:spid="_x0000_s1032" type="#_x0000_t42" style="position:absolute;left:25143;top:25352;width:8366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" adj="-15679,-10007,-8774,8917,-1968,8917">
                  <v:stroke startarrow="open"/>
                  <v:textbox inset=".5mm,.3mm,.5mm,.3mm">
                    <w:txbxContent>
                      <w:p w14:paraId="57AAD7B1" w14:textId="77777777" w:rsidR="00DA01B0" w:rsidRPr="001F66DB" w:rsidRDefault="00DA01B0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1F66DB">
                          <w:rPr>
                            <w:sz w:val="20"/>
                            <w:szCs w:val="20"/>
                          </w:rPr>
                          <w:t>Carton</w:t>
                        </w:r>
                      </w:p>
                    </w:txbxContent>
                  </v:textbox>
                </v:shape>
                <v:shape id="AutoShape 155" o:spid="_x0000_s1033" type="#_x0000_t42" style="position:absolute;left:54800;top:2403;width:8042;height:2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" adj="-13506,90826,-7425,10356,-2046,11014">
                  <v:stroke startarrow="open"/>
                  <v:textbox inset=".5mm,.3mm,.5mm,.3mm">
                    <w:txbxContent>
                      <w:p w14:paraId="2EC02E49" w14:textId="77777777" w:rsidR="00DA01B0" w:rsidRPr="001F66DB" w:rsidRDefault="00A42A8F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Dévidoir</w:t>
                        </w:r>
                        <w:proofErr w:type="spellEnd"/>
                      </w:p>
                    </w:txbxContent>
                  </v:textbox>
                  <o:callout v:ext="edit" minusy="t"/>
                </v:shape>
                <w10:wrap type="topAndBottom"/>
              </v:group>
            </w:pict>
          </mc:Fallback>
        </mc:AlternateContent>
      </w:r>
      <w:r w:rsidR="00661AA9">
        <w:rPr>
          <w:lang w:val="fr-FR"/>
        </w:rPr>
        <w:t xml:space="preserve">Le </w:t>
      </w:r>
      <w:r w:rsidR="00661AA9" w:rsidRPr="002048B8">
        <w:rPr>
          <w:b/>
          <w:lang w:val="fr-FR"/>
        </w:rPr>
        <w:t>dévidoir de ruban adhésif</w:t>
      </w:r>
      <w:r w:rsidR="00661AA9">
        <w:rPr>
          <w:lang w:val="fr-FR"/>
        </w:rPr>
        <w:t xml:space="preserve"> </w:t>
      </w:r>
      <w:r w:rsidR="002E4D1F">
        <w:rPr>
          <w:lang w:val="fr-FR"/>
        </w:rPr>
        <w:t xml:space="preserve">est un appareil qui </w:t>
      </w:r>
      <w:r w:rsidR="00661AA9">
        <w:rPr>
          <w:lang w:val="fr-FR"/>
        </w:rPr>
        <w:t xml:space="preserve">permet de gagner du temps et de l’efficacité lors de la </w:t>
      </w:r>
      <w:r w:rsidR="005E0328">
        <w:rPr>
          <w:lang w:val="fr-FR"/>
        </w:rPr>
        <w:t>fermeture des</w:t>
      </w:r>
      <w:r w:rsidR="00661AA9">
        <w:rPr>
          <w:lang w:val="fr-FR"/>
        </w:rPr>
        <w:t xml:space="preserve"> cartons de marchandises.</w:t>
      </w:r>
      <w:r w:rsidR="00A25F0E">
        <w:rPr>
          <w:lang w:val="fr-FR"/>
        </w:rPr>
        <w:t xml:space="preserve"> </w:t>
      </w:r>
    </w:p>
    <w:p w14:paraId="17B9FF18" w14:textId="77777777" w:rsidR="00DA01B0" w:rsidRDefault="00DA01B0" w:rsidP="00DA01B0">
      <w:pPr>
        <w:rPr>
          <w:lang w:val="fr-FR"/>
        </w:rPr>
      </w:pPr>
    </w:p>
    <w:p w14:paraId="557BFF28" w14:textId="77777777" w:rsidR="00FC3CD8" w:rsidRPr="00265CD0" w:rsidRDefault="00FC3CD8" w:rsidP="00FC3CD8">
      <w:pPr>
        <w:rPr>
          <w:lang w:val="fr-FR"/>
        </w:rPr>
      </w:pPr>
    </w:p>
    <w:p w14:paraId="10F87E4C" w14:textId="77777777" w:rsidR="00FC3CD8" w:rsidRPr="00265CD0" w:rsidRDefault="00FC3CD8" w:rsidP="00FC3CD8">
      <w:pPr>
        <w:rPr>
          <w:lang w:val="fr-FR"/>
        </w:rPr>
      </w:pPr>
    </w:p>
    <w:p w14:paraId="2811D824" w14:textId="77777777" w:rsidR="002A23E5" w:rsidRPr="00265CD0" w:rsidRDefault="00DA01B0" w:rsidP="002A23E5">
      <w:pPr>
        <w:rPr>
          <w:lang w:val="fr-FR"/>
        </w:rPr>
      </w:pPr>
      <w:r w:rsidRPr="00265CD0">
        <w:rPr>
          <w:lang w:val="fr-FR"/>
        </w:rPr>
        <w:br w:type="page"/>
      </w:r>
    </w:p>
    <w:p w14:paraId="4F9DAF33" w14:textId="77777777" w:rsidR="002A23E5" w:rsidRDefault="00865C38" w:rsidP="00861FE3">
      <w:pPr>
        <w:pStyle w:val="Titre1"/>
      </w:pPr>
      <w:bookmarkStart w:id="3" w:name="_Toc67515536"/>
      <w:r>
        <w:rPr>
          <w:noProof/>
          <w:lang w:eastAsia="fr-FR"/>
        </w:rPr>
        <w:lastRenderedPageBreak/>
        <mc:AlternateContent>
          <mc:Choice Requires="wpc">
            <w:drawing>
              <wp:anchor distT="0" distB="0" distL="114300" distR="114300" simplePos="0" relativeHeight="251659264" behindDoc="0" locked="0" layoutInCell="1" allowOverlap="1" wp14:anchorId="0FCA46FE" wp14:editId="5E1237AB">
                <wp:simplePos x="0" y="0"/>
                <wp:positionH relativeFrom="column">
                  <wp:posOffset>-17297</wp:posOffset>
                </wp:positionH>
                <wp:positionV relativeFrom="paragraph">
                  <wp:posOffset>267534</wp:posOffset>
                </wp:positionV>
                <wp:extent cx="6188710" cy="4994910"/>
                <wp:effectExtent l="0" t="0" r="2540" b="0"/>
                <wp:wrapSquare wrapText="bothSides"/>
                <wp:docPr id="5" name="Zone de dessin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4" name="Image 14" descr="Une image contenant intérieur, table, assis, en bois&#10;&#10;Description générée automatiquement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65" t="-1239" r="21851" b="4653"/>
                          <a:stretch/>
                        </pic:blipFill>
                        <pic:spPr bwMode="auto">
                          <a:xfrm>
                            <a:off x="179999" y="23050"/>
                            <a:ext cx="5784071" cy="4911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AutoShape 146"/>
                        <wps:cNvSpPr>
                          <a:spLocks/>
                        </wps:cNvSpPr>
                        <wps:spPr bwMode="auto">
                          <a:xfrm>
                            <a:off x="4740846" y="3803651"/>
                            <a:ext cx="154455" cy="174673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40815EB" w14:textId="77777777" w:rsidR="00320931" w:rsidRPr="00320931" w:rsidRDefault="00320931" w:rsidP="0032093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20931">
                                <w:rPr>
                                  <w:sz w:val="16"/>
                                  <w:szCs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6" name="AutoShape 146"/>
                        <wps:cNvSpPr>
                          <a:spLocks/>
                        </wps:cNvSpPr>
                        <wps:spPr bwMode="auto">
                          <a:xfrm>
                            <a:off x="3830777" y="1817732"/>
                            <a:ext cx="174841" cy="168018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4EE42582" w14:textId="77777777" w:rsidR="00320931" w:rsidRPr="00320931" w:rsidRDefault="00320931" w:rsidP="0032093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20931">
                                <w:rPr>
                                  <w:sz w:val="16"/>
                                  <w:szCs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9" name="AutoShape 146"/>
                        <wps:cNvSpPr>
                          <a:spLocks/>
                        </wps:cNvSpPr>
                        <wps:spPr bwMode="auto">
                          <a:xfrm>
                            <a:off x="4895301" y="1367356"/>
                            <a:ext cx="174842" cy="18849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DA4CE6F" w14:textId="77777777" w:rsidR="00320931" w:rsidRPr="00320931" w:rsidRDefault="00320931" w:rsidP="00320931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320931">
                                <w:rPr>
                                  <w:sz w:val="16"/>
                                  <w:szCs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0" name="AutoShape 146"/>
                        <wps:cNvSpPr>
                          <a:spLocks/>
                        </wps:cNvSpPr>
                        <wps:spPr bwMode="auto">
                          <a:xfrm>
                            <a:off x="4380715" y="701572"/>
                            <a:ext cx="174625" cy="16764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1A761DE1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1" name="AutoShape 146"/>
                        <wps:cNvSpPr>
                          <a:spLocks/>
                        </wps:cNvSpPr>
                        <wps:spPr bwMode="auto">
                          <a:xfrm>
                            <a:off x="5686872" y="1708928"/>
                            <a:ext cx="174625" cy="16764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EAB949C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2" name="AutoShape 146"/>
                        <wps:cNvSpPr>
                          <a:spLocks/>
                        </wps:cNvSpPr>
                        <wps:spPr bwMode="auto">
                          <a:xfrm>
                            <a:off x="5686872" y="128857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BD12969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3" name="AutoShape 146"/>
                        <wps:cNvSpPr>
                          <a:spLocks/>
                        </wps:cNvSpPr>
                        <wps:spPr bwMode="auto">
                          <a:xfrm>
                            <a:off x="5188728" y="1179396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0B1935B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4" name="AutoShape 146"/>
                        <wps:cNvSpPr>
                          <a:spLocks/>
                        </wps:cNvSpPr>
                        <wps:spPr bwMode="auto">
                          <a:xfrm>
                            <a:off x="2356818" y="787325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196823D6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5" name="AutoShape 146"/>
                        <wps:cNvSpPr>
                          <a:spLocks/>
                        </wps:cNvSpPr>
                        <wps:spPr bwMode="auto">
                          <a:xfrm>
                            <a:off x="2107131" y="1985750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102BADCA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6" name="AutoShape 146"/>
                        <wps:cNvSpPr>
                          <a:spLocks/>
                        </wps:cNvSpPr>
                        <wps:spPr bwMode="auto">
                          <a:xfrm>
                            <a:off x="3073326" y="1026161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5D41E63E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7" name="AutoShape 146"/>
                        <wps:cNvSpPr>
                          <a:spLocks/>
                        </wps:cNvSpPr>
                        <wps:spPr bwMode="auto">
                          <a:xfrm>
                            <a:off x="1333236" y="1214121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4F82C3C" w14:textId="77777777" w:rsidR="00320931" w:rsidRDefault="00320931" w:rsidP="0032093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8" name="AutoShape 146"/>
                        <wps:cNvSpPr>
                          <a:spLocks/>
                        </wps:cNvSpPr>
                        <wps:spPr bwMode="auto">
                          <a:xfrm>
                            <a:off x="794149" y="147653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51387E33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9" name="AutoShape 146"/>
                        <wps:cNvSpPr>
                          <a:spLocks/>
                        </wps:cNvSpPr>
                        <wps:spPr bwMode="auto">
                          <a:xfrm>
                            <a:off x="889684" y="226188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9AFCFA9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0" name="AutoShape 146"/>
                        <wps:cNvSpPr>
                          <a:spLocks/>
                        </wps:cNvSpPr>
                        <wps:spPr bwMode="auto">
                          <a:xfrm>
                            <a:off x="3073326" y="3005086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F9D7492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1" name="AutoShape 146"/>
                        <wps:cNvSpPr>
                          <a:spLocks/>
                        </wps:cNvSpPr>
                        <wps:spPr bwMode="auto">
                          <a:xfrm>
                            <a:off x="2303792" y="305224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0CBD4347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2" name="AutoShape 146"/>
                        <wps:cNvSpPr>
                          <a:spLocks/>
                        </wps:cNvSpPr>
                        <wps:spPr bwMode="auto">
                          <a:xfrm>
                            <a:off x="2494644" y="368375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2263F50A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3" name="AutoShape 146"/>
                        <wps:cNvSpPr>
                          <a:spLocks/>
                        </wps:cNvSpPr>
                        <wps:spPr bwMode="auto">
                          <a:xfrm>
                            <a:off x="5270399" y="2817126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27830A28" w14:textId="77777777" w:rsidR="00201CEE" w:rsidRDefault="00201CEE" w:rsidP="00201CE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4" name="AutoShape 146"/>
                        <wps:cNvSpPr>
                          <a:spLocks/>
                        </wps:cNvSpPr>
                        <wps:spPr bwMode="auto">
                          <a:xfrm>
                            <a:off x="5686872" y="213420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5D870BC" w14:textId="77777777" w:rsidR="00F3095B" w:rsidRDefault="00F3095B" w:rsidP="00F3095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5" name="AutoShape 146"/>
                        <wps:cNvSpPr>
                          <a:spLocks/>
                        </wps:cNvSpPr>
                        <wps:spPr bwMode="auto">
                          <a:xfrm>
                            <a:off x="5383392" y="2134208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75BBBD93" w14:textId="77777777" w:rsidR="00F3095B" w:rsidRDefault="00F3095B" w:rsidP="00F3095B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22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6" name="AutoShape 146"/>
                        <wps:cNvSpPr>
                          <a:spLocks/>
                        </wps:cNvSpPr>
                        <wps:spPr bwMode="auto">
                          <a:xfrm>
                            <a:off x="1674430" y="2663892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556F8D2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7" name="AutoShape 146"/>
                        <wps:cNvSpPr>
                          <a:spLocks/>
                        </wps:cNvSpPr>
                        <wps:spPr bwMode="auto">
                          <a:xfrm>
                            <a:off x="2390938" y="2588830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2C64E969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8" name="AutoShape 146"/>
                        <wps:cNvSpPr>
                          <a:spLocks/>
                        </wps:cNvSpPr>
                        <wps:spPr bwMode="auto">
                          <a:xfrm>
                            <a:off x="5014103" y="2117982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658B005D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9" name="AutoShape 146"/>
                        <wps:cNvSpPr>
                          <a:spLocks/>
                        </wps:cNvSpPr>
                        <wps:spPr bwMode="auto">
                          <a:xfrm>
                            <a:off x="3728418" y="368375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488ADD45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0" name="AutoShape 146"/>
                        <wps:cNvSpPr>
                          <a:spLocks/>
                        </wps:cNvSpPr>
                        <wps:spPr bwMode="auto">
                          <a:xfrm>
                            <a:off x="3325809" y="3683759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F967A58" w14:textId="77777777" w:rsidR="00FD4BAF" w:rsidRDefault="00FD4BAF" w:rsidP="00FD4BAF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1" name="AutoShape 146"/>
                        <wps:cNvSpPr>
                          <a:spLocks/>
                        </wps:cNvSpPr>
                        <wps:spPr bwMode="auto">
                          <a:xfrm>
                            <a:off x="2056567" y="1214121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5ADE9500" w14:textId="77777777" w:rsidR="00265CD0" w:rsidRDefault="00265CD0" w:rsidP="00265CD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42" name="AutoShape 146"/>
                        <wps:cNvSpPr>
                          <a:spLocks/>
                        </wps:cNvSpPr>
                        <wps:spPr bwMode="auto">
                          <a:xfrm>
                            <a:off x="1763141" y="1246953"/>
                            <a:ext cx="174625" cy="187960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 type="none" w="med" len="med"/>
                            <a:tailEnd type="triangle" w="med" len="med"/>
                          </a:ln>
                        </wps:spPr>
                        <wps:txbx>
                          <w:txbxContent>
                            <w:p w14:paraId="320516EC" w14:textId="77777777" w:rsidR="00265CD0" w:rsidRDefault="00265CD0" w:rsidP="00265CD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19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c:wpc>
                  </a:graphicData>
                </a:graphic>
              </wp:anchor>
            </w:drawing>
          </mc:Choice>
          <mc:Fallback>
            <w:pict>
              <v:group w14:anchorId="0FCA46FE" id="Zone de dessin 5" o:spid="_x0000_s1034" editas="canvas" style="position:absolute;left:0;text-align:left;margin-left:-1.35pt;margin-top:21.05pt;width:487.3pt;height:393.3pt;z-index:251659264" coordsize="61887,499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">
                <v:shape id="_x0000_s1035" type="#_x0000_t75" style="position:absolute;width:61887;height:49949;visibility:visible;mso-wrap-style:square" filled="t">
                  <v:fill o:detectmouseclick="t"/>
                  <v:path o:connecttype="none"/>
                </v:shape>
                <v:shape id="Image 14" o:spid="_x0000_s1036" type="#_x0000_t75" alt="Une image contenant intérieur, table, assis, en bois&#10;&#10;Description générée automatiquement" style="position:absolute;left:1799;top:230;width:57841;height:49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">
                  <v:imagedata r:id="rId17" o:title="Une image contenant intérieur, table, assis, en bois&#10;&#10;Description générée automatiquement" croptop="-812f" cropbottom="3049f" cropleft="9283f" cropright="14320f"/>
                </v:shape>
                <v:shape id="AutoShape 146" o:spid="_x0000_s1037" type="#_x0000_t42" style="position:absolute;left:47408;top:38036;width:1545;height:1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" adj="-15679,-10007,-8774,8917,-1968,8917">
                  <v:stroke startarrow="block"/>
                  <v:textbox inset=".5mm,.3mm,.5mm,.3mm">
                    <w:txbxContent>
                      <w:p w14:paraId="640815EB" w14:textId="77777777" w:rsidR="00320931" w:rsidRPr="00320931" w:rsidRDefault="00320931" w:rsidP="00320931">
                        <w:pPr>
                          <w:rPr>
                            <w:sz w:val="20"/>
                            <w:szCs w:val="20"/>
                          </w:rPr>
                        </w:pPr>
                        <w:r w:rsidRPr="00320931">
                          <w:rPr>
                            <w:sz w:val="16"/>
                            <w:szCs w:val="16"/>
                          </w:rPr>
                          <w:t>1</w:t>
                        </w:r>
                      </w:p>
                    </w:txbxContent>
                  </v:textbox>
                </v:shape>
                <v:shape id="AutoShape 146" o:spid="_x0000_s1038" type="#_x0000_t42" style="position:absolute;left:38307;top:18177;width:1749;height:1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" adj="-15679,-10007,-8774,8917,-1968,8917" strokecolor="white [3212]">
                  <v:stroke startarrow="block"/>
                  <v:textbox inset=".5mm,.3mm,.5mm,.3mm">
                    <w:txbxContent>
                      <w:p w14:paraId="4EE42582" w14:textId="77777777" w:rsidR="00320931" w:rsidRPr="00320931" w:rsidRDefault="00320931" w:rsidP="00320931">
                        <w:pPr>
                          <w:rPr>
                            <w:sz w:val="20"/>
                            <w:szCs w:val="20"/>
                          </w:rPr>
                        </w:pPr>
                        <w:r w:rsidRPr="00320931">
                          <w:rPr>
                            <w:sz w:val="16"/>
                            <w:szCs w:val="16"/>
                          </w:rPr>
                          <w:t>2</w:t>
                        </w:r>
                      </w:p>
                    </w:txbxContent>
                  </v:textbox>
                </v:shape>
                <v:shape id="AutoShape 146" o:spid="_x0000_s1039" type="#_x0000_t42" style="position:absolute;left:48953;top:13673;width:1748;height:18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" adj="-15679,-10007,-8774,8917,-1968,8917" strokecolor="white [3212]">
                  <v:stroke startarrow="block"/>
                  <v:textbox inset=".5mm,.3mm,.5mm,.3mm">
                    <w:txbxContent>
                      <w:p w14:paraId="3DA4CE6F" w14:textId="77777777" w:rsidR="00320931" w:rsidRPr="00320931" w:rsidRDefault="00320931" w:rsidP="00320931">
                        <w:pPr>
                          <w:rPr>
                            <w:sz w:val="20"/>
                            <w:szCs w:val="20"/>
                          </w:rPr>
                        </w:pPr>
                        <w:r w:rsidRPr="00320931">
                          <w:rPr>
                            <w:sz w:val="16"/>
                            <w:szCs w:val="16"/>
                          </w:rPr>
                          <w:t>3</w:t>
                        </w:r>
                      </w:p>
                    </w:txbxContent>
                  </v:textbox>
                </v:shape>
                <v:shape id="AutoShape 146" o:spid="_x0000_s1040" type="#_x0000_t42" style="position:absolute;left:43807;top:7015;width:1746;height:16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" adj="-15679,-10007,-8774,8917,-1968,8917">
                  <v:stroke startarrow="block"/>
                  <v:textbox inset=".5mm,.3mm,.5mm,.3mm">
                    <w:txbxContent>
                      <w:p w14:paraId="1A761DE1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4</w:t>
                        </w:r>
                      </w:p>
                    </w:txbxContent>
                  </v:textbox>
                </v:shape>
                <v:shape id="AutoShape 146" o:spid="_x0000_s1041" type="#_x0000_t42" style="position:absolute;left:56868;top:17089;width:1746;height:1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" adj="-15679,-10007,-8774,8917,-1968,8917" strokecolor="black [3213]">
                  <v:stroke startarrow="block"/>
                  <v:textbox inset=".5mm,.3mm,.5mm,.3mm">
                    <w:txbxContent>
                      <w:p w14:paraId="7EAB949C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5</w:t>
                        </w:r>
                      </w:p>
                    </w:txbxContent>
                  </v:textbox>
                </v:shape>
                <v:shape id="AutoShape 146" o:spid="_x0000_s1042" type="#_x0000_t42" style="position:absolute;left:56868;top:12885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6BD12969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6</w:t>
                        </w:r>
                      </w:p>
                    </w:txbxContent>
                  </v:textbox>
                </v:shape>
                <v:shape id="AutoShape 146" o:spid="_x0000_s1043" type="#_x0000_t42" style="position:absolute;left:51887;top:11793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" adj="-15679,-10007,-8774,8917,-1968,8917">
                  <v:stroke startarrow="block"/>
                  <v:textbox inset=".5mm,.3mm,.5mm,.3mm">
                    <w:txbxContent>
                      <w:p w14:paraId="60B1935B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7</w:t>
                        </w:r>
                      </w:p>
                    </w:txbxContent>
                  </v:textbox>
                </v:shape>
                <v:shape id="AutoShape 146" o:spid="_x0000_s1044" type="#_x0000_t42" style="position:absolute;left:23568;top:7873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196823D6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8</w:t>
                        </w:r>
                      </w:p>
                    </w:txbxContent>
                  </v:textbox>
                </v:shape>
                <v:shape id="AutoShape 146" o:spid="_x0000_s1045" type="#_x0000_t42" style="position:absolute;left:21071;top:1985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102BADCA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9</w:t>
                        </w:r>
                      </w:p>
                    </w:txbxContent>
                  </v:textbox>
                </v:shape>
                <v:shape id="AutoShape 146" o:spid="_x0000_s1046" type="#_x0000_t42" style="position:absolute;left:30733;top:10261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" adj="-15679,-10007,-8774,8917,-1968,8917">
                  <v:stroke startarrow="block"/>
                  <v:textbox inset=".5mm,.3mm,.5mm,.3mm">
                    <w:txbxContent>
                      <w:p w14:paraId="5D41E63E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10</w:t>
                        </w:r>
                      </w:p>
                    </w:txbxContent>
                  </v:textbox>
                </v:shape>
                <v:shape id="AutoShape 146" o:spid="_x0000_s1047" type="#_x0000_t42" style="position:absolute;left:13332;top:12141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34F82C3C" w14:textId="77777777" w:rsidR="00320931" w:rsidRDefault="00320931" w:rsidP="0032093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11</w:t>
                        </w:r>
                      </w:p>
                    </w:txbxContent>
                  </v:textbox>
                </v:shape>
                <v:shape id="AutoShape 146" o:spid="_x0000_s1048" type="#_x0000_t42" style="position:absolute;left:7941;top:14765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" adj="-15679,-10007,-8774,8917,-1968,8917" strokecolor="white [3212]">
                  <v:stroke startarrow="block"/>
                  <v:textbox inset=".5mm,.3mm,.5mm,.3mm">
                    <w:txbxContent>
                      <w:p w14:paraId="51387E33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12</w:t>
                        </w:r>
                      </w:p>
                    </w:txbxContent>
                  </v:textbox>
                </v:shape>
                <v:shape id="AutoShape 146" o:spid="_x0000_s1049" type="#_x0000_t42" style="position:absolute;left:8896;top:22618;width:1747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79AFCFA9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13</w:t>
                        </w:r>
                      </w:p>
                    </w:txbxContent>
                  </v:textbox>
                </v:shape>
                <v:shape id="AutoShape 146" o:spid="_x0000_s1050" type="#_x0000_t42" style="position:absolute;left:30733;top:30050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" adj="-15679,-10007,-8774,8917,-1968,8917" strokecolor="white [3212]">
                  <v:stroke startarrow="block"/>
                  <v:textbox inset=".5mm,.3mm,.5mm,.3mm">
                    <w:txbxContent>
                      <w:p w14:paraId="6F9D7492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14</w:t>
                        </w:r>
                      </w:p>
                    </w:txbxContent>
                  </v:textbox>
                </v:shape>
                <v:shape id="AutoShape 146" o:spid="_x0000_s1051" type="#_x0000_t42" style="position:absolute;left:23037;top:30522;width:1747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" adj="-15679,-10007,-8774,8917,-1968,8917" strokecolor="black [3213]">
                  <v:stroke startarrow="block"/>
                  <v:textbox inset=".5mm,.3mm,.5mm,.3mm">
                    <w:txbxContent>
                      <w:p w14:paraId="0CBD4347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15</w:t>
                        </w:r>
                      </w:p>
                    </w:txbxContent>
                  </v:textbox>
                </v:shape>
                <v:shape id="AutoShape 146" o:spid="_x0000_s1052" type="#_x0000_t42" style="position:absolute;left:24946;top:3683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" adj="-15679,-10007,-8774,8917,-1968,8917" strokecolor="black [3213]">
                  <v:stroke startarrow="block"/>
                  <v:textbox inset=".5mm,.3mm,.5mm,.3mm">
                    <w:txbxContent>
                      <w:p w14:paraId="2263F50A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16</w:t>
                        </w:r>
                      </w:p>
                    </w:txbxContent>
                  </v:textbox>
                </v:shape>
                <v:shape id="AutoShape 146" o:spid="_x0000_s1053" type="#_x0000_t42" style="position:absolute;left:52703;top:28171;width:1747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" adj="-15679,-10007,-8774,8917,-1968,8917" strokecolor="white [3212]">
                  <v:stroke startarrow="block"/>
                  <v:textbox inset=".5mm,.3mm,.5mm,.3mm">
                    <w:txbxContent>
                      <w:p w14:paraId="27830A28" w14:textId="77777777" w:rsidR="00201CEE" w:rsidRDefault="00201CEE" w:rsidP="00201CE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17</w:t>
                        </w:r>
                      </w:p>
                    </w:txbxContent>
                  </v:textbox>
                </v:shape>
                <v:shape id="AutoShape 146" o:spid="_x0000_s1054" type="#_x0000_t42" style="position:absolute;left:56868;top:21342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75D870BC" w14:textId="77777777" w:rsidR="00F3095B" w:rsidRDefault="00F3095B" w:rsidP="00F3095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18</w:t>
                        </w:r>
                      </w:p>
                    </w:txbxContent>
                  </v:textbox>
                </v:shape>
                <v:shape id="AutoShape 146" o:spid="_x0000_s1055" type="#_x0000_t42" style="position:absolute;left:53833;top:21342;width:1747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75BBBD93" w14:textId="77777777" w:rsidR="00F3095B" w:rsidRDefault="00F3095B" w:rsidP="00F3095B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22</w:t>
                        </w:r>
                      </w:p>
                    </w:txbxContent>
                  </v:textbox>
                </v:shape>
                <v:shape id="AutoShape 146" o:spid="_x0000_s1056" type="#_x0000_t42" style="position:absolute;left:16744;top:26638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3556F8D2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21</w:t>
                        </w:r>
                      </w:p>
                    </w:txbxContent>
                  </v:textbox>
                </v:shape>
                <v:shape id="AutoShape 146" o:spid="_x0000_s1057" type="#_x0000_t42" style="position:absolute;left:23909;top:25888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" adj="-15679,-10007,-8774,8917,-1968,8917" strokecolor="black [3213]">
                  <v:stroke startarrow="block"/>
                  <v:textbox inset=".5mm,.3mm,.5mm,.3mm">
                    <w:txbxContent>
                      <w:p w14:paraId="2C64E969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21</w:t>
                        </w:r>
                      </w:p>
                    </w:txbxContent>
                  </v:textbox>
                </v:shape>
                <v:shape id="AutoShape 146" o:spid="_x0000_s1058" type="#_x0000_t42" style="position:absolute;left:50141;top:21179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" adj="-15679,-10007,-8774,8917,-1968,8917" strokecolor="black [3213]">
                  <v:stroke startarrow="block"/>
                  <v:textbox inset=".5mm,.3mm,.5mm,.3mm">
                    <w:txbxContent>
                      <w:p w14:paraId="658B005D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20</w:t>
                        </w:r>
                      </w:p>
                    </w:txbxContent>
                  </v:textbox>
                </v:shape>
                <v:shape id="AutoShape 146" o:spid="_x0000_s1059" type="#_x0000_t42" style="position:absolute;left:37284;top:3683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" adj="-15679,-10007,-8774,8917,-1968,8917" strokecolor="black [3213]">
                  <v:stroke startarrow="block"/>
                  <v:textbox inset=".5mm,.3mm,.5mm,.3mm">
                    <w:txbxContent>
                      <w:p w14:paraId="488ADD45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20</w:t>
                        </w:r>
                      </w:p>
                    </w:txbxContent>
                  </v:textbox>
                </v:shape>
                <v:shape id="AutoShape 146" o:spid="_x0000_s1060" type="#_x0000_t42" style="position:absolute;left:33258;top:36837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" adj="-15679,-10007,-8774,8917,-1968,8917" strokecolor="black [3213]">
                  <v:stroke startarrow="block"/>
                  <v:textbox inset=".5mm,.3mm,.5mm,.3mm">
                    <w:txbxContent>
                      <w:p w14:paraId="3F967A58" w14:textId="77777777" w:rsidR="00FD4BAF" w:rsidRDefault="00FD4BAF" w:rsidP="00FD4BAF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20</w:t>
                        </w:r>
                      </w:p>
                    </w:txbxContent>
                  </v:textbox>
                </v:shape>
                <v:shape id="AutoShape 146" o:spid="_x0000_s1061" type="#_x0000_t42" style="position:absolute;left:20565;top:12141;width:1746;height:18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5ADE9500" w14:textId="77777777" w:rsidR="00265CD0" w:rsidRDefault="00265CD0" w:rsidP="00265CD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19</w:t>
                        </w:r>
                      </w:p>
                    </w:txbxContent>
                  </v:textbox>
                </v:shape>
                <v:shape id="AutoShape 146" o:spid="_x0000_s1062" type="#_x0000_t42" style="position:absolute;left:17631;top:12469;width:1746;height:1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" adj="-15679,-10007,-8774,8917,-1968,8917">
                  <v:stroke startarrow="block"/>
                  <v:textbox inset=".5mm,.3mm,.5mm,.3mm">
                    <w:txbxContent>
                      <w:p w14:paraId="320516EC" w14:textId="77777777" w:rsidR="00265CD0" w:rsidRDefault="00265CD0" w:rsidP="00265CD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19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2A23E5">
        <w:t>Nomenclature</w:t>
      </w:r>
      <w:bookmarkEnd w:id="3"/>
    </w:p>
    <w:tbl>
      <w:tblPr>
        <w:tblW w:w="962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7"/>
        <w:gridCol w:w="567"/>
        <w:gridCol w:w="2835"/>
        <w:gridCol w:w="1560"/>
        <w:gridCol w:w="4110"/>
      </w:tblGrid>
      <w:tr w:rsidR="002A23E5" w:rsidRPr="00320931" w14:paraId="52758F95" w14:textId="77777777" w:rsidTr="00320931">
        <w:trPr>
          <w:trHeight w:val="227"/>
        </w:trPr>
        <w:tc>
          <w:tcPr>
            <w:tcW w:w="5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7145C" w14:textId="77777777" w:rsidR="002A23E5" w:rsidRPr="002A23E5" w:rsidRDefault="002A23E5" w:rsidP="002A23E5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Rep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50FA5" w14:textId="77777777" w:rsidR="002A23E5" w:rsidRPr="002A23E5" w:rsidRDefault="002A23E5" w:rsidP="002A23E5">
            <w:pPr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Nb.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62175" w14:textId="77777777" w:rsidR="002A23E5" w:rsidRPr="002A23E5" w:rsidRDefault="002A23E5" w:rsidP="002A23E5">
            <w:pPr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Désignation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E4A5D" w14:textId="77777777" w:rsidR="002A23E5" w:rsidRPr="002A23E5" w:rsidRDefault="002A23E5" w:rsidP="002A23E5">
            <w:pPr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Matière</w:t>
            </w:r>
          </w:p>
        </w:tc>
        <w:tc>
          <w:tcPr>
            <w:tcW w:w="411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D7A8DB" w14:textId="77777777" w:rsidR="002A23E5" w:rsidRPr="002A23E5" w:rsidRDefault="002A23E5" w:rsidP="002A23E5">
            <w:pPr>
              <w:jc w:val="left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val="fr-FR" w:eastAsia="fr-FR"/>
              </w:rPr>
              <w:t>Observation</w:t>
            </w:r>
          </w:p>
        </w:tc>
      </w:tr>
      <w:tr w:rsidR="002A23E5" w:rsidRPr="00320931" w14:paraId="44C49FCF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21F8C" w14:textId="77777777" w:rsidR="002A23E5" w:rsidRPr="00241407" w:rsidRDefault="002A23E5" w:rsidP="002A23E5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0FE38" w14:textId="77777777" w:rsidR="002A23E5" w:rsidRPr="00241407" w:rsidRDefault="002A23E5" w:rsidP="002A23E5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5ABAC" w14:textId="77777777" w:rsidR="002A23E5" w:rsidRPr="00241407" w:rsidRDefault="003606E3" w:rsidP="002A23E5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Poignée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7C399" w14:textId="77777777" w:rsidR="002A23E5" w:rsidRPr="00241407" w:rsidRDefault="009F0BC2" w:rsidP="002A23E5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E77D74" w14:textId="77777777" w:rsidR="002A23E5" w:rsidRPr="00B9251E" w:rsidRDefault="002A23E5" w:rsidP="002A23E5">
            <w:pPr>
              <w:jc w:val="left"/>
              <w:rPr>
                <w:rFonts w:eastAsia="Times New Roman" w:cs="Arial"/>
                <w:color w:val="A6A6A6" w:themeColor="background1" w:themeShade="A6"/>
                <w:sz w:val="16"/>
                <w:szCs w:val="16"/>
                <w:lang w:val="fr-FR" w:eastAsia="fr-FR"/>
              </w:rPr>
            </w:pPr>
            <w:r w:rsidRPr="00B9251E">
              <w:rPr>
                <w:rFonts w:eastAsia="Times New Roman" w:cs="Arial"/>
                <w:color w:val="A6A6A6" w:themeColor="background1" w:themeShade="A6"/>
                <w:sz w:val="16"/>
                <w:szCs w:val="16"/>
                <w:lang w:val="fr-FR" w:eastAsia="fr-FR"/>
              </w:rPr>
              <w:t> </w:t>
            </w:r>
          </w:p>
        </w:tc>
      </w:tr>
      <w:tr w:rsidR="002A23E5" w:rsidRPr="00320931" w14:paraId="36E24A1A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3ABC7" w14:textId="77777777" w:rsidR="002A23E5" w:rsidRPr="002A23E5" w:rsidRDefault="002A23E5" w:rsidP="002A23E5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1DA7E" w14:textId="77777777" w:rsidR="002A23E5" w:rsidRPr="002A23E5" w:rsidRDefault="002A23E5" w:rsidP="002A23E5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7EE83" w14:textId="77777777" w:rsidR="002A23E5" w:rsidRPr="002A23E5" w:rsidRDefault="002A23E5" w:rsidP="002A23E5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Plaque ch</w:t>
            </w:r>
            <w:r w:rsidR="00D44F59" w:rsidRPr="00320931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â</w:t>
            </w: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ssis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5F028" w14:textId="77777777" w:rsidR="002A23E5" w:rsidRPr="002A23E5" w:rsidRDefault="002A23E5" w:rsidP="002A23E5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AFCD5" w14:textId="77777777" w:rsidR="002A23E5" w:rsidRPr="002A23E5" w:rsidRDefault="002A23E5" w:rsidP="002A23E5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0F4F280B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18F4E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35E3B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2CE6F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Axe bobine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6395E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Plastique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A371BC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73B147A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FF374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B9197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D2FA3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Porte-bobine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95BA0" w14:textId="77777777" w:rsidR="003E03BE" w:rsidRPr="002A23E5" w:rsidRDefault="00202CD5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1CFA0A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061D3B9F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66213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D6AB7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3B30A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 xml:space="preserve">Rondelle appui ressort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86831" w14:textId="77777777" w:rsidR="003E03BE" w:rsidRPr="002A23E5" w:rsidRDefault="00985EA4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F1E64F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3D06FDB3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4EADA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2677D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0C63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Ressort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D13F8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Acier, carbone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94016A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1470D905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F8CB9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68719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9A784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Ecrou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C6032" w14:textId="77777777" w:rsidR="0043583A" w:rsidRPr="002A23E5" w:rsidRDefault="0043583A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</w:t>
            </w:r>
            <w:r w:rsidR="004A4AFE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A357ED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394975C1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257F4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4FBE4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021E8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 xml:space="preserve">Galet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1B771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Plastique ABS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B7551F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7A01776B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751BE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7BDB1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4F6B4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Support galet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95B90" w14:textId="77777777" w:rsidR="003E03BE" w:rsidRPr="002A23E5" w:rsidRDefault="00EE147B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FA8D09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4590DF4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F4C78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5502A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13A6C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 xml:space="preserve">Spatule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AE8B8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Nylon 6/6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FED07B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31CE9B3C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212B6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4B63E" w14:textId="77777777" w:rsidR="003E03BE" w:rsidRPr="002A23E5" w:rsidRDefault="003E03BE" w:rsidP="003E03BE">
            <w:pPr>
              <w:jc w:val="center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05877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Couteau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EB54E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  <w:r w:rsidRPr="002A23E5"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7E56A4" w14:textId="77777777" w:rsidR="003E03BE" w:rsidRPr="002A23E5" w:rsidRDefault="003E03BE" w:rsidP="003E03BE">
            <w:pPr>
              <w:jc w:val="left"/>
              <w:rPr>
                <w:rFonts w:eastAsia="Times New Roman" w:cs="Arial"/>
                <w:color w:val="000000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6D5D9454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6157A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2CA80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F80E4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Protection couteau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30965B" w14:textId="77777777" w:rsidR="003E03BE" w:rsidRPr="00241407" w:rsidRDefault="00C138D4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04C745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4A955441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05ACB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7F663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34093C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Cache support galet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31166" w14:textId="77777777" w:rsidR="003E03BE" w:rsidRPr="00241407" w:rsidRDefault="00212384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CF3E4A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</w:p>
        </w:tc>
      </w:tr>
      <w:tr w:rsidR="003E03BE" w:rsidRPr="00320931" w14:paraId="55B5A943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E245E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6136C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3F7F1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Axe languette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BACFF" w14:textId="77777777" w:rsidR="003E03BE" w:rsidRPr="00241407" w:rsidRDefault="00A03E76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E88150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723DB3DE" w14:textId="77777777" w:rsidTr="00F3095B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B48F4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A9BC5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6BA52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Languette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36A8E4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 xml:space="preserve">Acier, </w:t>
            </w:r>
            <w:r w:rsidR="00C138D4">
              <w:rPr>
                <w:rFonts w:eastAsia="Times New Roman" w:cs="Arial"/>
                <w:sz w:val="16"/>
                <w:szCs w:val="16"/>
                <w:lang w:val="fr-FR" w:eastAsia="fr-FR"/>
              </w:rPr>
              <w:t>alliage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FA0925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1F025753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A4D59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6395C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332BA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Ressort languette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DB4CE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Acier, carbone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7E1542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5A94EB1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CD688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EEEE8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00967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 xml:space="preserve">Cache </w:t>
            </w: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poignée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5AD6E" w14:textId="77777777" w:rsidR="003E03BE" w:rsidRPr="00241407" w:rsidRDefault="009F0BC2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sz w:val="16"/>
                <w:szCs w:val="16"/>
                <w:lang w:val="fr-FR" w:eastAsia="fr-FR"/>
              </w:rPr>
              <w:t>Polypropylène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4B15ED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 </w:t>
            </w:r>
          </w:p>
        </w:tc>
      </w:tr>
      <w:tr w:rsidR="003E03BE" w:rsidRPr="00320931" w14:paraId="5DBDC47E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0B5122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344A49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12B08D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DIN 471 - 8 x 0,8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0C0FDB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Acier, doux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9C8F722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Rondelle élastique d´arrêt</w:t>
            </w:r>
          </w:p>
        </w:tc>
      </w:tr>
      <w:tr w:rsidR="003E03BE" w:rsidRPr="00373DBF" w14:paraId="756EC309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807E3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381CF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79CB8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eastAsia="fr-FR"/>
              </w:rPr>
              <w:t>NF EN ISO 7049 - ST3,5 x 9,5 - C - H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4135D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07AC6E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Vis à tôle à tête cylindrique à empreinte cruciforme</w:t>
            </w:r>
          </w:p>
        </w:tc>
      </w:tr>
      <w:tr w:rsidR="003E03BE" w:rsidRPr="00373DBF" w14:paraId="59460E34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D309F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F2373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FA488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eastAsia="fr-FR"/>
              </w:rPr>
              <w:t>NF EN ISO 7049 - ST3,5 x 16 - C - H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7C043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F78F6C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Vis à tôle à tête cylindrique à empreinte cruciforme</w:t>
            </w:r>
          </w:p>
        </w:tc>
      </w:tr>
      <w:tr w:rsidR="003E03BE" w:rsidRPr="00373DBF" w14:paraId="37410BAF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BD746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E9855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6D11F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eastAsia="fr-FR"/>
              </w:rPr>
              <w:t>NF EN ISO 7049 - ST4,8 x 19 - C - H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13661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1FEFD7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Vis à tôle à tête cylindrique à empreinte cruciforme</w:t>
            </w:r>
          </w:p>
        </w:tc>
      </w:tr>
      <w:tr w:rsidR="003E03BE" w:rsidRPr="00373DBF" w14:paraId="25D013BD" w14:textId="77777777" w:rsidTr="00320931">
        <w:trPr>
          <w:trHeight w:val="227"/>
        </w:trPr>
        <w:tc>
          <w:tcPr>
            <w:tcW w:w="55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A06B9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22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D25A" w14:textId="77777777" w:rsidR="003E03BE" w:rsidRPr="00241407" w:rsidRDefault="003E03BE" w:rsidP="003E03BE">
            <w:pPr>
              <w:jc w:val="center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2BD28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ISO 7093 A - ST 3,5 - 140 HV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F880B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Acier inoxydable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92BFAC" w14:textId="77777777" w:rsidR="003E03BE" w:rsidRPr="00241407" w:rsidRDefault="003E03BE" w:rsidP="003E03BE">
            <w:pPr>
              <w:jc w:val="left"/>
              <w:rPr>
                <w:rFonts w:eastAsia="Times New Roman" w:cs="Arial"/>
                <w:sz w:val="16"/>
                <w:szCs w:val="16"/>
                <w:lang w:val="fr-FR" w:eastAsia="fr-FR"/>
              </w:rPr>
            </w:pPr>
            <w:r w:rsidRPr="00241407">
              <w:rPr>
                <w:rFonts w:eastAsia="Times New Roman" w:cs="Arial"/>
                <w:sz w:val="16"/>
                <w:szCs w:val="16"/>
                <w:lang w:val="fr-FR" w:eastAsia="fr-FR"/>
              </w:rPr>
              <w:t>Rondelle plates - Série grandes dimensions - Classe A</w:t>
            </w:r>
          </w:p>
        </w:tc>
      </w:tr>
    </w:tbl>
    <w:p w14:paraId="3A91F395" w14:textId="70E628E0" w:rsidR="00FC1FA1" w:rsidRDefault="00407DAB" w:rsidP="00E24BC4">
      <w:pPr>
        <w:pStyle w:val="Titre1"/>
      </w:pPr>
      <w:bookmarkStart w:id="4" w:name="_Toc67515537"/>
      <w:r>
        <w:rPr>
          <w:noProof/>
          <w:lang w:eastAsia="fr-FR"/>
        </w:rPr>
        <w:lastRenderedPageBreak/>
        <w:drawing>
          <wp:anchor distT="0" distB="0" distL="114300" distR="114300" simplePos="0" relativeHeight="251661312" behindDoc="0" locked="0" layoutInCell="1" allowOverlap="1" wp14:anchorId="6932F45E" wp14:editId="54900DE1">
            <wp:simplePos x="0" y="0"/>
            <wp:positionH relativeFrom="column">
              <wp:posOffset>5290185</wp:posOffset>
            </wp:positionH>
            <wp:positionV relativeFrom="paragraph">
              <wp:posOffset>0</wp:posOffset>
            </wp:positionV>
            <wp:extent cx="1105164" cy="162560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05164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C1FA1">
        <w:t>DONNEES</w:t>
      </w:r>
      <w:bookmarkEnd w:id="4"/>
    </w:p>
    <w:p w14:paraId="52FDEC02" w14:textId="3E474DFB" w:rsidR="009C3D79" w:rsidRPr="00407DAB" w:rsidRDefault="009C3D79" w:rsidP="00407DAB">
      <w:pPr>
        <w:pStyle w:val="Paragraphedeliste"/>
        <w:numPr>
          <w:ilvl w:val="0"/>
          <w:numId w:val="38"/>
        </w:numPr>
        <w:rPr>
          <w:lang w:val="fr-FR"/>
        </w:rPr>
      </w:pPr>
      <w:r w:rsidRPr="00407DAB">
        <w:rPr>
          <w:lang w:val="fr-FR"/>
        </w:rPr>
        <w:t>Un dévidoir complet.</w:t>
      </w:r>
    </w:p>
    <w:p w14:paraId="7253F525" w14:textId="29EB2536" w:rsidR="009C3D79" w:rsidRPr="00407DAB" w:rsidRDefault="009C3D79" w:rsidP="00407DAB">
      <w:pPr>
        <w:pStyle w:val="Paragraphedeliste"/>
        <w:numPr>
          <w:ilvl w:val="0"/>
          <w:numId w:val="38"/>
        </w:numPr>
        <w:rPr>
          <w:lang w:val="fr-FR"/>
        </w:rPr>
      </w:pPr>
      <w:r w:rsidRPr="00407DAB">
        <w:rPr>
          <w:lang w:val="fr-FR"/>
        </w:rPr>
        <w:t>Un rouleau de ruban adhésif.</w:t>
      </w:r>
    </w:p>
    <w:p w14:paraId="0C3A5E45" w14:textId="2E4CDE09" w:rsidR="00FC1FA1" w:rsidRPr="00407DAB" w:rsidRDefault="00975583" w:rsidP="00407DAB">
      <w:pPr>
        <w:pStyle w:val="Paragraphedeliste"/>
        <w:numPr>
          <w:ilvl w:val="0"/>
          <w:numId w:val="38"/>
        </w:numPr>
        <w:rPr>
          <w:lang w:val="fr-FR"/>
        </w:rPr>
      </w:pPr>
      <w:r w:rsidRPr="00407DAB">
        <w:rPr>
          <w:lang w:val="fr-FR"/>
        </w:rPr>
        <w:t>Le</w:t>
      </w:r>
      <w:r w:rsidR="00654356" w:rsidRPr="00407DAB">
        <w:rPr>
          <w:lang w:val="fr-FR"/>
        </w:rPr>
        <w:t>s</w:t>
      </w:r>
      <w:r w:rsidRPr="00407DAB">
        <w:rPr>
          <w:lang w:val="fr-FR"/>
        </w:rPr>
        <w:t xml:space="preserve"> m</w:t>
      </w:r>
      <w:r w:rsidR="00FC1FA1" w:rsidRPr="00407DAB">
        <w:rPr>
          <w:lang w:val="fr-FR"/>
        </w:rPr>
        <w:t>odèle</w:t>
      </w:r>
      <w:r w:rsidR="00654356" w:rsidRPr="00407DAB">
        <w:rPr>
          <w:lang w:val="fr-FR"/>
        </w:rPr>
        <w:t>s</w:t>
      </w:r>
      <w:r w:rsidR="00FC1FA1" w:rsidRPr="00407DAB">
        <w:rPr>
          <w:lang w:val="fr-FR"/>
        </w:rPr>
        <w:t xml:space="preserve"> 3D de la </w:t>
      </w:r>
      <w:r w:rsidR="00FC1FA1" w:rsidRPr="00407DAB">
        <w:rPr>
          <w:b/>
          <w:bCs/>
          <w:lang w:val="fr-FR"/>
        </w:rPr>
        <w:t>poignée</w:t>
      </w:r>
      <w:r w:rsidRPr="00407DAB">
        <w:rPr>
          <w:lang w:val="fr-FR"/>
        </w:rPr>
        <w:t xml:space="preserve"> </w:t>
      </w:r>
      <w:r w:rsidR="00654356" w:rsidRPr="00407DAB">
        <w:rPr>
          <w:lang w:val="fr-FR"/>
        </w:rPr>
        <w:t xml:space="preserve">et de la </w:t>
      </w:r>
      <w:r w:rsidR="00654356" w:rsidRPr="00407DAB">
        <w:rPr>
          <w:b/>
          <w:bCs/>
          <w:lang w:val="fr-FR"/>
        </w:rPr>
        <w:t>plaque châssis</w:t>
      </w:r>
      <w:r w:rsidR="00654356" w:rsidRPr="00407DAB">
        <w:rPr>
          <w:lang w:val="fr-FR"/>
        </w:rPr>
        <w:t xml:space="preserve"> </w:t>
      </w:r>
      <w:r w:rsidRPr="00407DAB">
        <w:rPr>
          <w:lang w:val="fr-FR"/>
        </w:rPr>
        <w:t>en fichier</w:t>
      </w:r>
      <w:r w:rsidR="008465A2" w:rsidRPr="00407DAB">
        <w:rPr>
          <w:lang w:val="fr-FR"/>
        </w:rPr>
        <w:t>s</w:t>
      </w:r>
      <w:r w:rsidRPr="00407DAB">
        <w:rPr>
          <w:lang w:val="fr-FR"/>
        </w:rPr>
        <w:t xml:space="preserve"> STEP</w:t>
      </w:r>
      <w:r w:rsidR="00FC1FA1" w:rsidRPr="00407DAB">
        <w:rPr>
          <w:lang w:val="fr-FR"/>
        </w:rPr>
        <w:t>.</w:t>
      </w:r>
    </w:p>
    <w:p w14:paraId="363F26F4" w14:textId="48BB0FD6" w:rsidR="004B7408" w:rsidRPr="00407DAB" w:rsidRDefault="00407DAB" w:rsidP="00407DAB">
      <w:pPr>
        <w:pStyle w:val="Paragraphedeliste"/>
        <w:numPr>
          <w:ilvl w:val="0"/>
          <w:numId w:val="38"/>
        </w:numPr>
        <w:rPr>
          <w:lang w:val="fr-FR"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62336" behindDoc="0" locked="0" layoutInCell="1" allowOverlap="1" wp14:anchorId="7BEE7A34" wp14:editId="5729D93D">
            <wp:simplePos x="0" y="0"/>
            <wp:positionH relativeFrom="column">
              <wp:posOffset>4533265</wp:posOffset>
            </wp:positionH>
            <wp:positionV relativeFrom="paragraph">
              <wp:posOffset>94615</wp:posOffset>
            </wp:positionV>
            <wp:extent cx="1147445" cy="1085850"/>
            <wp:effectExtent l="0" t="0" r="0" b="0"/>
            <wp:wrapSquare wrapText="bothSides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4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03BE" w:rsidRPr="00407DAB">
        <w:rPr>
          <w:lang w:val="fr-FR"/>
        </w:rPr>
        <w:t>Une bibliothèque de</w:t>
      </w:r>
      <w:r w:rsidR="004B7408" w:rsidRPr="00407DAB">
        <w:rPr>
          <w:lang w:val="fr-FR"/>
        </w:rPr>
        <w:t xml:space="preserve"> logo</w:t>
      </w:r>
      <w:r w:rsidR="003E03BE" w:rsidRPr="00407DAB">
        <w:rPr>
          <w:lang w:val="fr-FR"/>
        </w:rPr>
        <w:t>s</w:t>
      </w:r>
      <w:r w:rsidR="004B7408" w:rsidRPr="00407DAB">
        <w:rPr>
          <w:lang w:val="fr-FR"/>
        </w:rPr>
        <w:t xml:space="preserve"> </w:t>
      </w:r>
      <w:proofErr w:type="spellStart"/>
      <w:r w:rsidR="004B7408" w:rsidRPr="00407DAB">
        <w:rPr>
          <w:lang w:val="fr-FR"/>
        </w:rPr>
        <w:t>World</w:t>
      </w:r>
      <w:r w:rsidR="003E03BE" w:rsidRPr="00407DAB">
        <w:rPr>
          <w:lang w:val="fr-FR"/>
        </w:rPr>
        <w:t>S</w:t>
      </w:r>
      <w:r w:rsidR="004B7408" w:rsidRPr="00407DAB">
        <w:rPr>
          <w:lang w:val="fr-FR"/>
        </w:rPr>
        <w:t>kills</w:t>
      </w:r>
      <w:proofErr w:type="spellEnd"/>
      <w:r w:rsidR="004B7408" w:rsidRPr="00407DAB">
        <w:rPr>
          <w:lang w:val="fr-FR"/>
        </w:rPr>
        <w:t xml:space="preserve"> France.</w:t>
      </w:r>
    </w:p>
    <w:p w14:paraId="5FC85701" w14:textId="77777777" w:rsidR="00C65D0F" w:rsidRDefault="00C65D0F" w:rsidP="00FC1FA1">
      <w:pPr>
        <w:rPr>
          <w:lang w:val="fr-FR"/>
        </w:rPr>
      </w:pPr>
    </w:p>
    <w:p w14:paraId="23BEAC5D" w14:textId="77777777" w:rsidR="00C076E2" w:rsidRDefault="00175A49" w:rsidP="00C65D0F">
      <w:pPr>
        <w:pStyle w:val="Titre1"/>
      </w:pPr>
      <w:bookmarkStart w:id="5" w:name="_Toc67515538"/>
      <w:r>
        <w:t>TRAVAIL DEMANDE</w:t>
      </w:r>
      <w:bookmarkEnd w:id="5"/>
    </w:p>
    <w:p w14:paraId="64E72DF2" w14:textId="77777777" w:rsidR="00F96D5E" w:rsidRDefault="00F96D5E" w:rsidP="00F96D5E">
      <w:pPr>
        <w:pStyle w:val="Titre2"/>
      </w:pPr>
      <w:r>
        <w:t>prise de notes</w:t>
      </w:r>
    </w:p>
    <w:p w14:paraId="13DA85AB" w14:textId="57D9C0D2" w:rsidR="00F96D5E" w:rsidRDefault="00BA571C" w:rsidP="00BA571C">
      <w:pPr>
        <w:rPr>
          <w:lang w:val="fr-FR"/>
        </w:rPr>
      </w:pPr>
      <w:r w:rsidRPr="00F96D5E">
        <w:rPr>
          <w:b/>
          <w:color w:val="FF0000"/>
          <w:lang w:val="fr-FR"/>
        </w:rPr>
        <w:t>ATTENTION :</w:t>
      </w:r>
      <w:r w:rsidRPr="00F96D5E">
        <w:rPr>
          <w:b/>
          <w:bCs/>
          <w:color w:val="FF0000"/>
          <w:lang w:val="fr-FR"/>
        </w:rPr>
        <w:t xml:space="preserve"> </w:t>
      </w:r>
      <w:r w:rsidR="00F96D5E">
        <w:rPr>
          <w:b/>
          <w:bCs/>
          <w:lang w:val="fr-FR"/>
        </w:rPr>
        <w:tab/>
      </w:r>
      <w:r w:rsidR="00F96D5E" w:rsidRPr="00F96D5E">
        <w:rPr>
          <w:lang w:val="fr-FR"/>
        </w:rPr>
        <w:t>D</w:t>
      </w:r>
      <w:r w:rsidRPr="00BA571C">
        <w:rPr>
          <w:lang w:val="fr-FR"/>
        </w:rPr>
        <w:t xml:space="preserve">urée limitée à </w:t>
      </w:r>
      <w:r w:rsidR="00085E11">
        <w:rPr>
          <w:lang w:val="fr-FR"/>
        </w:rPr>
        <w:t>30 minutes</w:t>
      </w:r>
      <w:r w:rsidRPr="00BA571C">
        <w:rPr>
          <w:lang w:val="fr-FR"/>
        </w:rPr>
        <w:t xml:space="preserve"> sans prise en main du poste informatique. </w:t>
      </w:r>
    </w:p>
    <w:p w14:paraId="4146A20D" w14:textId="77777777" w:rsidR="00BA571C" w:rsidRDefault="00F96D5E" w:rsidP="00BA571C">
      <w:pPr>
        <w:rPr>
          <w:lang w:val="fr-FR"/>
        </w:rPr>
      </w:pP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 w:rsidR="00BA571C">
        <w:rPr>
          <w:lang w:val="fr-FR"/>
        </w:rPr>
        <w:t>Le dévidoir</w:t>
      </w:r>
      <w:r w:rsidR="00BA571C" w:rsidRPr="00BA571C">
        <w:rPr>
          <w:lang w:val="fr-FR"/>
        </w:rPr>
        <w:t xml:space="preserve"> est retiré au bout de 1h</w:t>
      </w:r>
      <w:r w:rsidR="00BA571C">
        <w:rPr>
          <w:lang w:val="fr-FR"/>
        </w:rPr>
        <w:t>30</w:t>
      </w:r>
      <w:r w:rsidR="00BA571C" w:rsidRPr="00BA571C">
        <w:rPr>
          <w:lang w:val="fr-FR"/>
        </w:rPr>
        <w:t>.</w:t>
      </w:r>
    </w:p>
    <w:p w14:paraId="4DC397A7" w14:textId="77777777" w:rsidR="00C65D0F" w:rsidRDefault="00C65D0F" w:rsidP="00BA571C">
      <w:pPr>
        <w:rPr>
          <w:lang w:val="fr-FR"/>
        </w:rPr>
      </w:pPr>
    </w:p>
    <w:p w14:paraId="639DADB8" w14:textId="77777777" w:rsidR="00BA571C" w:rsidRDefault="00BA571C" w:rsidP="00BA571C">
      <w:pPr>
        <w:rPr>
          <w:bCs/>
          <w:lang w:val="fr-FR"/>
        </w:rPr>
      </w:pPr>
      <w:r w:rsidRPr="00BA571C">
        <w:rPr>
          <w:lang w:val="fr-FR"/>
        </w:rPr>
        <w:t xml:space="preserve">À partir de l’assemblage réel </w:t>
      </w:r>
      <w:r>
        <w:rPr>
          <w:lang w:val="fr-FR"/>
        </w:rPr>
        <w:t xml:space="preserve">du dévidoir, </w:t>
      </w:r>
      <w:r w:rsidRPr="00BA571C">
        <w:rPr>
          <w:lang w:val="fr-FR"/>
        </w:rPr>
        <w:t xml:space="preserve">et avec les instruments de mesure usuels </w:t>
      </w:r>
      <w:r>
        <w:rPr>
          <w:lang w:val="fr-FR"/>
        </w:rPr>
        <w:t>de votre caisse à outils</w:t>
      </w:r>
      <w:r w:rsidRPr="00BA571C">
        <w:rPr>
          <w:bCs/>
          <w:lang w:val="fr-FR"/>
        </w:rPr>
        <w:t>,</w:t>
      </w:r>
      <w:r w:rsidRPr="00BA571C">
        <w:rPr>
          <w:b/>
          <w:bCs/>
          <w:lang w:val="fr-FR"/>
        </w:rPr>
        <w:t xml:space="preserve"> </w:t>
      </w:r>
      <w:r w:rsidR="00F96D5E">
        <w:rPr>
          <w:b/>
          <w:bCs/>
          <w:lang w:val="fr-FR"/>
        </w:rPr>
        <w:t xml:space="preserve">EFFECTUER </w:t>
      </w:r>
      <w:r w:rsidR="00F96D5E" w:rsidRPr="00F96D5E">
        <w:rPr>
          <w:lang w:val="fr-FR"/>
        </w:rPr>
        <w:t>un relevé des formes et dimensions nécessaires à la modélisation d</w:t>
      </w:r>
      <w:r w:rsidRPr="00F96D5E">
        <w:rPr>
          <w:lang w:val="fr-FR"/>
        </w:rPr>
        <w:t>es</w:t>
      </w:r>
      <w:r w:rsidRPr="00F96D5E">
        <w:rPr>
          <w:bCs/>
          <w:lang w:val="fr-FR"/>
        </w:rPr>
        <w:t xml:space="preserve"> différentes pièces con</w:t>
      </w:r>
      <w:r w:rsidRPr="00BA571C">
        <w:rPr>
          <w:bCs/>
          <w:lang w:val="fr-FR"/>
        </w:rPr>
        <w:t>stituant ce mécanisme</w:t>
      </w:r>
      <w:r>
        <w:rPr>
          <w:bCs/>
          <w:lang w:val="fr-FR"/>
        </w:rPr>
        <w:t xml:space="preserve">, </w:t>
      </w:r>
      <w:r w:rsidRPr="00BA571C">
        <w:rPr>
          <w:b/>
          <w:lang w:val="fr-FR"/>
        </w:rPr>
        <w:t xml:space="preserve">sauf </w:t>
      </w:r>
      <w:r w:rsidR="003606E3">
        <w:rPr>
          <w:b/>
          <w:lang w:val="fr-FR"/>
        </w:rPr>
        <w:t>la poignée</w:t>
      </w:r>
      <w:r w:rsidR="00654356">
        <w:rPr>
          <w:b/>
          <w:lang w:val="fr-FR"/>
        </w:rPr>
        <w:t xml:space="preserve"> et la plaque châssis</w:t>
      </w:r>
      <w:r w:rsidR="00F64A1B">
        <w:rPr>
          <w:b/>
          <w:lang w:val="fr-FR"/>
        </w:rPr>
        <w:t xml:space="preserve"> </w:t>
      </w:r>
      <w:r w:rsidR="00F64A1B" w:rsidRPr="00F64A1B">
        <w:rPr>
          <w:lang w:val="fr-FR"/>
        </w:rPr>
        <w:t>qui vous sont données</w:t>
      </w:r>
      <w:r w:rsidRPr="00BA571C">
        <w:rPr>
          <w:bCs/>
          <w:lang w:val="fr-FR"/>
        </w:rPr>
        <w:t>.</w:t>
      </w:r>
    </w:p>
    <w:p w14:paraId="331E53B2" w14:textId="77777777" w:rsidR="00241407" w:rsidRDefault="00241407" w:rsidP="00BA571C">
      <w:pPr>
        <w:rPr>
          <w:bCs/>
          <w:lang w:val="fr-FR"/>
        </w:rPr>
      </w:pPr>
    </w:p>
    <w:p w14:paraId="2D7DA410" w14:textId="77777777" w:rsidR="00F96D5E" w:rsidRPr="00BA571C" w:rsidRDefault="00241407" w:rsidP="00BA571C">
      <w:pPr>
        <w:rPr>
          <w:bCs/>
          <w:lang w:val="fr-FR"/>
        </w:rPr>
      </w:pPr>
      <w:r>
        <w:rPr>
          <w:bCs/>
          <w:lang w:val="fr-FR"/>
        </w:rPr>
        <w:t>Cette partie « Prise de notes » n’est pas évalué</w:t>
      </w:r>
      <w:r w:rsidR="0047637C">
        <w:rPr>
          <w:bCs/>
          <w:lang w:val="fr-FR"/>
        </w:rPr>
        <w:t>e</w:t>
      </w:r>
      <w:r>
        <w:rPr>
          <w:bCs/>
          <w:lang w:val="fr-FR"/>
        </w:rPr>
        <w:t>.</w:t>
      </w:r>
    </w:p>
    <w:p w14:paraId="480BCFD4" w14:textId="77777777" w:rsidR="00BA571C" w:rsidRDefault="00BA571C" w:rsidP="00BA571C">
      <w:pPr>
        <w:rPr>
          <w:lang w:val="fr-FR"/>
        </w:rPr>
      </w:pPr>
    </w:p>
    <w:p w14:paraId="0830E5F0" w14:textId="77777777" w:rsidR="00C65D0F" w:rsidRDefault="00C65D0F" w:rsidP="00BA571C">
      <w:pPr>
        <w:rPr>
          <w:lang w:val="fr-FR"/>
        </w:rPr>
      </w:pPr>
    </w:p>
    <w:p w14:paraId="56F1ED92" w14:textId="77777777" w:rsidR="00390E63" w:rsidRDefault="00390E63" w:rsidP="00BA571C">
      <w:pPr>
        <w:rPr>
          <w:lang w:val="fr-FR"/>
        </w:rPr>
      </w:pPr>
    </w:p>
    <w:p w14:paraId="1A33DB86" w14:textId="77777777" w:rsidR="00F96D5E" w:rsidRDefault="00F96D5E" w:rsidP="00F96D5E">
      <w:pPr>
        <w:pStyle w:val="Titre2"/>
      </w:pPr>
      <w:r>
        <w:t>modélisation</w:t>
      </w:r>
      <w:r w:rsidR="00FC1FA1">
        <w:t xml:space="preserve"> des pieces</w:t>
      </w:r>
    </w:p>
    <w:p w14:paraId="52796338" w14:textId="77777777" w:rsidR="00F96D5E" w:rsidRDefault="00F96D5E" w:rsidP="00F96D5E">
      <w:pPr>
        <w:rPr>
          <w:lang w:val="fr-FR"/>
        </w:rPr>
      </w:pPr>
      <w:r>
        <w:rPr>
          <w:lang w:val="fr-FR"/>
        </w:rPr>
        <w:t xml:space="preserve">A partir de vos prises de notes, </w:t>
      </w:r>
      <w:r w:rsidRPr="00F96D5E">
        <w:rPr>
          <w:b/>
          <w:bCs/>
          <w:lang w:val="fr-FR"/>
        </w:rPr>
        <w:t>MODELISER</w:t>
      </w:r>
      <w:r>
        <w:rPr>
          <w:lang w:val="fr-FR"/>
        </w:rPr>
        <w:t xml:space="preserve"> toutes les pièces du dévidoir, </w:t>
      </w:r>
      <w:r w:rsidRPr="00F96D5E">
        <w:rPr>
          <w:b/>
          <w:bCs/>
          <w:lang w:val="fr-FR"/>
        </w:rPr>
        <w:t>sauf la poignée</w:t>
      </w:r>
      <w:r w:rsidR="00654356">
        <w:rPr>
          <w:b/>
          <w:bCs/>
          <w:lang w:val="fr-FR"/>
        </w:rPr>
        <w:t xml:space="preserve"> et la plaque châssis</w:t>
      </w:r>
      <w:r w:rsidR="00F64A1B" w:rsidRPr="00F64A1B">
        <w:rPr>
          <w:bCs/>
          <w:lang w:val="fr-FR"/>
        </w:rPr>
        <w:t>, lesquelles vous sont données</w:t>
      </w:r>
      <w:r>
        <w:rPr>
          <w:lang w:val="fr-FR"/>
        </w:rPr>
        <w:t>.</w:t>
      </w:r>
    </w:p>
    <w:p w14:paraId="15E03662" w14:textId="77777777" w:rsidR="00654356" w:rsidRDefault="00654356" w:rsidP="00F96D5E">
      <w:pPr>
        <w:rPr>
          <w:lang w:val="fr-FR"/>
        </w:rPr>
      </w:pPr>
    </w:p>
    <w:p w14:paraId="55931BAD" w14:textId="54478E6C" w:rsidR="00654356" w:rsidRDefault="00654356" w:rsidP="00F96D5E">
      <w:pPr>
        <w:rPr>
          <w:lang w:val="fr-FR"/>
        </w:rPr>
      </w:pPr>
      <w:r w:rsidRPr="00654356">
        <w:rPr>
          <w:b/>
          <w:bCs/>
          <w:lang w:val="fr-FR"/>
        </w:rPr>
        <w:t>AFFECTER</w:t>
      </w:r>
      <w:r>
        <w:rPr>
          <w:lang w:val="fr-FR"/>
        </w:rPr>
        <w:t xml:space="preserve"> les matériaux à</w:t>
      </w:r>
      <w:r w:rsidR="000339A0">
        <w:rPr>
          <w:lang w:val="fr-FR"/>
        </w:rPr>
        <w:t xml:space="preserve"> toutes les pièces</w:t>
      </w:r>
      <w:r>
        <w:rPr>
          <w:lang w:val="fr-FR"/>
        </w:rPr>
        <w:t>.</w:t>
      </w:r>
    </w:p>
    <w:p w14:paraId="0799A008" w14:textId="77777777" w:rsidR="00F96D5E" w:rsidRDefault="00F96D5E" w:rsidP="00F96D5E">
      <w:pPr>
        <w:rPr>
          <w:lang w:val="fr-FR"/>
        </w:rPr>
      </w:pPr>
    </w:p>
    <w:p w14:paraId="2B9D00C4" w14:textId="77777777" w:rsidR="00FC1FA1" w:rsidRPr="00D36D4D" w:rsidRDefault="00FC1FA1" w:rsidP="00FC1FA1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 xml:space="preserve">N° de pièce-Nom de la </w:t>
      </w:r>
      <w:proofErr w:type="spellStart"/>
      <w:r>
        <w:rPr>
          <w:rFonts w:cs="Arial"/>
          <w:b/>
          <w:szCs w:val="24"/>
          <w:lang w:val="fr-FR"/>
        </w:rPr>
        <w:t>pièce</w:t>
      </w:r>
      <w:r w:rsidRPr="00D36D4D">
        <w:rPr>
          <w:rFonts w:cs="Arial"/>
          <w:b/>
          <w:bCs/>
          <w:szCs w:val="24"/>
          <w:lang w:val="fr-FR"/>
        </w:rPr>
        <w:t>_xxxxx.ipt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413318F9" w14:textId="77777777" w:rsidR="00E21779" w:rsidRDefault="00E21779" w:rsidP="002048B8">
      <w:pPr>
        <w:rPr>
          <w:lang w:val="fr-FR"/>
        </w:rPr>
      </w:pPr>
    </w:p>
    <w:p w14:paraId="6051E405" w14:textId="77777777" w:rsidR="00175A49" w:rsidRDefault="00175A49" w:rsidP="00175A49">
      <w:pPr>
        <w:rPr>
          <w:lang w:val="fr-FR"/>
        </w:rPr>
      </w:pPr>
    </w:p>
    <w:p w14:paraId="40A56C4F" w14:textId="77777777" w:rsidR="00C65D0F" w:rsidRDefault="00C65D0F" w:rsidP="00175A49">
      <w:pPr>
        <w:rPr>
          <w:lang w:val="fr-FR"/>
        </w:rPr>
      </w:pPr>
    </w:p>
    <w:p w14:paraId="2538DA08" w14:textId="77777777" w:rsidR="00175A49" w:rsidRPr="00175A49" w:rsidRDefault="00175A49" w:rsidP="00175A49">
      <w:pPr>
        <w:pStyle w:val="Titre2"/>
      </w:pPr>
      <w:r>
        <w:t>PLAN D’ENSEMBLE</w:t>
      </w:r>
    </w:p>
    <w:p w14:paraId="11113BC0" w14:textId="77777777" w:rsidR="00975583" w:rsidRDefault="00DB7CB9" w:rsidP="00975583">
      <w:pPr>
        <w:rPr>
          <w:lang w:val="fr-FR"/>
        </w:rPr>
      </w:pPr>
      <w:r w:rsidRPr="00390E63">
        <w:rPr>
          <w:b/>
          <w:bCs/>
          <w:lang w:val="fr-FR"/>
        </w:rPr>
        <w:t>REALISER</w:t>
      </w:r>
      <w:r>
        <w:rPr>
          <w:lang w:val="fr-FR"/>
        </w:rPr>
        <w:t xml:space="preserve"> le plan d’ensemble selon les indications suivantes :</w:t>
      </w:r>
    </w:p>
    <w:p w14:paraId="5D2DFC3B" w14:textId="77777777" w:rsidR="00DB7CB9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>Format A2 horizontal</w:t>
      </w:r>
    </w:p>
    <w:p w14:paraId="48324836" w14:textId="77777777" w:rsidR="00390E63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>Vues principales à l’échelle 1 :1</w:t>
      </w:r>
    </w:p>
    <w:p w14:paraId="4C092538" w14:textId="77777777" w:rsidR="00390E63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 xml:space="preserve">Une </w:t>
      </w:r>
      <w:r w:rsidR="007C73A6">
        <w:rPr>
          <w:lang w:val="fr-FR"/>
        </w:rPr>
        <w:t xml:space="preserve">seule </w:t>
      </w:r>
      <w:r w:rsidRPr="00390E63">
        <w:rPr>
          <w:lang w:val="fr-FR"/>
        </w:rPr>
        <w:t>vue en perspective</w:t>
      </w:r>
    </w:p>
    <w:p w14:paraId="15E5BAE0" w14:textId="77777777" w:rsidR="00390E63" w:rsidRPr="00390E63" w:rsidRDefault="00390E63" w:rsidP="00390E63">
      <w:pPr>
        <w:pStyle w:val="Paragraphedeliste"/>
        <w:numPr>
          <w:ilvl w:val="0"/>
          <w:numId w:val="34"/>
        </w:numPr>
        <w:rPr>
          <w:lang w:val="fr-FR"/>
        </w:rPr>
      </w:pPr>
      <w:r w:rsidRPr="00390E63">
        <w:rPr>
          <w:lang w:val="fr-FR"/>
        </w:rPr>
        <w:t>Repères et nomenclature</w:t>
      </w:r>
    </w:p>
    <w:p w14:paraId="293EDB93" w14:textId="77777777" w:rsidR="00390E63" w:rsidRDefault="00390E63" w:rsidP="00975583">
      <w:pPr>
        <w:rPr>
          <w:lang w:val="fr-FR"/>
        </w:rPr>
      </w:pPr>
    </w:p>
    <w:p w14:paraId="6B7A52B8" w14:textId="77777777" w:rsidR="00390E63" w:rsidRPr="00D36D4D" w:rsidRDefault="00390E63" w:rsidP="00390E63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</w:t>
      </w:r>
      <w:r>
        <w:rPr>
          <w:rFonts w:cs="Arial"/>
          <w:szCs w:val="24"/>
          <w:lang w:val="fr-FR"/>
        </w:rPr>
        <w:t>tre</w:t>
      </w:r>
      <w:r w:rsidRPr="00D36D4D">
        <w:rPr>
          <w:rFonts w:cs="Arial"/>
          <w:szCs w:val="24"/>
          <w:lang w:val="fr-FR"/>
        </w:rPr>
        <w:t xml:space="preserve"> fichier sous le nom </w:t>
      </w:r>
      <w:r w:rsidRPr="00D36D4D">
        <w:rPr>
          <w:rFonts w:cs="Arial"/>
          <w:b/>
          <w:szCs w:val="24"/>
          <w:lang w:val="fr-FR"/>
        </w:rPr>
        <w:t>« </w:t>
      </w:r>
      <w:proofErr w:type="spellStart"/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_xxxxx.i</w:t>
      </w:r>
      <w:r>
        <w:rPr>
          <w:rFonts w:cs="Arial"/>
          <w:b/>
          <w:bCs/>
          <w:szCs w:val="24"/>
          <w:lang w:val="fr-FR"/>
        </w:rPr>
        <w:t>dw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4EC43F26" w14:textId="77777777" w:rsidR="00975583" w:rsidRDefault="00975583" w:rsidP="00975583">
      <w:pPr>
        <w:rPr>
          <w:lang w:val="fr-FR"/>
        </w:rPr>
      </w:pPr>
    </w:p>
    <w:p w14:paraId="59B77AA2" w14:textId="77777777" w:rsidR="00C65D0F" w:rsidRDefault="00C65D0F" w:rsidP="00975583">
      <w:pPr>
        <w:rPr>
          <w:lang w:val="fr-FR"/>
        </w:rPr>
      </w:pPr>
      <w:bookmarkStart w:id="6" w:name="_Hlk37359815"/>
      <w:r w:rsidRPr="00C65D0F">
        <w:rPr>
          <w:b/>
          <w:bCs/>
          <w:lang w:val="fr-FR"/>
        </w:rPr>
        <w:t>CREER</w:t>
      </w:r>
      <w:r>
        <w:rPr>
          <w:lang w:val="fr-FR"/>
        </w:rPr>
        <w:t xml:space="preserve"> un fichier </w:t>
      </w:r>
      <w:proofErr w:type="spellStart"/>
      <w:r>
        <w:rPr>
          <w:lang w:val="fr-FR"/>
        </w:rPr>
        <w:t>pdf</w:t>
      </w:r>
      <w:proofErr w:type="spellEnd"/>
      <w:r>
        <w:rPr>
          <w:lang w:val="fr-FR"/>
        </w:rPr>
        <w:t xml:space="preserve"> de votre plan </w:t>
      </w:r>
      <w:r w:rsidRPr="00D36D4D">
        <w:rPr>
          <w:rFonts w:cs="Arial"/>
          <w:szCs w:val="24"/>
          <w:lang w:val="fr-FR"/>
        </w:rPr>
        <w:t xml:space="preserve">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pdf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bookmarkEnd w:id="6"/>
    <w:p w14:paraId="6EE86CEB" w14:textId="77777777" w:rsidR="00C65D0F" w:rsidRDefault="00C65D0F" w:rsidP="00975583">
      <w:pPr>
        <w:rPr>
          <w:lang w:val="fr-FR"/>
        </w:rPr>
      </w:pPr>
    </w:p>
    <w:p w14:paraId="65A76BEE" w14:textId="77777777" w:rsidR="00C65D0F" w:rsidRDefault="00C65D0F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70438150" w14:textId="77777777" w:rsidR="00975583" w:rsidRDefault="00975583" w:rsidP="00975583">
      <w:pPr>
        <w:pStyle w:val="Titre2"/>
      </w:pPr>
      <w:r>
        <w:lastRenderedPageBreak/>
        <w:t>RENDU REALISTE</w:t>
      </w:r>
    </w:p>
    <w:p w14:paraId="68C4CAAD" w14:textId="77777777" w:rsidR="004975E4" w:rsidRDefault="0047637C" w:rsidP="00560FD5">
      <w:pPr>
        <w:rPr>
          <w:lang w:val="fr-FR"/>
        </w:rPr>
      </w:pPr>
      <w:r w:rsidRPr="0047637C">
        <w:rPr>
          <w:b/>
          <w:bCs/>
          <w:lang w:val="fr-FR"/>
        </w:rPr>
        <w:t>EFFECTUER</w:t>
      </w:r>
      <w:r w:rsidR="004975E4">
        <w:rPr>
          <w:lang w:val="fr-FR"/>
        </w:rPr>
        <w:t xml:space="preserve"> un rendu réaliste de présentation de ce produit en </w:t>
      </w:r>
      <w:r w:rsidR="004975E4" w:rsidRPr="007836A2">
        <w:rPr>
          <w:b/>
          <w:bCs/>
          <w:lang w:val="fr-FR"/>
        </w:rPr>
        <w:t>situation de fonctionnement</w:t>
      </w:r>
      <w:r w:rsidR="00E24BC4">
        <w:rPr>
          <w:lang w:val="fr-FR"/>
        </w:rPr>
        <w:t xml:space="preserve"> selon les indications suivantes :</w:t>
      </w:r>
    </w:p>
    <w:p w14:paraId="60A04F59" w14:textId="77777777" w:rsidR="00E24BC4" w:rsidRPr="00E24BC4" w:rsidRDefault="00E24BC4" w:rsidP="00E24BC4">
      <w:pPr>
        <w:pStyle w:val="Paragraphedeliste"/>
        <w:numPr>
          <w:ilvl w:val="0"/>
          <w:numId w:val="35"/>
        </w:numPr>
        <w:rPr>
          <w:lang w:val="fr-FR"/>
        </w:rPr>
      </w:pPr>
      <w:r w:rsidRPr="00E24BC4">
        <w:rPr>
          <w:lang w:val="fr-FR"/>
        </w:rPr>
        <w:t xml:space="preserve">Format </w:t>
      </w:r>
      <w:r w:rsidR="004B7408" w:rsidRPr="00E24BC4">
        <w:rPr>
          <w:lang w:val="fr-FR"/>
        </w:rPr>
        <w:t xml:space="preserve">JPG </w:t>
      </w:r>
      <w:r w:rsidR="004B7408">
        <w:rPr>
          <w:lang w:val="fr-FR"/>
        </w:rPr>
        <w:t>-</w:t>
      </w:r>
      <w:r w:rsidRPr="00E24BC4">
        <w:rPr>
          <w:lang w:val="fr-FR"/>
        </w:rPr>
        <w:t xml:space="preserve"> 1280 x 1024</w:t>
      </w:r>
      <w:r w:rsidR="002B2783">
        <w:rPr>
          <w:lang w:val="fr-FR"/>
        </w:rPr>
        <w:t>,</w:t>
      </w:r>
    </w:p>
    <w:p w14:paraId="0110F6E2" w14:textId="77777777" w:rsidR="00E24BC4" w:rsidRDefault="004B7408" w:rsidP="00E24BC4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>Présence d’au moins un rouleau de ruban adhésif dans l’image</w:t>
      </w:r>
      <w:r w:rsidR="002B2783">
        <w:rPr>
          <w:lang w:val="fr-FR"/>
        </w:rPr>
        <w:t>,</w:t>
      </w:r>
    </w:p>
    <w:p w14:paraId="02DBDEA6" w14:textId="77777777" w:rsidR="0081652D" w:rsidRPr="00E24BC4" w:rsidRDefault="0081652D" w:rsidP="00E24BC4">
      <w:pPr>
        <w:pStyle w:val="Paragraphedeliste"/>
        <w:numPr>
          <w:ilvl w:val="0"/>
          <w:numId w:val="35"/>
        </w:numPr>
        <w:rPr>
          <w:lang w:val="fr-FR"/>
        </w:rPr>
      </w:pPr>
      <w:r>
        <w:rPr>
          <w:lang w:val="fr-FR"/>
        </w:rPr>
        <w:t xml:space="preserve">Présence du logo </w:t>
      </w:r>
      <w:proofErr w:type="spellStart"/>
      <w:r>
        <w:rPr>
          <w:lang w:val="fr-FR"/>
        </w:rPr>
        <w:t>Worldskills</w:t>
      </w:r>
      <w:proofErr w:type="spellEnd"/>
      <w:r>
        <w:rPr>
          <w:lang w:val="fr-FR"/>
        </w:rPr>
        <w:t xml:space="preserve"> France dans l’image</w:t>
      </w:r>
      <w:r w:rsidR="002B2783">
        <w:rPr>
          <w:lang w:val="fr-FR"/>
        </w:rPr>
        <w:t>.</w:t>
      </w:r>
    </w:p>
    <w:p w14:paraId="47F92FAB" w14:textId="77777777" w:rsidR="004975E4" w:rsidRDefault="004975E4" w:rsidP="00560FD5">
      <w:pPr>
        <w:rPr>
          <w:lang w:val="fr-FR"/>
        </w:rPr>
      </w:pPr>
    </w:p>
    <w:p w14:paraId="3DA67C49" w14:textId="77777777" w:rsidR="004975E4" w:rsidRPr="00D36D4D" w:rsidRDefault="004975E4" w:rsidP="004975E4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</w:t>
      </w:r>
      <w:r>
        <w:rPr>
          <w:rFonts w:cs="Arial"/>
          <w:szCs w:val="24"/>
          <w:lang w:val="fr-FR"/>
        </w:rPr>
        <w:t>tre</w:t>
      </w:r>
      <w:r w:rsidRPr="00D36D4D">
        <w:rPr>
          <w:rFonts w:cs="Arial"/>
          <w:szCs w:val="24"/>
          <w:lang w:val="fr-FR"/>
        </w:rPr>
        <w:t xml:space="preserve"> fichier 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jpg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36FAE0D9" w14:textId="77777777" w:rsidR="00560FD5" w:rsidRDefault="00560FD5" w:rsidP="00560FD5">
      <w:pPr>
        <w:rPr>
          <w:lang w:val="fr-FR"/>
        </w:rPr>
      </w:pPr>
    </w:p>
    <w:p w14:paraId="5190C6FD" w14:textId="77777777" w:rsidR="00C65D0F" w:rsidRDefault="00C65D0F" w:rsidP="00560FD5">
      <w:pPr>
        <w:rPr>
          <w:lang w:val="fr-FR"/>
        </w:rPr>
      </w:pPr>
    </w:p>
    <w:p w14:paraId="3A2EAFCD" w14:textId="77777777" w:rsidR="00C65D0F" w:rsidRDefault="00C65D0F" w:rsidP="00560FD5">
      <w:pPr>
        <w:rPr>
          <w:lang w:val="fr-FR"/>
        </w:rPr>
      </w:pPr>
    </w:p>
    <w:p w14:paraId="2C1B27C9" w14:textId="77777777" w:rsidR="0047637C" w:rsidRDefault="0047637C" w:rsidP="0047637C">
      <w:pPr>
        <w:pStyle w:val="Titre2"/>
      </w:pPr>
      <w:r>
        <w:t>ECLATé</w:t>
      </w:r>
    </w:p>
    <w:p w14:paraId="28D21B78" w14:textId="77777777" w:rsidR="0047637C" w:rsidRDefault="00C65D0F" w:rsidP="0047637C">
      <w:pPr>
        <w:rPr>
          <w:lang w:val="fr-FR"/>
        </w:rPr>
      </w:pPr>
      <w:r w:rsidRPr="00C65D0F">
        <w:rPr>
          <w:b/>
          <w:bCs/>
          <w:lang w:val="fr-FR"/>
        </w:rPr>
        <w:t>EFFECTUER</w:t>
      </w:r>
      <w:r w:rsidR="0047637C">
        <w:rPr>
          <w:lang w:val="fr-FR"/>
        </w:rPr>
        <w:t xml:space="preserve"> une vidéo d’un éclaté présentant l’assemblage complet de toutes les pièces du dévidoir en respectant les indications suivantes. </w:t>
      </w:r>
    </w:p>
    <w:p w14:paraId="1F748F15" w14:textId="77777777" w:rsidR="0047637C" w:rsidRP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 xml:space="preserve">La situation initiale présentera les pièces </w:t>
      </w:r>
      <w:r w:rsidR="004865A2">
        <w:rPr>
          <w:lang w:val="fr-FR"/>
        </w:rPr>
        <w:t>éclat</w:t>
      </w:r>
      <w:r w:rsidRPr="0047637C">
        <w:rPr>
          <w:lang w:val="fr-FR"/>
        </w:rPr>
        <w:t>ées (disposées séparément),</w:t>
      </w:r>
    </w:p>
    <w:p w14:paraId="55A1CCDA" w14:textId="77777777" w:rsidR="0047637C" w:rsidRP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>La situation finale présentera toutes les pièces assemblées,</w:t>
      </w:r>
    </w:p>
    <w:p w14:paraId="3B3CB830" w14:textId="77777777" w:rsidR="0047637C" w:rsidRP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>Le ou les point</w:t>
      </w:r>
      <w:r w:rsidR="00A92B06">
        <w:rPr>
          <w:lang w:val="fr-FR"/>
        </w:rPr>
        <w:t xml:space="preserve">s de vue sont laissés à votre </w:t>
      </w:r>
      <w:r w:rsidRPr="0047637C">
        <w:rPr>
          <w:lang w:val="fr-FR"/>
        </w:rPr>
        <w:t>initiative,</w:t>
      </w:r>
    </w:p>
    <w:p w14:paraId="2372DFFB" w14:textId="77777777" w:rsidR="0047637C" w:rsidRDefault="0047637C" w:rsidP="0047637C">
      <w:pPr>
        <w:pStyle w:val="Paragraphedeliste"/>
        <w:numPr>
          <w:ilvl w:val="0"/>
          <w:numId w:val="36"/>
        </w:numPr>
        <w:rPr>
          <w:lang w:val="fr-FR"/>
        </w:rPr>
      </w:pPr>
      <w:r w:rsidRPr="0047637C">
        <w:rPr>
          <w:lang w:val="fr-FR"/>
        </w:rPr>
        <w:t>La durée maximum de la vidéo est de 10 secondes,</w:t>
      </w:r>
    </w:p>
    <w:p w14:paraId="09077229" w14:textId="77777777" w:rsidR="00C65D0F" w:rsidRDefault="00C65D0F" w:rsidP="00C65D0F">
      <w:pPr>
        <w:rPr>
          <w:lang w:val="fr-FR"/>
        </w:rPr>
      </w:pPr>
    </w:p>
    <w:p w14:paraId="7DB3376D" w14:textId="77777777" w:rsidR="00C65D0F" w:rsidRDefault="00C65D0F" w:rsidP="00C65D0F">
      <w:pPr>
        <w:rPr>
          <w:lang w:val="fr-FR"/>
        </w:rPr>
      </w:pPr>
      <w:r>
        <w:rPr>
          <w:lang w:val="fr-FR"/>
        </w:rPr>
        <w:t>Les critères d’appréciation seront :</w:t>
      </w:r>
    </w:p>
    <w:p w14:paraId="5F625B10" w14:textId="0FC9078D" w:rsidR="00C65D0F" w:rsidRDefault="00C65D0F" w:rsidP="00C65D0F">
      <w:pPr>
        <w:numPr>
          <w:ilvl w:val="0"/>
          <w:numId w:val="37"/>
        </w:numPr>
      </w:pPr>
      <w:r>
        <w:t>Format AVI, 1</w:t>
      </w:r>
      <w:r w:rsidR="000339A0">
        <w:t>280</w:t>
      </w:r>
      <w:r>
        <w:t xml:space="preserve"> x </w:t>
      </w:r>
      <w:r w:rsidR="000339A0">
        <w:t>1024</w:t>
      </w:r>
      <w:r>
        <w:t>,</w:t>
      </w:r>
    </w:p>
    <w:p w14:paraId="5B4C686D" w14:textId="77777777" w:rsidR="00C65D0F" w:rsidRDefault="00C65D0F" w:rsidP="00C65D0F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Respect des </w:t>
      </w:r>
      <w:r w:rsidR="00A92B06">
        <w:rPr>
          <w:lang w:val="fr-FR"/>
        </w:rPr>
        <w:t>consignes : Situations initiale</w:t>
      </w:r>
      <w:r>
        <w:rPr>
          <w:lang w:val="fr-FR"/>
        </w:rPr>
        <w:t xml:space="preserve"> et finale,</w:t>
      </w:r>
      <w:r w:rsidRPr="00C65D0F">
        <w:rPr>
          <w:lang w:val="fr-FR"/>
        </w:rPr>
        <w:t xml:space="preserve"> </w:t>
      </w:r>
      <w:r>
        <w:rPr>
          <w:lang w:val="fr-FR"/>
        </w:rPr>
        <w:t>durée</w:t>
      </w:r>
      <w:r w:rsidR="00A92B06">
        <w:rPr>
          <w:lang w:val="fr-FR"/>
        </w:rPr>
        <w:t>,</w:t>
      </w:r>
    </w:p>
    <w:p w14:paraId="1D4F01DB" w14:textId="77777777" w:rsidR="00C65D0F" w:rsidRDefault="00C65D0F" w:rsidP="00C65D0F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 xml:space="preserve">Choix du ou des </w:t>
      </w:r>
      <w:r w:rsidRPr="00E90858">
        <w:rPr>
          <w:lang w:val="fr-FR"/>
        </w:rPr>
        <w:t>p</w:t>
      </w:r>
      <w:r>
        <w:rPr>
          <w:lang w:val="fr-FR"/>
        </w:rPr>
        <w:t>oints de vue,</w:t>
      </w:r>
    </w:p>
    <w:p w14:paraId="7B06E361" w14:textId="77777777" w:rsidR="00C65D0F" w:rsidRPr="009D047D" w:rsidRDefault="00C65D0F" w:rsidP="00C65D0F">
      <w:pPr>
        <w:numPr>
          <w:ilvl w:val="0"/>
          <w:numId w:val="37"/>
        </w:numPr>
        <w:rPr>
          <w:lang w:val="fr-FR"/>
        </w:rPr>
      </w:pPr>
      <w:r>
        <w:rPr>
          <w:lang w:val="fr-FR"/>
        </w:rPr>
        <w:t>Non interférence visuelle des pièces lors des déplacements,</w:t>
      </w:r>
    </w:p>
    <w:p w14:paraId="524E029D" w14:textId="77777777" w:rsidR="00C65D0F" w:rsidRPr="00E90858" w:rsidRDefault="00C65D0F" w:rsidP="00C65D0F">
      <w:pPr>
        <w:numPr>
          <w:ilvl w:val="0"/>
          <w:numId w:val="37"/>
        </w:numPr>
        <w:rPr>
          <w:lang w:val="fr-FR"/>
        </w:rPr>
      </w:pPr>
      <w:r w:rsidRPr="00E90858">
        <w:rPr>
          <w:lang w:val="fr-FR"/>
        </w:rPr>
        <w:t>Qualité de la vid</w:t>
      </w:r>
      <w:r>
        <w:rPr>
          <w:lang w:val="fr-FR"/>
        </w:rPr>
        <w:t>é</w:t>
      </w:r>
      <w:r w:rsidRPr="00E90858">
        <w:rPr>
          <w:lang w:val="fr-FR"/>
        </w:rPr>
        <w:t>o</w:t>
      </w:r>
      <w:r>
        <w:rPr>
          <w:lang w:val="fr-FR"/>
        </w:rPr>
        <w:t>.</w:t>
      </w:r>
    </w:p>
    <w:p w14:paraId="15C71CFA" w14:textId="77777777" w:rsidR="00C65D0F" w:rsidRDefault="00C65D0F" w:rsidP="00C65D0F">
      <w:pPr>
        <w:rPr>
          <w:lang w:val="fr-FR"/>
        </w:rPr>
      </w:pPr>
    </w:p>
    <w:p w14:paraId="12AF516E" w14:textId="77777777" w:rsidR="00C65D0F" w:rsidRPr="00696EC3" w:rsidRDefault="00C65D0F" w:rsidP="00C65D0F">
      <w:pPr>
        <w:rPr>
          <w:lang w:val="fr-FR"/>
        </w:rPr>
      </w:pPr>
      <w:r>
        <w:rPr>
          <w:lang w:val="fr-FR"/>
        </w:rPr>
        <w:t>Le résultat de votre travail sera jugé uniquement à partir d</w:t>
      </w:r>
      <w:r w:rsidRPr="00696EC3">
        <w:rPr>
          <w:lang w:val="fr-FR"/>
        </w:rPr>
        <w:t>u fichier vidéo</w:t>
      </w:r>
      <w:r>
        <w:rPr>
          <w:lang w:val="fr-FR"/>
        </w:rPr>
        <w:t>.</w:t>
      </w:r>
      <w:r w:rsidRPr="00696EC3">
        <w:rPr>
          <w:lang w:val="fr-FR"/>
        </w:rPr>
        <w:t xml:space="preserve"> </w:t>
      </w:r>
      <w:r>
        <w:rPr>
          <w:lang w:val="fr-FR"/>
        </w:rPr>
        <w:t>Le fichier d’ensemble éclaté ne sera pas ouvert</w:t>
      </w:r>
      <w:r w:rsidRPr="00696EC3">
        <w:rPr>
          <w:lang w:val="fr-FR"/>
        </w:rPr>
        <w:t>.</w:t>
      </w:r>
    </w:p>
    <w:p w14:paraId="6AD39BAF" w14:textId="77777777" w:rsidR="0047637C" w:rsidRDefault="0047637C" w:rsidP="0047637C">
      <w:pPr>
        <w:rPr>
          <w:lang w:val="fr-FR"/>
        </w:rPr>
      </w:pPr>
    </w:p>
    <w:p w14:paraId="530887A7" w14:textId="77777777" w:rsidR="00C65D0F" w:rsidRPr="00D36D4D" w:rsidRDefault="00C65D0F" w:rsidP="00C65D0F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</w:t>
      </w:r>
      <w:r>
        <w:rPr>
          <w:rFonts w:cs="Arial"/>
          <w:szCs w:val="24"/>
          <w:lang w:val="fr-FR"/>
        </w:rPr>
        <w:t>tre</w:t>
      </w:r>
      <w:r w:rsidRPr="00D36D4D">
        <w:rPr>
          <w:rFonts w:cs="Arial"/>
          <w:szCs w:val="24"/>
          <w:lang w:val="fr-FR"/>
        </w:rPr>
        <w:t xml:space="preserve"> fichier sous le nom </w:t>
      </w:r>
      <w:r w:rsidRPr="00D36D4D">
        <w:rPr>
          <w:rFonts w:cs="Arial"/>
          <w:b/>
          <w:szCs w:val="24"/>
          <w:lang w:val="fr-FR"/>
        </w:rPr>
        <w:t>« </w:t>
      </w:r>
      <w:r>
        <w:rPr>
          <w:rFonts w:cs="Arial"/>
          <w:b/>
          <w:szCs w:val="24"/>
          <w:lang w:val="fr-FR"/>
        </w:rPr>
        <w:t>Dévidoir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avi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</w:t>
      </w:r>
      <w:r>
        <w:rPr>
          <w:rFonts w:cs="Arial"/>
          <w:b/>
          <w:szCs w:val="24"/>
          <w:lang w:val="fr-FR"/>
        </w:rPr>
        <w:t>2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0948EDE9" w14:textId="77777777" w:rsidR="00C65D0F" w:rsidRPr="0047637C" w:rsidRDefault="00C65D0F" w:rsidP="0047637C">
      <w:pPr>
        <w:rPr>
          <w:lang w:val="fr-FR"/>
        </w:rPr>
      </w:pPr>
    </w:p>
    <w:p w14:paraId="4DDBA7C2" w14:textId="77777777" w:rsidR="00FC6636" w:rsidRDefault="00FC6636" w:rsidP="00553508">
      <w:pPr>
        <w:pStyle w:val="Titre1"/>
      </w:pPr>
      <w:bookmarkStart w:id="7" w:name="_Toc67515539"/>
      <w:bookmarkStart w:id="8" w:name="_Toc434330077"/>
      <w:r>
        <w:t>Planning</w:t>
      </w:r>
      <w:bookmarkEnd w:id="7"/>
      <w:r>
        <w:t xml:space="preserve"> </w:t>
      </w:r>
    </w:p>
    <w:p w14:paraId="7EBFAC71" w14:textId="77777777" w:rsidR="003C0A5A" w:rsidRPr="004F16FE" w:rsidRDefault="003C0A5A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117"/>
        <w:gridCol w:w="1288"/>
        <w:gridCol w:w="1418"/>
        <w:gridCol w:w="4394"/>
        <w:gridCol w:w="1451"/>
      </w:tblGrid>
      <w:tr w:rsidR="006F25D6" w:rsidRPr="004F16FE" w14:paraId="301E125E" w14:textId="77777777" w:rsidTr="00C358E3">
        <w:trPr>
          <w:cantSplit/>
          <w:trHeight w:val="283"/>
          <w:jc w:val="center"/>
        </w:trPr>
        <w:tc>
          <w:tcPr>
            <w:tcW w:w="1117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1A476BA1" w14:textId="77777777" w:rsidR="006F25D6" w:rsidRPr="004F16FE" w:rsidRDefault="006F25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Jour 1</w:t>
            </w:r>
            <w:r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 : M</w:t>
            </w:r>
            <w:r w:rsidR="00044A47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2</w:t>
            </w:r>
          </w:p>
          <w:p w14:paraId="40F8CDA4" w14:textId="150801C2" w:rsidR="006F25D6" w:rsidRPr="004F16FE" w:rsidRDefault="000432BE" w:rsidP="000432BE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  <w:r>
              <w:rPr>
                <w:rFonts w:cs="Arial"/>
                <w:color w:val="FFFFFF"/>
                <w:szCs w:val="18"/>
                <w:lang w:val="fr-FR"/>
              </w:rPr>
              <w:t>M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ercre</w:t>
            </w:r>
            <w:r>
              <w:rPr>
                <w:rFonts w:cs="Arial"/>
                <w:color w:val="FFFFFF"/>
                <w:szCs w:val="18"/>
                <w:lang w:val="fr-FR"/>
              </w:rPr>
              <w:t>di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 xml:space="preserve"> </w:t>
            </w:r>
            <w:r>
              <w:rPr>
                <w:rFonts w:cs="Arial"/>
                <w:color w:val="FFFFFF"/>
                <w:szCs w:val="18"/>
                <w:lang w:val="fr-FR"/>
              </w:rPr>
              <w:t>1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04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/20</w:t>
            </w:r>
            <w:r w:rsidR="006F25D6">
              <w:rPr>
                <w:rFonts w:cs="Arial"/>
                <w:color w:val="FFFFFF"/>
                <w:szCs w:val="18"/>
                <w:lang w:val="fr-FR"/>
              </w:rPr>
              <w:t>2</w:t>
            </w:r>
            <w:r w:rsidR="0084005E">
              <w:rPr>
                <w:rFonts w:cs="Arial"/>
                <w:color w:val="FFFFFF"/>
                <w:szCs w:val="18"/>
                <w:lang w:val="fr-FR"/>
              </w:rPr>
              <w:t>1</w:t>
            </w: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3F5D15D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DÉBUT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286DACE3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FIN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28E3A9D" w14:textId="77777777" w:rsidR="006F25D6" w:rsidRPr="004F16FE" w:rsidRDefault="006F25D6" w:rsidP="00644CDC">
            <w:pPr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TÂCHES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56B4AB6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TOTAL</w:t>
            </w:r>
          </w:p>
        </w:tc>
      </w:tr>
      <w:tr w:rsidR="00044A47" w:rsidRPr="00044A47" w14:paraId="5C2E3E72" w14:textId="77777777" w:rsidTr="00C358E3">
        <w:trPr>
          <w:cantSplit/>
          <w:trHeight w:val="384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CB36982" w14:textId="77777777" w:rsidR="00044A47" w:rsidRPr="004F16FE" w:rsidRDefault="00044A47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9E34D08" w14:textId="5EB7FE32" w:rsidR="00044A47" w:rsidRPr="004F16FE" w:rsidRDefault="00044A47" w:rsidP="00F64A1B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1</w:t>
            </w:r>
            <w:r w:rsidR="00F64A1B">
              <w:rPr>
                <w:rFonts w:cs="Arial"/>
                <w:lang w:val="fr-FR"/>
              </w:rPr>
              <w:t>2</w:t>
            </w:r>
            <w:r>
              <w:rPr>
                <w:rFonts w:cs="Arial"/>
                <w:lang w:val="fr-FR"/>
              </w:rPr>
              <w:t>h</w:t>
            </w:r>
            <w:r w:rsidR="0084005E">
              <w:rPr>
                <w:rFonts w:cs="Arial"/>
                <w:lang w:val="fr-FR"/>
              </w:rPr>
              <w:t>30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00F1D94" w14:textId="0CF19B3F" w:rsidR="00044A47" w:rsidRPr="004F16FE" w:rsidRDefault="00F64A1B" w:rsidP="00044A47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1</w:t>
            </w:r>
            <w:r w:rsidR="0084005E">
              <w:rPr>
                <w:rFonts w:cs="Arial"/>
                <w:lang w:val="fr-FR"/>
              </w:rPr>
              <w:t>2</w:t>
            </w:r>
            <w:r>
              <w:rPr>
                <w:rFonts w:cs="Arial"/>
                <w:lang w:val="fr-FR"/>
              </w:rPr>
              <w:t>h</w:t>
            </w:r>
            <w:r w:rsidR="0084005E">
              <w:rPr>
                <w:rFonts w:cs="Arial"/>
                <w:lang w:val="fr-FR"/>
              </w:rPr>
              <w:t>45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EEE58EE" w14:textId="77777777" w:rsidR="00044A47" w:rsidRPr="004F16FE" w:rsidRDefault="00F64A1B" w:rsidP="00044A47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Consignes de l’expert et étude du sujet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8D69C11" w14:textId="77777777" w:rsidR="00044A47" w:rsidRPr="00DC312F" w:rsidRDefault="00F64A1B" w:rsidP="00044A47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085E11">
              <w:rPr>
                <w:rFonts w:cs="Arial"/>
                <w:lang w:val="fr-FR"/>
              </w:rPr>
              <w:t>0h15</w:t>
            </w:r>
          </w:p>
        </w:tc>
      </w:tr>
      <w:tr w:rsidR="00044A47" w:rsidRPr="004F16FE" w14:paraId="48B3C6A2" w14:textId="77777777" w:rsidTr="00085E11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751E886F" w14:textId="77777777" w:rsidR="00044A47" w:rsidRPr="004F16FE" w:rsidRDefault="00044A47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F64EF2E" w14:textId="50A6AFF3" w:rsidR="00044A47" w:rsidRPr="004F16FE" w:rsidRDefault="0084005E" w:rsidP="00F64A1B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12</w:t>
            </w:r>
            <w:r w:rsidR="00F64A1B" w:rsidRPr="00085E11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E387E11" w14:textId="7423AF82" w:rsidR="00044A47" w:rsidRPr="004F16FE" w:rsidRDefault="00044A47" w:rsidP="00085E11">
            <w:pPr>
              <w:jc w:val="center"/>
              <w:rPr>
                <w:rFonts w:cs="Arial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</w:t>
            </w:r>
            <w:r w:rsidR="00085E11" w:rsidRPr="00085E11">
              <w:rPr>
                <w:rFonts w:cs="Arial"/>
                <w:b/>
                <w:color w:val="003B5C"/>
                <w:lang w:val="fr-FR"/>
              </w:rPr>
              <w:t>3</w:t>
            </w:r>
            <w:r w:rsidR="00F64A1B" w:rsidRPr="00085E11">
              <w:rPr>
                <w:rFonts w:cs="Arial"/>
                <w:b/>
                <w:color w:val="003B5C"/>
                <w:lang w:val="fr-FR"/>
              </w:rPr>
              <w:t>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A1D70B9" w14:textId="77777777" w:rsidR="00085E11" w:rsidRDefault="00085E11" w:rsidP="00044A47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Début du module 2</w:t>
            </w:r>
          </w:p>
          <w:p w14:paraId="68494184" w14:textId="08B7B167" w:rsidR="00044A47" w:rsidRPr="004F16FE" w:rsidRDefault="00F64A1B" w:rsidP="00044A47">
            <w:pPr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Prise de notes sans ordinateur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D636202" w14:textId="370D5B94" w:rsidR="00044A47" w:rsidRPr="00DC312F" w:rsidRDefault="00085E11" w:rsidP="00085E11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0h30</w:t>
            </w:r>
          </w:p>
        </w:tc>
      </w:tr>
      <w:tr w:rsidR="00044A47" w:rsidRPr="004F16FE" w14:paraId="5ABC72EA" w14:textId="77777777" w:rsidTr="00C358E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33D821E0" w14:textId="77777777" w:rsidR="00044A47" w:rsidRPr="004F16FE" w:rsidRDefault="00044A47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5984CDE" w14:textId="0E1D49FE" w:rsidR="00044A47" w:rsidRPr="00DC312F" w:rsidRDefault="00DC312F" w:rsidP="00085E11">
            <w:pPr>
              <w:jc w:val="center"/>
              <w:rPr>
                <w:rFonts w:cs="Arial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</w:t>
            </w:r>
            <w:r w:rsidR="00085E11" w:rsidRPr="00085E11">
              <w:rPr>
                <w:rFonts w:cs="Arial"/>
                <w:b/>
                <w:color w:val="003B5C"/>
                <w:lang w:val="fr-FR"/>
              </w:rPr>
              <w:t>3</w:t>
            </w:r>
            <w:r w:rsidR="00C358E3" w:rsidRPr="00085E11">
              <w:rPr>
                <w:rFonts w:cs="Arial"/>
                <w:b/>
                <w:color w:val="003B5C"/>
                <w:lang w:val="fr-FR"/>
              </w:rPr>
              <w:t>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EC9A6DB" w14:textId="01614C3C" w:rsidR="00044A47" w:rsidRPr="00DC312F" w:rsidRDefault="00DC312F" w:rsidP="00C358E3">
            <w:pPr>
              <w:jc w:val="center"/>
              <w:rPr>
                <w:rFonts w:cs="Arial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14h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91300F7" w14:textId="77777777" w:rsidR="00044A47" w:rsidRPr="00CD4E13" w:rsidRDefault="00DC312F" w:rsidP="00044A47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Prise de notes + Ordinateur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918E2AA" w14:textId="167F029A" w:rsidR="00044A47" w:rsidRPr="00CD4E13" w:rsidRDefault="00085E11" w:rsidP="00044A47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DC312F">
              <w:rPr>
                <w:rFonts w:cs="Arial"/>
                <w:b/>
                <w:color w:val="003B5C"/>
                <w:lang w:val="fr-FR"/>
              </w:rPr>
              <w:t>1h</w:t>
            </w:r>
          </w:p>
        </w:tc>
      </w:tr>
      <w:tr w:rsidR="00DC312F" w:rsidRPr="004F16FE" w14:paraId="29A45602" w14:textId="77777777" w:rsidTr="00C358E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A916F13" w14:textId="77777777" w:rsidR="00DC312F" w:rsidRPr="004F16FE" w:rsidRDefault="00DC312F" w:rsidP="00044A47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2706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85EED3E" w14:textId="4A090055" w:rsidR="00DC312F" w:rsidRPr="00CD4E13" w:rsidRDefault="00DC312F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085E11">
              <w:rPr>
                <w:rFonts w:cs="Arial"/>
                <w:b/>
                <w:color w:val="003B5C"/>
                <w:lang w:val="fr-FR"/>
              </w:rPr>
              <w:t>14h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3CC025FC" w14:textId="77777777" w:rsidR="00DC312F" w:rsidRPr="00CD4E13" w:rsidRDefault="00DC312F" w:rsidP="00C358E3">
            <w:pPr>
              <w:rPr>
                <w:rFonts w:cs="Arial"/>
                <w:b/>
                <w:color w:val="003B5C"/>
                <w:lang w:val="fr-FR"/>
              </w:rPr>
            </w:pPr>
            <w:r w:rsidRPr="00C358E3">
              <w:rPr>
                <w:rFonts w:cs="Arial"/>
                <w:b/>
                <w:color w:val="003B5C"/>
                <w:lang w:val="fr-FR"/>
              </w:rPr>
              <w:t>Re</w:t>
            </w:r>
            <w:r w:rsidR="00C358E3" w:rsidRPr="00C358E3">
              <w:rPr>
                <w:rFonts w:cs="Arial"/>
                <w:b/>
                <w:color w:val="003B5C"/>
                <w:lang w:val="fr-FR"/>
              </w:rPr>
              <w:t>trait du dévidoir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327E12CF" w14:textId="77777777" w:rsidR="00DC312F" w:rsidRPr="00CD4E13" w:rsidRDefault="00DC312F" w:rsidP="00044A47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</w:p>
        </w:tc>
      </w:tr>
      <w:tr w:rsidR="00DC312F" w:rsidRPr="004F16FE" w14:paraId="3DD4C2FE" w14:textId="77777777" w:rsidTr="00C358E3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20845728" w14:textId="77777777" w:rsidR="00DC312F" w:rsidRPr="004F16FE" w:rsidRDefault="00DC312F" w:rsidP="00DC312F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28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0105780" w14:textId="0CB8BEDC" w:rsidR="00DC312F" w:rsidRPr="00CD4E13" w:rsidRDefault="00C358E3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14h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14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DF9854B" w14:textId="57EBE07D" w:rsidR="00DC312F" w:rsidRPr="00CD4E13" w:rsidRDefault="00DC312F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17h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87B6623" w14:textId="04368F54" w:rsidR="00DC312F" w:rsidRPr="00CD4E13" w:rsidRDefault="00512BDA" w:rsidP="00085E11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 xml:space="preserve">Suite </w:t>
            </w:r>
            <w:r w:rsidR="00085E11">
              <w:rPr>
                <w:rFonts w:cs="Arial"/>
                <w:b/>
                <w:color w:val="003B5C"/>
                <w:lang w:val="fr-FR"/>
              </w:rPr>
              <w:t>du</w:t>
            </w:r>
            <w:r w:rsidR="00DC312F">
              <w:rPr>
                <w:rFonts w:cs="Arial"/>
                <w:b/>
                <w:color w:val="003B5C"/>
                <w:lang w:val="fr-FR"/>
              </w:rPr>
              <w:t xml:space="preserve"> module 2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10A2907" w14:textId="77777777" w:rsidR="00DC312F" w:rsidRPr="00CD4E13" w:rsidRDefault="00DC312F" w:rsidP="00DC312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3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0</w:t>
            </w:r>
            <w:r w:rsidRPr="00CD4E13">
              <w:rPr>
                <w:rFonts w:cs="Arial"/>
                <w:b/>
                <w:color w:val="003B5C"/>
                <w:lang w:val="fr-FR"/>
              </w:rPr>
              <w:t>0</w:t>
            </w:r>
          </w:p>
        </w:tc>
      </w:tr>
      <w:tr w:rsidR="0053191C" w:rsidRPr="004F16FE" w14:paraId="03B07385" w14:textId="77777777" w:rsidTr="007E6A4B">
        <w:trPr>
          <w:cantSplit/>
          <w:trHeight w:val="283"/>
          <w:jc w:val="center"/>
        </w:trPr>
        <w:tc>
          <w:tcPr>
            <w:tcW w:w="1117" w:type="dxa"/>
            <w:vMerge/>
            <w:tcBorders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26494EC3" w14:textId="77777777" w:rsidR="0053191C" w:rsidRPr="004F16FE" w:rsidRDefault="0053191C" w:rsidP="00DC312F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2706" w:type="dxa"/>
            <w:gridSpan w:val="2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29CADCF" w14:textId="7518B5BB" w:rsidR="0053191C" w:rsidRPr="00CD4E13" w:rsidRDefault="0053191C" w:rsidP="00C358E3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  <w:r>
              <w:rPr>
                <w:rFonts w:cs="Arial"/>
                <w:b/>
                <w:color w:val="003B5C"/>
                <w:lang w:val="fr-FR"/>
              </w:rPr>
              <w:t>7</w:t>
            </w:r>
            <w:r w:rsidRPr="00CD4E13">
              <w:rPr>
                <w:rFonts w:cs="Arial"/>
                <w:b/>
                <w:color w:val="003B5C"/>
                <w:lang w:val="fr-FR"/>
              </w:rPr>
              <w:t>h</w:t>
            </w:r>
            <w:r w:rsidR="0084005E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3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FC48E61" w14:textId="77777777" w:rsidR="0053191C" w:rsidRPr="00CD4E13" w:rsidRDefault="0053191C" w:rsidP="00DC312F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Fin du</w:t>
            </w:r>
            <w:r w:rsidRPr="00CD4E13">
              <w:rPr>
                <w:rFonts w:cs="Arial"/>
                <w:b/>
                <w:color w:val="003B5C"/>
                <w:lang w:val="fr-FR"/>
              </w:rPr>
              <w:t xml:space="preserve"> module</w:t>
            </w:r>
            <w:r>
              <w:rPr>
                <w:rFonts w:cs="Arial"/>
                <w:b/>
                <w:color w:val="003B5C"/>
                <w:lang w:val="fr-FR"/>
              </w:rPr>
              <w:t xml:space="preserve"> 2</w:t>
            </w:r>
          </w:p>
        </w:tc>
        <w:tc>
          <w:tcPr>
            <w:tcW w:w="14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296F136" w14:textId="77777777" w:rsidR="0053191C" w:rsidRPr="00CD4E13" w:rsidRDefault="0053191C" w:rsidP="00DC312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4h30</w:t>
            </w:r>
          </w:p>
        </w:tc>
      </w:tr>
    </w:tbl>
    <w:p w14:paraId="234C730F" w14:textId="77777777" w:rsidR="00FC6636" w:rsidRPr="004F16FE" w:rsidRDefault="00FC6636" w:rsidP="00FC6636">
      <w:pPr>
        <w:rPr>
          <w:rFonts w:cs="Arial"/>
          <w:lang w:val="fr-FR"/>
        </w:rPr>
      </w:pPr>
    </w:p>
    <w:bookmarkEnd w:id="8"/>
    <w:p w14:paraId="46E6D3B3" w14:textId="77777777" w:rsidR="00472839" w:rsidRDefault="00472839">
      <w:pPr>
        <w:jc w:val="left"/>
        <w:rPr>
          <w:lang w:val="fr-FR"/>
        </w:rPr>
      </w:pPr>
      <w:r>
        <w:rPr>
          <w:lang w:val="fr-FR"/>
        </w:rPr>
        <w:br w:type="page"/>
      </w:r>
    </w:p>
    <w:p w14:paraId="20545E49" w14:textId="77777777" w:rsidR="00065070" w:rsidRDefault="00065070" w:rsidP="00065070">
      <w:pPr>
        <w:rPr>
          <w:lang w:val="fr-FR"/>
        </w:rPr>
      </w:pPr>
    </w:p>
    <w:p w14:paraId="5FB1CB58" w14:textId="77777777" w:rsidR="00644CDC" w:rsidRPr="004F16FE" w:rsidRDefault="00644CDC" w:rsidP="00644CDC">
      <w:pPr>
        <w:pStyle w:val="Titre1"/>
      </w:pPr>
      <w:bookmarkStart w:id="9" w:name="_Toc307477169"/>
      <w:bookmarkStart w:id="10" w:name="_Toc434231933"/>
      <w:bookmarkStart w:id="11" w:name="_Toc67515540"/>
      <w:r w:rsidRPr="004F16FE">
        <w:t>BAR</w:t>
      </w:r>
      <w:r>
        <w:t>Ê</w:t>
      </w:r>
      <w:r w:rsidRPr="004F16FE">
        <w:t>ME DE CORRECTION</w:t>
      </w:r>
      <w:bookmarkEnd w:id="9"/>
      <w:bookmarkEnd w:id="10"/>
      <w:bookmarkEnd w:id="11"/>
    </w:p>
    <w:tbl>
      <w:tblPr>
        <w:tblW w:w="9142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4"/>
        <w:gridCol w:w="837"/>
        <w:gridCol w:w="586"/>
        <w:gridCol w:w="4799"/>
        <w:gridCol w:w="1134"/>
        <w:gridCol w:w="992"/>
      </w:tblGrid>
      <w:tr w:rsidR="00D72AF4" w:rsidRPr="00313576" w14:paraId="2E7598F1" w14:textId="77777777" w:rsidTr="000858AB">
        <w:trPr>
          <w:trHeight w:val="1509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2D2CAFB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bookmarkStart w:id="12" w:name="_Hlk37403797"/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Critère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BC1DB1F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Sous Critère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4700093B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Jour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76EF585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6CDEE66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bjectif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  <w:t>ou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J</w:t>
            </w: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ugement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textDirection w:val="btLr"/>
            <w:vAlign w:val="center"/>
            <w:hideMark/>
          </w:tcPr>
          <w:p w14:paraId="453F74EE" w14:textId="77777777" w:rsidR="00D72AF4" w:rsidRPr="00313576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Barème</w:t>
            </w:r>
          </w:p>
        </w:tc>
      </w:tr>
      <w:tr w:rsidR="00D72AF4" w:rsidRPr="004F16FE" w14:paraId="3F569C57" w14:textId="77777777" w:rsidTr="000858AB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70791E27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B</w:t>
            </w:r>
          </w:p>
        </w:tc>
        <w:tc>
          <w:tcPr>
            <w:tcW w:w="8348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7186BEBE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  <w:p w14:paraId="59507389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INGENIERIE INVERSE</w:t>
            </w:r>
          </w:p>
          <w:p w14:paraId="7E6D39FD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</w:tc>
      </w:tr>
      <w:tr w:rsidR="00D72AF4" w:rsidRPr="00F90BE7" w14:paraId="5BCB556E" w14:textId="77777777" w:rsidTr="000858AB">
        <w:trPr>
          <w:trHeight w:val="313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8B89224" w14:textId="77777777" w:rsidR="00D72AF4" w:rsidRPr="004F16FE" w:rsidRDefault="00D72AF4" w:rsidP="000858AB">
            <w:pPr>
              <w:jc w:val="center"/>
              <w:rPr>
                <w:rFonts w:eastAsia="Times New Roman" w:cs="Arial"/>
                <w:b/>
                <w:bCs/>
                <w:sz w:val="24"/>
                <w:szCs w:val="24"/>
                <w:lang w:val="fr-FR" w:eastAsia="fr-FR"/>
              </w:rPr>
            </w:pPr>
          </w:p>
        </w:tc>
      </w:tr>
      <w:tr w:rsidR="00D72AF4" w:rsidRPr="00D14544" w14:paraId="264D4C5B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2993B99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B901FDE" w14:textId="0C20F0C6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32365D6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00682A8" w14:textId="77777777" w:rsidR="00D72AF4" w:rsidRPr="00D14544" w:rsidRDefault="00D72A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72AF4">
              <w:rPr>
                <w:b/>
                <w:bCs/>
                <w:lang w:val="fr-FR" w:eastAsia="fr-FR"/>
              </w:rPr>
              <w:t>Modélisation des pièces du dévidoir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4CF3E8D" w14:textId="66F2351C" w:rsidR="00D72AF4" w:rsidRPr="003B5A59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9F60B1" w14:textId="2E0CEDE7" w:rsidR="008850DE" w:rsidRPr="00D14544" w:rsidRDefault="00B82486" w:rsidP="000858AB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5</w:t>
            </w:r>
            <w:r w:rsidR="00373DBF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75</w:t>
            </w:r>
          </w:p>
        </w:tc>
      </w:tr>
      <w:tr w:rsidR="004C0FF4" w:rsidRPr="00D14544" w14:paraId="0192E31C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1B64310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8379574" w14:textId="66C19D44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76D5869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8E582BE" w14:textId="77777777" w:rsidR="004C0FF4" w:rsidRPr="00D72AF4" w:rsidRDefault="004C0FF4" w:rsidP="000858AB">
            <w:pPr>
              <w:jc w:val="center"/>
              <w:rPr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D5A19F" w14:textId="74EC65CF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9A60822" w14:textId="567471FA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(3,9)</w:t>
            </w:r>
          </w:p>
        </w:tc>
      </w:tr>
      <w:tr w:rsidR="004C0FF4" w:rsidRPr="00D14544" w14:paraId="1BE87F88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C538CA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8204DEF" w14:textId="308D9E5C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B2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A5ABEA4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65053F2" w14:textId="77777777" w:rsidR="004C0FF4" w:rsidRPr="00D72AF4" w:rsidRDefault="004C0FF4" w:rsidP="000858AB">
            <w:pPr>
              <w:jc w:val="center"/>
              <w:rPr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2B157DC" w14:textId="2C0AB2F5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88470CF" w14:textId="5F9FC374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(1,85)</w:t>
            </w:r>
          </w:p>
        </w:tc>
      </w:tr>
      <w:tr w:rsidR="00D72AF4" w:rsidRPr="00D14544" w14:paraId="3687E952" w14:textId="77777777" w:rsidTr="000858AB">
        <w:trPr>
          <w:trHeight w:val="313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E7701AB" w14:textId="77777777" w:rsidR="00D72AF4" w:rsidRPr="00D14544" w:rsidRDefault="00D72AF4" w:rsidP="000858AB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D72AF4" w:rsidRPr="00D14544" w14:paraId="756B37E5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70EAD5B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91D493D" w14:textId="4CCCCC56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38F6015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0E65E4F1" w14:textId="77777777" w:rsidR="00D72AF4" w:rsidRPr="00D14544" w:rsidRDefault="00D72A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72AF4">
              <w:rPr>
                <w:rFonts w:cs="Arial"/>
                <w:b/>
                <w:bCs/>
                <w:lang w:val="fr-FR" w:eastAsia="fr-FR"/>
              </w:rPr>
              <w:t>Plan d'ensemble</w:t>
            </w:r>
            <w:r>
              <w:rPr>
                <w:rFonts w:cs="Arial"/>
                <w:b/>
                <w:bCs/>
                <w:lang w:val="fr-FR" w:eastAsia="fr-FR"/>
              </w:rPr>
              <w:t xml:space="preserve"> du dévidoir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60CA6D2" w14:textId="1258442E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E68CC1C" w14:textId="0BAD33FF" w:rsidR="00D72AF4" w:rsidRPr="00D14544" w:rsidRDefault="00B82486" w:rsidP="000858AB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4</w:t>
            </w:r>
            <w:r w:rsidR="00373DBF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45</w:t>
            </w:r>
          </w:p>
        </w:tc>
      </w:tr>
      <w:tr w:rsidR="004C0FF4" w:rsidRPr="00D14544" w14:paraId="21A1B987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D28D39D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4B0B06" w14:textId="4AB86A73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B3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3F2A89F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F3B7B29" w14:textId="77777777" w:rsidR="004C0FF4" w:rsidRPr="00D72AF4" w:rsidRDefault="004C0F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7F08B7D" w14:textId="3180251D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2243212" w14:textId="23A3F565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(1,5)</w:t>
            </w:r>
          </w:p>
        </w:tc>
      </w:tr>
      <w:tr w:rsidR="004C0FF4" w:rsidRPr="00D14544" w14:paraId="10D542C5" w14:textId="77777777" w:rsidTr="00D72AF4">
        <w:trPr>
          <w:trHeight w:val="313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8E7123" w14:textId="77777777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C9702F0" w14:textId="6330E699" w:rsidR="004C0FF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B4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8588602" w14:textId="77777777" w:rsidR="004C0F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719C5E1" w14:textId="77777777" w:rsidR="004C0FF4" w:rsidRPr="00D72AF4" w:rsidRDefault="004C0F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2C929B1" w14:textId="1C1CA7A6" w:rsidR="004C0FF4" w:rsidRPr="003B5A59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B5A59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A516D27" w14:textId="22EB77FA" w:rsidR="004C0FF4" w:rsidRPr="004C0FF4" w:rsidRDefault="004C0FF4" w:rsidP="004C0FF4">
            <w:pPr>
              <w:jc w:val="right"/>
              <w:rPr>
                <w:b/>
                <w:bCs/>
                <w:sz w:val="20"/>
                <w:szCs w:val="20"/>
                <w:lang w:val="fr-FR" w:eastAsia="fr-FR"/>
              </w:rPr>
            </w:pPr>
            <w:r w:rsidRPr="004C0FF4">
              <w:rPr>
                <w:b/>
                <w:bCs/>
                <w:sz w:val="20"/>
                <w:szCs w:val="20"/>
                <w:lang w:val="fr-FR" w:eastAsia="fr-FR"/>
              </w:rPr>
              <w:t>(2,95)</w:t>
            </w:r>
          </w:p>
        </w:tc>
      </w:tr>
      <w:tr w:rsidR="00D72AF4" w:rsidRPr="00D14544" w14:paraId="5F0DDF33" w14:textId="77777777" w:rsidTr="000858AB">
        <w:trPr>
          <w:trHeight w:val="313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4C3159" w14:textId="77777777" w:rsidR="00D72AF4" w:rsidRPr="00D14544" w:rsidRDefault="00D72AF4" w:rsidP="000858AB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D72AF4" w:rsidRPr="00D14544" w14:paraId="50B854C6" w14:textId="77777777" w:rsidTr="00D72AF4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2388663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D885C28" w14:textId="7AA90A51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33443C5B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BCC3005" w14:textId="77777777" w:rsidR="00D72AF4" w:rsidRPr="00D14544" w:rsidRDefault="00D72AF4" w:rsidP="000858AB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72AF4">
              <w:rPr>
                <w:rFonts w:cs="Arial"/>
                <w:b/>
                <w:bCs/>
                <w:lang w:val="fr-FR" w:eastAsia="fr-FR"/>
              </w:rPr>
              <w:t>Rendu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35B1C2A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95443C3" w14:textId="2409BF06" w:rsidR="00D72AF4" w:rsidRPr="00D14544" w:rsidRDefault="00B82486" w:rsidP="000858AB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3</w:t>
            </w:r>
            <w:r w:rsidR="00373DBF">
              <w:rPr>
                <w:b/>
                <w:bCs/>
                <w:lang w:val="fr-FR" w:eastAsia="fr-FR"/>
              </w:rPr>
              <w:t>,</w:t>
            </w:r>
            <w:r w:rsidR="008850DE">
              <w:rPr>
                <w:b/>
                <w:bCs/>
                <w:lang w:val="fr-FR" w:eastAsia="fr-FR"/>
              </w:rPr>
              <w:t>5</w:t>
            </w:r>
          </w:p>
        </w:tc>
      </w:tr>
      <w:tr w:rsidR="00D72AF4" w:rsidRPr="00D14544" w14:paraId="4BE46556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A990DF7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CB994FE" w14:textId="4C453650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B5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695D36E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CDCDFE0" w14:textId="77777777" w:rsidR="00D72AF4" w:rsidRPr="00D14544" w:rsidRDefault="00D72AF4" w:rsidP="000858AB">
            <w:pPr>
              <w:jc w:val="left"/>
              <w:rPr>
                <w:rFonts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0858811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C1B909" w14:textId="2B2ED882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1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D14544" w14:paraId="40895D8C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41070A2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5BDA8E7" w14:textId="05DBEA59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B6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8058CA4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7F170E8" w14:textId="77777777" w:rsidR="00D72AF4" w:rsidRPr="00D14544" w:rsidRDefault="00D72AF4" w:rsidP="000858AB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853B63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6442D44" w14:textId="65D18C2F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D14544" w14:paraId="75E53CC1" w14:textId="77777777" w:rsidTr="00A661AE">
        <w:trPr>
          <w:trHeight w:val="291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0D6A783" w14:textId="77777777" w:rsidR="008850DE" w:rsidRPr="00D14544" w:rsidRDefault="008850DE" w:rsidP="000858AB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D72AF4" w:rsidRPr="00D72AF4" w14:paraId="3BF36BF2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658B52A" w14:textId="77777777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2B129B" w14:textId="79DF255E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3759202" w14:textId="77777777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06F3E6E" w14:textId="77777777" w:rsidR="00D72AF4" w:rsidRPr="00D72AF4" w:rsidRDefault="00D72AF4" w:rsidP="00D72AF4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Eclaté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6BAC46D" w14:textId="77777777" w:rsidR="00D72AF4" w:rsidRPr="00D72AF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60E417F" w14:textId="24F04CA8" w:rsidR="00B82486" w:rsidRPr="00D72AF4" w:rsidRDefault="00B82486" w:rsidP="00B8248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373DBF">
              <w:rPr>
                <w:b/>
                <w:bCs/>
                <w:lang w:val="fr-FR" w:eastAsia="fr-FR"/>
              </w:rPr>
              <w:t>3</w:t>
            </w:r>
          </w:p>
        </w:tc>
      </w:tr>
      <w:tr w:rsidR="00D72AF4" w:rsidRPr="00D14544" w14:paraId="768B2B71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480EF58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16AC0EF" w14:textId="3047B111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7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77872FB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2DFDF13" w14:textId="77777777" w:rsidR="00D72AF4" w:rsidRPr="00D14544" w:rsidRDefault="00D72AF4" w:rsidP="000858AB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17DB837" w14:textId="77777777" w:rsidR="00D72AF4" w:rsidRPr="00D14544" w:rsidRDefault="008850DE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F10E76D" w14:textId="307B2A2F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65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D14544" w14:paraId="75F8016D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40E8F27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D96A3CF" w14:textId="1C8A0018" w:rsidR="00D72AF4" w:rsidRPr="00D14544" w:rsidRDefault="004C0F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72AF4"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8</w:t>
            </w: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171178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B05F732" w14:textId="77777777" w:rsidR="00D72AF4" w:rsidRPr="00D14544" w:rsidRDefault="00D72AF4" w:rsidP="000858AB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EE90164" w14:textId="77777777" w:rsidR="00D72AF4" w:rsidRPr="00D14544" w:rsidRDefault="008850DE" w:rsidP="000858AB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BE75D6C" w14:textId="033DD37B" w:rsidR="00D72AF4" w:rsidRPr="00D14544" w:rsidRDefault="008850DE" w:rsidP="00B82486">
            <w:pPr>
              <w:jc w:val="righ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(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 w:rsidR="00373DBF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 w:rsidR="00B8248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35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)</w:t>
            </w:r>
          </w:p>
        </w:tc>
      </w:tr>
      <w:tr w:rsidR="00D72AF4" w:rsidRPr="00313576" w14:paraId="4485CFA3" w14:textId="77777777" w:rsidTr="000858AB">
        <w:trPr>
          <w:trHeight w:val="291"/>
        </w:trPr>
        <w:tc>
          <w:tcPr>
            <w:tcW w:w="9142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65BA2EA" w14:textId="77777777" w:rsidR="00D72AF4" w:rsidRDefault="00D72AF4" w:rsidP="000858AB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</w:tr>
      <w:tr w:rsidR="00D72AF4" w:rsidRPr="00D14544" w14:paraId="1542D8E6" w14:textId="77777777" w:rsidTr="000858AB">
        <w:trPr>
          <w:trHeight w:val="291"/>
        </w:trPr>
        <w:tc>
          <w:tcPr>
            <w:tcW w:w="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C7B77E1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B</w:t>
            </w:r>
          </w:p>
        </w:tc>
        <w:tc>
          <w:tcPr>
            <w:tcW w:w="83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7B2E083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586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45BB909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79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DD677FD" w14:textId="77777777" w:rsidR="00D72AF4" w:rsidRPr="00D14544" w:rsidRDefault="00D72AF4" w:rsidP="000858AB">
            <w:pPr>
              <w:jc w:val="left"/>
              <w:rPr>
                <w:rFonts w:eastAsia="Times New Roman" w:cs="Arial"/>
                <w:b/>
                <w:bCs/>
                <w:color w:val="00000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 xml:space="preserve">TOTAL Critère </w:t>
            </w:r>
            <w:r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>B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C63081" w14:textId="77777777" w:rsidR="00D72AF4" w:rsidRPr="00D14544" w:rsidRDefault="00D72AF4" w:rsidP="000858AB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992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93F879F" w14:textId="77A3AF15" w:rsidR="00D72AF4" w:rsidRPr="00D14544" w:rsidRDefault="00B82486" w:rsidP="000858AB">
            <w:pPr>
              <w:jc w:val="center"/>
              <w:rPr>
                <w:rFonts w:eastAsia="Times New Roman" w:cs="Arial"/>
                <w:b/>
                <w:bCs/>
                <w:color w:val="FFFFFF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16</w:t>
            </w:r>
            <w:r w:rsidR="00373DBF"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7</w:t>
            </w:r>
          </w:p>
        </w:tc>
      </w:tr>
      <w:bookmarkEnd w:id="12"/>
    </w:tbl>
    <w:p w14:paraId="4087A607" w14:textId="77777777" w:rsidR="00680DE2" w:rsidRDefault="00680DE2"/>
    <w:p w14:paraId="2EF93668" w14:textId="77777777" w:rsidR="00A05873" w:rsidRPr="00921E0A" w:rsidRDefault="00A05873" w:rsidP="00E66E2A">
      <w:pPr>
        <w:rPr>
          <w:color w:val="00A7E1"/>
          <w:lang w:val="fr-FR"/>
        </w:rPr>
      </w:pPr>
    </w:p>
    <w:sectPr w:rsidR="00A05873" w:rsidRPr="00921E0A" w:rsidSect="00DA01B0">
      <w:headerReference w:type="default" r:id="rId20"/>
      <w:footerReference w:type="default" r:id="rId21"/>
      <w:pgSz w:w="11907" w:h="16839" w:code="9"/>
      <w:pgMar w:top="1276" w:right="850" w:bottom="1276" w:left="1134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F43E69" w14:textId="77777777" w:rsidR="00E57273" w:rsidRDefault="00E57273" w:rsidP="00A11118">
      <w:r>
        <w:separator/>
      </w:r>
    </w:p>
  </w:endnote>
  <w:endnote w:type="continuationSeparator" w:id="0">
    <w:p w14:paraId="579BBD6B" w14:textId="77777777" w:rsidR="00E57273" w:rsidRDefault="00E57273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F3794F" w14:textId="77777777" w:rsidR="00823D2D" w:rsidRPr="003A16A3" w:rsidRDefault="00823D2D" w:rsidP="0051284C">
    <w:pPr>
      <w:ind w:right="2268"/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 xml:space="preserve">© </w:t>
    </w:r>
    <w:proofErr w:type="spellStart"/>
    <w:r w:rsidRPr="003A16A3">
      <w:rPr>
        <w:sz w:val="16"/>
        <w:szCs w:val="16"/>
        <w:lang w:val="fr-FR"/>
      </w:rPr>
      <w:t>Worldskills</w:t>
    </w:r>
    <w:proofErr w:type="spellEnd"/>
    <w:r w:rsidRPr="003A16A3">
      <w:rPr>
        <w:sz w:val="16"/>
        <w:szCs w:val="16"/>
        <w:lang w:val="fr-FR"/>
      </w:rPr>
      <w:t xml:space="preserve">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>pour ou au nom 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>Ce matériel peut être reproduit 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 xml:space="preserve">à la condition que le logo de </w:t>
    </w:r>
    <w:proofErr w:type="spellStart"/>
    <w:r w:rsidRPr="003A16A3">
      <w:rPr>
        <w:sz w:val="16"/>
        <w:szCs w:val="16"/>
        <w:lang w:val="fr-FR"/>
      </w:rPr>
      <w:t>Worldskills</w:t>
    </w:r>
    <w:proofErr w:type="spellEnd"/>
    <w:r w:rsidRPr="003A16A3">
      <w:rPr>
        <w:sz w:val="16"/>
        <w:szCs w:val="16"/>
        <w:lang w:val="fr-FR"/>
      </w:rPr>
      <w:t xml:space="preserve"> France et la déclaration concernant les droits d’auteur restent en place.</w:t>
    </w:r>
  </w:p>
  <w:p w14:paraId="3B81D199" w14:textId="77777777" w:rsidR="00644CDC" w:rsidRPr="00F41FEF" w:rsidRDefault="00644CDC" w:rsidP="00A11118">
    <w:pPr>
      <w:pStyle w:val="footerleft"/>
      <w:rPr>
        <w:lang w:val="fr-F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823D2D" w:rsidRPr="00373DBF" w14:paraId="78945428" w14:textId="77777777" w:rsidTr="00823D2D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2312C626" w14:textId="77777777" w:rsidR="00A12F0B" w:rsidRPr="00A06F68" w:rsidRDefault="00A12F0B" w:rsidP="00A12F0B">
          <w:pPr>
            <w:pStyle w:val="Pieddepage"/>
            <w:rPr>
              <w:rFonts w:cs="Arial"/>
              <w:sz w:val="16"/>
              <w:lang w:val="fr-FR"/>
            </w:rPr>
          </w:pPr>
          <w:r>
            <w:rPr>
              <w:rFonts w:cs="Arial"/>
              <w:sz w:val="16"/>
              <w:lang w:val="fr-FR"/>
            </w:rPr>
            <w:t>Finales Nationales – Phase 1</w:t>
          </w:r>
        </w:p>
        <w:p w14:paraId="22485E72" w14:textId="77777777" w:rsidR="00A12F0B" w:rsidRPr="00641164" w:rsidRDefault="00A12F0B" w:rsidP="00A12F0B">
          <w:pPr>
            <w:pStyle w:val="Pieddepage"/>
            <w:rPr>
              <w:rFonts w:cs="Arial"/>
              <w:b/>
              <w:sz w:val="16"/>
              <w:lang w:val="fr-FR"/>
            </w:rPr>
          </w:pPr>
          <w:r w:rsidRPr="00641164">
            <w:rPr>
              <w:rFonts w:cs="Arial"/>
              <w:b/>
              <w:sz w:val="16"/>
              <w:lang w:val="fr-FR"/>
            </w:rPr>
            <w:t>4</w:t>
          </w:r>
          <w:r>
            <w:rPr>
              <w:rFonts w:cs="Arial"/>
              <w:b/>
              <w:sz w:val="16"/>
              <w:lang w:val="fr-FR"/>
            </w:rPr>
            <w:t>6</w:t>
          </w:r>
          <w:r w:rsidRPr="00641164">
            <w:rPr>
              <w:rFonts w:cs="Arial"/>
              <w:b/>
              <w:sz w:val="16"/>
              <w:vertAlign w:val="superscript"/>
              <w:lang w:val="fr-FR"/>
            </w:rPr>
            <w:t>es</w:t>
          </w:r>
          <w:r w:rsidRPr="00641164">
            <w:rPr>
              <w:rFonts w:cs="Arial"/>
              <w:b/>
              <w:sz w:val="16"/>
              <w:lang w:val="fr-FR"/>
            </w:rPr>
            <w:t xml:space="preserve"> </w:t>
          </w:r>
          <w:proofErr w:type="spellStart"/>
          <w:r>
            <w:rPr>
              <w:rFonts w:cs="Arial"/>
              <w:b/>
              <w:sz w:val="16"/>
              <w:lang w:val="fr-FR"/>
            </w:rPr>
            <w:t>WorldSkills</w:t>
          </w:r>
          <w:proofErr w:type="spellEnd"/>
          <w:r>
            <w:rPr>
              <w:rFonts w:cs="Arial"/>
              <w:b/>
              <w:sz w:val="16"/>
              <w:lang w:val="fr-FR"/>
            </w:rPr>
            <w:t xml:space="preserve"> Compétition</w:t>
          </w:r>
        </w:p>
        <w:p w14:paraId="4D5C0F8F" w14:textId="77777777" w:rsidR="00A12F0B" w:rsidRDefault="00A12F0B" w:rsidP="00A12F0B">
          <w:pPr>
            <w:pStyle w:val="Pieddepage"/>
            <w:rPr>
              <w:rFonts w:cs="Arial"/>
              <w:sz w:val="16"/>
            </w:rPr>
          </w:pPr>
          <w:proofErr w:type="spellStart"/>
          <w:r>
            <w:rPr>
              <w:rFonts w:cs="Arial"/>
              <w:sz w:val="16"/>
            </w:rPr>
            <w:t>Besançon</w:t>
          </w:r>
          <w:proofErr w:type="spellEnd"/>
          <w:r>
            <w:rPr>
              <w:rFonts w:cs="Arial"/>
              <w:sz w:val="16"/>
            </w:rPr>
            <w:t xml:space="preserve"> 2021</w:t>
          </w:r>
        </w:p>
        <w:p w14:paraId="0D000C69" w14:textId="77777777" w:rsidR="00823D2D" w:rsidRDefault="00823D2D" w:rsidP="00553508">
          <w:pPr>
            <w:pStyle w:val="Pieddepage"/>
            <w:rPr>
              <w:rFonts w:cs="Arial"/>
              <w:sz w:val="16"/>
            </w:rPr>
          </w:pPr>
        </w:p>
        <w:p w14:paraId="55E8CC5E" w14:textId="339EEB1F" w:rsidR="00823D2D" w:rsidRDefault="00823D2D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B82486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B82486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</w:p>
        <w:p w14:paraId="5EF52324" w14:textId="77777777" w:rsidR="00823D2D" w:rsidRPr="00A06F68" w:rsidRDefault="00823D2D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7D51F29E" w14:textId="77777777" w:rsidR="00823D2D" w:rsidRPr="00A06F68" w:rsidRDefault="00823D2D" w:rsidP="00A10E3D">
          <w:pPr>
            <w:pStyle w:val="Pieddepage"/>
            <w:jc w:val="center"/>
            <w:rPr>
              <w:rFonts w:cs="Arial"/>
              <w:color w:val="0070C0"/>
              <w:sz w:val="16"/>
              <w:lang w:val="fr-FR"/>
            </w:rPr>
          </w:pPr>
          <w:r w:rsidRPr="00A06F68">
            <w:rPr>
              <w:rFonts w:cs="Arial"/>
              <w:sz w:val="16"/>
              <w:lang w:val="fr-FR"/>
            </w:rPr>
            <w:t>Métier N</w:t>
          </w:r>
          <w:r>
            <w:rPr>
              <w:rFonts w:cs="Arial"/>
              <w:sz w:val="16"/>
              <w:lang w:val="fr-FR"/>
            </w:rPr>
            <w:t>°</w:t>
          </w:r>
          <w:r>
            <w:rPr>
              <w:rFonts w:cs="Arial"/>
              <w:b/>
              <w:color w:val="00A7E1"/>
              <w:sz w:val="16"/>
              <w:lang w:val="fr-FR"/>
            </w:rPr>
            <w:t>05</w:t>
          </w:r>
        </w:p>
        <w:p w14:paraId="4BD58FBC" w14:textId="77777777" w:rsidR="00823D2D" w:rsidRPr="00264F87" w:rsidRDefault="00823D2D" w:rsidP="00A10E3D">
          <w:pPr>
            <w:pStyle w:val="Pieddepage"/>
            <w:jc w:val="center"/>
            <w:rPr>
              <w:rFonts w:cs="Arial"/>
              <w:b/>
              <w:color w:val="00A7E1"/>
              <w:sz w:val="16"/>
              <w:lang w:val="fr-FR"/>
            </w:rPr>
          </w:pPr>
          <w:r>
            <w:rPr>
              <w:rFonts w:cs="Arial"/>
              <w:b/>
              <w:color w:val="00A7E1"/>
              <w:sz w:val="16"/>
              <w:lang w:val="fr-FR"/>
            </w:rPr>
            <w:t>DAO – Dessin industriel</w:t>
          </w:r>
        </w:p>
        <w:p w14:paraId="5AF7EE58" w14:textId="77777777" w:rsidR="00823D2D" w:rsidRPr="003058A1" w:rsidRDefault="00823D2D" w:rsidP="003058A1">
          <w:pPr>
            <w:pStyle w:val="Pieddepage"/>
            <w:jc w:val="center"/>
            <w:rPr>
              <w:rFonts w:cs="Arial"/>
              <w:color w:val="D20A01"/>
              <w:sz w:val="16"/>
              <w:lang w:val="fr-FR"/>
            </w:rPr>
          </w:pPr>
          <w:r w:rsidRPr="00A06F68">
            <w:rPr>
              <w:rFonts w:cs="Arial"/>
              <w:sz w:val="16"/>
              <w:lang w:val="fr-FR"/>
            </w:rPr>
            <w:t xml:space="preserve">Version : </w:t>
          </w:r>
          <w:r w:rsidRPr="00264F87">
            <w:rPr>
              <w:rFonts w:cs="Arial"/>
              <w:color w:val="00A7E1"/>
              <w:sz w:val="16"/>
              <w:lang w:val="fr-FR"/>
            </w:rPr>
            <w:t>1.0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747F9802" w14:textId="77777777" w:rsidR="00823D2D" w:rsidRPr="00F41FEF" w:rsidRDefault="00823D2D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  <w:p w14:paraId="5DF77019" w14:textId="77777777" w:rsidR="00823D2D" w:rsidRPr="00F41FEF" w:rsidRDefault="00823D2D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</w:tc>
    </w:tr>
  </w:tbl>
  <w:p w14:paraId="6D6D8401" w14:textId="77777777" w:rsidR="00823D2D" w:rsidRPr="00F41FEF" w:rsidRDefault="00823D2D" w:rsidP="00A11118">
    <w:pPr>
      <w:pStyle w:val="footerleft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7F9DD9" w14:textId="77777777" w:rsidR="00E57273" w:rsidRDefault="00E57273" w:rsidP="00A11118">
      <w:r>
        <w:separator/>
      </w:r>
    </w:p>
  </w:footnote>
  <w:footnote w:type="continuationSeparator" w:id="0">
    <w:p w14:paraId="677FA2E6" w14:textId="77777777" w:rsidR="00E57273" w:rsidRDefault="00E57273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C9A6A0" w14:textId="77777777" w:rsidR="00644CDC" w:rsidRDefault="004012BA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7728" behindDoc="1" locked="0" layoutInCell="1" allowOverlap="1" wp14:anchorId="507BDC97" wp14:editId="3ACA6559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8A7FCE" w14:textId="77777777" w:rsidR="00823D2D" w:rsidRDefault="00823D2D" w:rsidP="00A11118">
    <w:pPr>
      <w:pStyle w:val="En-tte"/>
      <w:jc w:val="right"/>
    </w:pPr>
    <w:r>
      <w:rPr>
        <w:noProof/>
        <w:lang w:val="fr-FR" w:eastAsia="fr-FR"/>
      </w:rPr>
      <w:drawing>
        <wp:anchor distT="0" distB="0" distL="114300" distR="114300" simplePos="0" relativeHeight="251659776" behindDoc="1" locked="0" layoutInCell="1" allowOverlap="1" wp14:anchorId="019ECEAB" wp14:editId="446B269A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76785B"/>
    <w:multiLevelType w:val="hybridMultilevel"/>
    <w:tmpl w:val="74848E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F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1" w15:restartNumberingAfterBreak="0">
    <w:nsid w:val="2751125C"/>
    <w:multiLevelType w:val="hybridMultilevel"/>
    <w:tmpl w:val="F9D2AF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374C167E"/>
    <w:multiLevelType w:val="hybridMultilevel"/>
    <w:tmpl w:val="187CBD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20" w15:restartNumberingAfterBreak="0">
    <w:nsid w:val="422F40D9"/>
    <w:multiLevelType w:val="hybridMultilevel"/>
    <w:tmpl w:val="28547F42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1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ACE1402"/>
    <w:multiLevelType w:val="hybridMultilevel"/>
    <w:tmpl w:val="73E0E2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28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CA5F13"/>
    <w:multiLevelType w:val="multilevel"/>
    <w:tmpl w:val="2354A752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31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19237E4"/>
    <w:multiLevelType w:val="hybridMultilevel"/>
    <w:tmpl w:val="DE68B5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3"/>
  </w:num>
  <w:num w:numId="3">
    <w:abstractNumId w:val="26"/>
  </w:num>
  <w:num w:numId="4">
    <w:abstractNumId w:val="32"/>
  </w:num>
  <w:num w:numId="5">
    <w:abstractNumId w:val="18"/>
  </w:num>
  <w:num w:numId="6">
    <w:abstractNumId w:val="14"/>
  </w:num>
  <w:num w:numId="7">
    <w:abstractNumId w:val="19"/>
  </w:num>
  <w:num w:numId="8">
    <w:abstractNumId w:val="31"/>
  </w:num>
  <w:num w:numId="9">
    <w:abstractNumId w:val="1"/>
  </w:num>
  <w:num w:numId="10">
    <w:abstractNumId w:val="12"/>
  </w:num>
  <w:num w:numId="11">
    <w:abstractNumId w:val="24"/>
  </w:num>
  <w:num w:numId="12">
    <w:abstractNumId w:val="21"/>
  </w:num>
  <w:num w:numId="13">
    <w:abstractNumId w:val="9"/>
  </w:num>
  <w:num w:numId="14">
    <w:abstractNumId w:val="27"/>
  </w:num>
  <w:num w:numId="15">
    <w:abstractNumId w:val="37"/>
  </w:num>
  <w:num w:numId="16">
    <w:abstractNumId w:val="3"/>
  </w:num>
  <w:num w:numId="17">
    <w:abstractNumId w:val="7"/>
  </w:num>
  <w:num w:numId="18">
    <w:abstractNumId w:val="10"/>
  </w:num>
  <w:num w:numId="19">
    <w:abstractNumId w:val="34"/>
  </w:num>
  <w:num w:numId="20">
    <w:abstractNumId w:val="20"/>
  </w:num>
  <w:num w:numId="21">
    <w:abstractNumId w:val="2"/>
  </w:num>
  <w:num w:numId="22">
    <w:abstractNumId w:val="22"/>
  </w:num>
  <w:num w:numId="23">
    <w:abstractNumId w:val="17"/>
  </w:num>
  <w:num w:numId="24">
    <w:abstractNumId w:val="0"/>
  </w:num>
  <w:num w:numId="25">
    <w:abstractNumId w:val="36"/>
  </w:num>
  <w:num w:numId="26">
    <w:abstractNumId w:val="29"/>
  </w:num>
  <w:num w:numId="27">
    <w:abstractNumId w:val="6"/>
  </w:num>
  <w:num w:numId="28">
    <w:abstractNumId w:val="28"/>
  </w:num>
  <w:num w:numId="29">
    <w:abstractNumId w:val="5"/>
  </w:num>
  <w:num w:numId="30">
    <w:abstractNumId w:val="33"/>
  </w:num>
  <w:num w:numId="31">
    <w:abstractNumId w:val="8"/>
  </w:num>
  <w:num w:numId="32">
    <w:abstractNumId w:val="16"/>
  </w:num>
  <w:num w:numId="33">
    <w:abstractNumId w:val="30"/>
  </w:num>
  <w:num w:numId="34">
    <w:abstractNumId w:val="15"/>
  </w:num>
  <w:num w:numId="35">
    <w:abstractNumId w:val="35"/>
  </w:num>
  <w:num w:numId="36">
    <w:abstractNumId w:val="11"/>
  </w:num>
  <w:num w:numId="37">
    <w:abstractNumId w:val="4"/>
  </w:num>
  <w:num w:numId="3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0"/>
  <w:proofState w:spelling="clean" w:grammar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186A"/>
    <w:rsid w:val="00004C40"/>
    <w:rsid w:val="00006719"/>
    <w:rsid w:val="00015C6C"/>
    <w:rsid w:val="0002136A"/>
    <w:rsid w:val="000339A0"/>
    <w:rsid w:val="00037CC4"/>
    <w:rsid w:val="00040C4E"/>
    <w:rsid w:val="000432BE"/>
    <w:rsid w:val="00044A47"/>
    <w:rsid w:val="00052827"/>
    <w:rsid w:val="00065070"/>
    <w:rsid w:val="00077928"/>
    <w:rsid w:val="00080685"/>
    <w:rsid w:val="0008339E"/>
    <w:rsid w:val="00085E11"/>
    <w:rsid w:val="0008779D"/>
    <w:rsid w:val="00093605"/>
    <w:rsid w:val="000A35AF"/>
    <w:rsid w:val="000B1DCC"/>
    <w:rsid w:val="000D790D"/>
    <w:rsid w:val="000E5425"/>
    <w:rsid w:val="000E7E43"/>
    <w:rsid w:val="000F3D11"/>
    <w:rsid w:val="0010066C"/>
    <w:rsid w:val="00103EA1"/>
    <w:rsid w:val="00110754"/>
    <w:rsid w:val="0011241F"/>
    <w:rsid w:val="00113080"/>
    <w:rsid w:val="001168DB"/>
    <w:rsid w:val="00132E48"/>
    <w:rsid w:val="00133997"/>
    <w:rsid w:val="00134629"/>
    <w:rsid w:val="0015124E"/>
    <w:rsid w:val="00153348"/>
    <w:rsid w:val="00164042"/>
    <w:rsid w:val="001662F1"/>
    <w:rsid w:val="00175A49"/>
    <w:rsid w:val="00193406"/>
    <w:rsid w:val="001952A9"/>
    <w:rsid w:val="001957A8"/>
    <w:rsid w:val="001A30C2"/>
    <w:rsid w:val="001B3AC2"/>
    <w:rsid w:val="001B5B51"/>
    <w:rsid w:val="001C43AD"/>
    <w:rsid w:val="001D39FF"/>
    <w:rsid w:val="001D5CD5"/>
    <w:rsid w:val="001D5EA7"/>
    <w:rsid w:val="001D7D3F"/>
    <w:rsid w:val="001E261D"/>
    <w:rsid w:val="001F36D7"/>
    <w:rsid w:val="001F5CB5"/>
    <w:rsid w:val="001F66DB"/>
    <w:rsid w:val="00201CEE"/>
    <w:rsid w:val="002021EA"/>
    <w:rsid w:val="00202CD5"/>
    <w:rsid w:val="00203F41"/>
    <w:rsid w:val="002048B8"/>
    <w:rsid w:val="002074D3"/>
    <w:rsid w:val="0021063C"/>
    <w:rsid w:val="00212384"/>
    <w:rsid w:val="00213138"/>
    <w:rsid w:val="0022481E"/>
    <w:rsid w:val="00225505"/>
    <w:rsid w:val="00231B94"/>
    <w:rsid w:val="0023436B"/>
    <w:rsid w:val="002377F9"/>
    <w:rsid w:val="00241407"/>
    <w:rsid w:val="00244239"/>
    <w:rsid w:val="00246145"/>
    <w:rsid w:val="00264F87"/>
    <w:rsid w:val="00265CD0"/>
    <w:rsid w:val="00272056"/>
    <w:rsid w:val="002763B4"/>
    <w:rsid w:val="00285E45"/>
    <w:rsid w:val="00287305"/>
    <w:rsid w:val="00291559"/>
    <w:rsid w:val="00296F66"/>
    <w:rsid w:val="002A1F6A"/>
    <w:rsid w:val="002A23E5"/>
    <w:rsid w:val="002A339C"/>
    <w:rsid w:val="002A40F8"/>
    <w:rsid w:val="002A435A"/>
    <w:rsid w:val="002A6093"/>
    <w:rsid w:val="002B01A0"/>
    <w:rsid w:val="002B22B9"/>
    <w:rsid w:val="002B2783"/>
    <w:rsid w:val="002B57DA"/>
    <w:rsid w:val="002D73E9"/>
    <w:rsid w:val="002E193D"/>
    <w:rsid w:val="002E4D1F"/>
    <w:rsid w:val="002E4EA5"/>
    <w:rsid w:val="002F2296"/>
    <w:rsid w:val="002F3239"/>
    <w:rsid w:val="002F56FB"/>
    <w:rsid w:val="002F5FD7"/>
    <w:rsid w:val="00301173"/>
    <w:rsid w:val="003058A1"/>
    <w:rsid w:val="003122CB"/>
    <w:rsid w:val="0031527D"/>
    <w:rsid w:val="00320931"/>
    <w:rsid w:val="00327031"/>
    <w:rsid w:val="0034328E"/>
    <w:rsid w:val="003443E8"/>
    <w:rsid w:val="003472AF"/>
    <w:rsid w:val="0035740A"/>
    <w:rsid w:val="003577CE"/>
    <w:rsid w:val="00360608"/>
    <w:rsid w:val="003606E3"/>
    <w:rsid w:val="00363CFC"/>
    <w:rsid w:val="00364CAC"/>
    <w:rsid w:val="00373CB7"/>
    <w:rsid w:val="00373DBF"/>
    <w:rsid w:val="00382A34"/>
    <w:rsid w:val="00390223"/>
    <w:rsid w:val="00390E63"/>
    <w:rsid w:val="00394329"/>
    <w:rsid w:val="003A1253"/>
    <w:rsid w:val="003A16A3"/>
    <w:rsid w:val="003A24FD"/>
    <w:rsid w:val="003A5B76"/>
    <w:rsid w:val="003A6952"/>
    <w:rsid w:val="003B1519"/>
    <w:rsid w:val="003B5A59"/>
    <w:rsid w:val="003B6712"/>
    <w:rsid w:val="003C0A5A"/>
    <w:rsid w:val="003D438E"/>
    <w:rsid w:val="003E03BE"/>
    <w:rsid w:val="003E7395"/>
    <w:rsid w:val="003F1B71"/>
    <w:rsid w:val="003F2AFC"/>
    <w:rsid w:val="0040128A"/>
    <w:rsid w:val="004012BA"/>
    <w:rsid w:val="00401926"/>
    <w:rsid w:val="00407DAB"/>
    <w:rsid w:val="00413B08"/>
    <w:rsid w:val="00416B5C"/>
    <w:rsid w:val="004172BF"/>
    <w:rsid w:val="00417FC3"/>
    <w:rsid w:val="004214DC"/>
    <w:rsid w:val="00424564"/>
    <w:rsid w:val="00426C75"/>
    <w:rsid w:val="004329F6"/>
    <w:rsid w:val="0043583A"/>
    <w:rsid w:val="004361C4"/>
    <w:rsid w:val="00442D74"/>
    <w:rsid w:val="00456326"/>
    <w:rsid w:val="00466FEA"/>
    <w:rsid w:val="00472839"/>
    <w:rsid w:val="004743EC"/>
    <w:rsid w:val="00474462"/>
    <w:rsid w:val="0047637C"/>
    <w:rsid w:val="00477158"/>
    <w:rsid w:val="00481A0A"/>
    <w:rsid w:val="00483A3F"/>
    <w:rsid w:val="004865A2"/>
    <w:rsid w:val="004904E9"/>
    <w:rsid w:val="004932D4"/>
    <w:rsid w:val="004975E4"/>
    <w:rsid w:val="004A0D9D"/>
    <w:rsid w:val="004A4AFE"/>
    <w:rsid w:val="004B0CD2"/>
    <w:rsid w:val="004B7408"/>
    <w:rsid w:val="004C0FF4"/>
    <w:rsid w:val="004C20BB"/>
    <w:rsid w:val="004C72CA"/>
    <w:rsid w:val="004D22BC"/>
    <w:rsid w:val="004D29D0"/>
    <w:rsid w:val="004D5AC3"/>
    <w:rsid w:val="004E72BF"/>
    <w:rsid w:val="00500B06"/>
    <w:rsid w:val="00511F87"/>
    <w:rsid w:val="0051284C"/>
    <w:rsid w:val="00512BDA"/>
    <w:rsid w:val="00513E75"/>
    <w:rsid w:val="00515306"/>
    <w:rsid w:val="00524627"/>
    <w:rsid w:val="0053191C"/>
    <w:rsid w:val="0053320B"/>
    <w:rsid w:val="00536F48"/>
    <w:rsid w:val="00543F6C"/>
    <w:rsid w:val="00544BE0"/>
    <w:rsid w:val="00547016"/>
    <w:rsid w:val="00553508"/>
    <w:rsid w:val="00555B69"/>
    <w:rsid w:val="00560FD5"/>
    <w:rsid w:val="0056224F"/>
    <w:rsid w:val="00565657"/>
    <w:rsid w:val="0057164A"/>
    <w:rsid w:val="00572993"/>
    <w:rsid w:val="005844B5"/>
    <w:rsid w:val="0058685F"/>
    <w:rsid w:val="00586AED"/>
    <w:rsid w:val="0059086A"/>
    <w:rsid w:val="005943DD"/>
    <w:rsid w:val="00597748"/>
    <w:rsid w:val="005A1FD1"/>
    <w:rsid w:val="005A2A3D"/>
    <w:rsid w:val="005A7230"/>
    <w:rsid w:val="005C3B32"/>
    <w:rsid w:val="005C45EB"/>
    <w:rsid w:val="005D2A96"/>
    <w:rsid w:val="005D302E"/>
    <w:rsid w:val="005D3CD8"/>
    <w:rsid w:val="005E0328"/>
    <w:rsid w:val="005E2B8B"/>
    <w:rsid w:val="005F2A1F"/>
    <w:rsid w:val="005F3AC6"/>
    <w:rsid w:val="005F6C5B"/>
    <w:rsid w:val="00612416"/>
    <w:rsid w:val="006138E2"/>
    <w:rsid w:val="00615DEF"/>
    <w:rsid w:val="00621982"/>
    <w:rsid w:val="006248B8"/>
    <w:rsid w:val="0062539A"/>
    <w:rsid w:val="006324E2"/>
    <w:rsid w:val="006404BF"/>
    <w:rsid w:val="00641164"/>
    <w:rsid w:val="006445A4"/>
    <w:rsid w:val="00644CDC"/>
    <w:rsid w:val="0065258F"/>
    <w:rsid w:val="00654356"/>
    <w:rsid w:val="0065718F"/>
    <w:rsid w:val="00661AA9"/>
    <w:rsid w:val="0066530E"/>
    <w:rsid w:val="006802A3"/>
    <w:rsid w:val="00680DE2"/>
    <w:rsid w:val="00690FC8"/>
    <w:rsid w:val="00692F72"/>
    <w:rsid w:val="006A0A3A"/>
    <w:rsid w:val="006A1E87"/>
    <w:rsid w:val="006A539E"/>
    <w:rsid w:val="006A7B68"/>
    <w:rsid w:val="006B6F3E"/>
    <w:rsid w:val="006B7209"/>
    <w:rsid w:val="006C6DA0"/>
    <w:rsid w:val="006C789E"/>
    <w:rsid w:val="006E10A1"/>
    <w:rsid w:val="006E216E"/>
    <w:rsid w:val="006E7566"/>
    <w:rsid w:val="006F25D6"/>
    <w:rsid w:val="006F597C"/>
    <w:rsid w:val="006F6D68"/>
    <w:rsid w:val="00700D40"/>
    <w:rsid w:val="007019CD"/>
    <w:rsid w:val="00712296"/>
    <w:rsid w:val="00713E41"/>
    <w:rsid w:val="00716CF5"/>
    <w:rsid w:val="00720804"/>
    <w:rsid w:val="00720B65"/>
    <w:rsid w:val="007215C4"/>
    <w:rsid w:val="007433D6"/>
    <w:rsid w:val="0075523F"/>
    <w:rsid w:val="007575BB"/>
    <w:rsid w:val="00761E6E"/>
    <w:rsid w:val="00772E0D"/>
    <w:rsid w:val="00776EF6"/>
    <w:rsid w:val="007836A2"/>
    <w:rsid w:val="007855C5"/>
    <w:rsid w:val="00790DF8"/>
    <w:rsid w:val="007A03AD"/>
    <w:rsid w:val="007A372D"/>
    <w:rsid w:val="007A5654"/>
    <w:rsid w:val="007A602C"/>
    <w:rsid w:val="007A7A32"/>
    <w:rsid w:val="007B1825"/>
    <w:rsid w:val="007B2D17"/>
    <w:rsid w:val="007B546D"/>
    <w:rsid w:val="007C158B"/>
    <w:rsid w:val="007C3C31"/>
    <w:rsid w:val="007C73A6"/>
    <w:rsid w:val="007E486E"/>
    <w:rsid w:val="007E50C5"/>
    <w:rsid w:val="007E5A2B"/>
    <w:rsid w:val="007F0F98"/>
    <w:rsid w:val="007F3526"/>
    <w:rsid w:val="00803FD9"/>
    <w:rsid w:val="00814643"/>
    <w:rsid w:val="0081652D"/>
    <w:rsid w:val="00823D2D"/>
    <w:rsid w:val="00830C21"/>
    <w:rsid w:val="00837264"/>
    <w:rsid w:val="008379D8"/>
    <w:rsid w:val="0084005E"/>
    <w:rsid w:val="00843243"/>
    <w:rsid w:val="008465A2"/>
    <w:rsid w:val="00850C9F"/>
    <w:rsid w:val="00857EA2"/>
    <w:rsid w:val="00863AB3"/>
    <w:rsid w:val="00865C38"/>
    <w:rsid w:val="00872C5D"/>
    <w:rsid w:val="008850DE"/>
    <w:rsid w:val="008963BD"/>
    <w:rsid w:val="008A6352"/>
    <w:rsid w:val="008C4593"/>
    <w:rsid w:val="008D376D"/>
    <w:rsid w:val="008D7B2B"/>
    <w:rsid w:val="008E46E0"/>
    <w:rsid w:val="008F6A1A"/>
    <w:rsid w:val="00912393"/>
    <w:rsid w:val="00912677"/>
    <w:rsid w:val="009179DE"/>
    <w:rsid w:val="00921E0A"/>
    <w:rsid w:val="0092630C"/>
    <w:rsid w:val="009273FB"/>
    <w:rsid w:val="00950D88"/>
    <w:rsid w:val="00950F5C"/>
    <w:rsid w:val="00963161"/>
    <w:rsid w:val="0096424B"/>
    <w:rsid w:val="00964FEF"/>
    <w:rsid w:val="009670A7"/>
    <w:rsid w:val="009726B4"/>
    <w:rsid w:val="00975583"/>
    <w:rsid w:val="00985EA4"/>
    <w:rsid w:val="00986BDF"/>
    <w:rsid w:val="00993622"/>
    <w:rsid w:val="00994FD0"/>
    <w:rsid w:val="009A0969"/>
    <w:rsid w:val="009A1525"/>
    <w:rsid w:val="009A50D2"/>
    <w:rsid w:val="009B2358"/>
    <w:rsid w:val="009C3D79"/>
    <w:rsid w:val="009D1BD7"/>
    <w:rsid w:val="009E1CE0"/>
    <w:rsid w:val="009E7F89"/>
    <w:rsid w:val="009F0BC2"/>
    <w:rsid w:val="009F0CC6"/>
    <w:rsid w:val="009F3A44"/>
    <w:rsid w:val="009F3FF5"/>
    <w:rsid w:val="009F4000"/>
    <w:rsid w:val="009F571E"/>
    <w:rsid w:val="00A013A4"/>
    <w:rsid w:val="00A02EED"/>
    <w:rsid w:val="00A03E76"/>
    <w:rsid w:val="00A056E8"/>
    <w:rsid w:val="00A05873"/>
    <w:rsid w:val="00A06F68"/>
    <w:rsid w:val="00A10E3D"/>
    <w:rsid w:val="00A11118"/>
    <w:rsid w:val="00A12F0B"/>
    <w:rsid w:val="00A22991"/>
    <w:rsid w:val="00A24F46"/>
    <w:rsid w:val="00A25F0E"/>
    <w:rsid w:val="00A306D2"/>
    <w:rsid w:val="00A3575C"/>
    <w:rsid w:val="00A36ECB"/>
    <w:rsid w:val="00A4283E"/>
    <w:rsid w:val="00A42A8F"/>
    <w:rsid w:val="00A43DED"/>
    <w:rsid w:val="00A46638"/>
    <w:rsid w:val="00A5158C"/>
    <w:rsid w:val="00A54CA0"/>
    <w:rsid w:val="00A71FE7"/>
    <w:rsid w:val="00A7232A"/>
    <w:rsid w:val="00A7642C"/>
    <w:rsid w:val="00A824F1"/>
    <w:rsid w:val="00A835ED"/>
    <w:rsid w:val="00A92600"/>
    <w:rsid w:val="00A92B06"/>
    <w:rsid w:val="00A97A27"/>
    <w:rsid w:val="00AA050D"/>
    <w:rsid w:val="00AA2E9F"/>
    <w:rsid w:val="00AA6F4E"/>
    <w:rsid w:val="00AB1806"/>
    <w:rsid w:val="00AD309E"/>
    <w:rsid w:val="00AD3B34"/>
    <w:rsid w:val="00AE79A6"/>
    <w:rsid w:val="00AF095A"/>
    <w:rsid w:val="00B078B1"/>
    <w:rsid w:val="00B079D3"/>
    <w:rsid w:val="00B101AE"/>
    <w:rsid w:val="00B11D6A"/>
    <w:rsid w:val="00B14EB0"/>
    <w:rsid w:val="00B207B9"/>
    <w:rsid w:val="00B2172C"/>
    <w:rsid w:val="00B21B9F"/>
    <w:rsid w:val="00B221BE"/>
    <w:rsid w:val="00B23C6C"/>
    <w:rsid w:val="00B3059D"/>
    <w:rsid w:val="00B336EB"/>
    <w:rsid w:val="00B404CF"/>
    <w:rsid w:val="00B4157B"/>
    <w:rsid w:val="00B66B42"/>
    <w:rsid w:val="00B70DB9"/>
    <w:rsid w:val="00B73180"/>
    <w:rsid w:val="00B75DCA"/>
    <w:rsid w:val="00B8096E"/>
    <w:rsid w:val="00B82486"/>
    <w:rsid w:val="00B91351"/>
    <w:rsid w:val="00B91869"/>
    <w:rsid w:val="00B9251E"/>
    <w:rsid w:val="00BA571C"/>
    <w:rsid w:val="00BA6B2D"/>
    <w:rsid w:val="00BB22F3"/>
    <w:rsid w:val="00BB527A"/>
    <w:rsid w:val="00BB5EC4"/>
    <w:rsid w:val="00BC3A68"/>
    <w:rsid w:val="00BC5E2E"/>
    <w:rsid w:val="00BC6E2C"/>
    <w:rsid w:val="00BE07C8"/>
    <w:rsid w:val="00C023CB"/>
    <w:rsid w:val="00C02E8D"/>
    <w:rsid w:val="00C066BD"/>
    <w:rsid w:val="00C076E2"/>
    <w:rsid w:val="00C138D4"/>
    <w:rsid w:val="00C1491D"/>
    <w:rsid w:val="00C2027F"/>
    <w:rsid w:val="00C24467"/>
    <w:rsid w:val="00C24CEF"/>
    <w:rsid w:val="00C3214B"/>
    <w:rsid w:val="00C358E3"/>
    <w:rsid w:val="00C42607"/>
    <w:rsid w:val="00C44E62"/>
    <w:rsid w:val="00C61FE3"/>
    <w:rsid w:val="00C65D0F"/>
    <w:rsid w:val="00C66C3E"/>
    <w:rsid w:val="00C70564"/>
    <w:rsid w:val="00C779E3"/>
    <w:rsid w:val="00C85F22"/>
    <w:rsid w:val="00C92CCF"/>
    <w:rsid w:val="00C94013"/>
    <w:rsid w:val="00CA5A98"/>
    <w:rsid w:val="00CA7856"/>
    <w:rsid w:val="00CB0604"/>
    <w:rsid w:val="00CB258B"/>
    <w:rsid w:val="00CB644B"/>
    <w:rsid w:val="00CB66CE"/>
    <w:rsid w:val="00CC0109"/>
    <w:rsid w:val="00CC7DB5"/>
    <w:rsid w:val="00CD4E13"/>
    <w:rsid w:val="00CD69D0"/>
    <w:rsid w:val="00CE2E7C"/>
    <w:rsid w:val="00CF293E"/>
    <w:rsid w:val="00D01366"/>
    <w:rsid w:val="00D0186A"/>
    <w:rsid w:val="00D03C50"/>
    <w:rsid w:val="00D133AD"/>
    <w:rsid w:val="00D135C9"/>
    <w:rsid w:val="00D234B0"/>
    <w:rsid w:val="00D30B1F"/>
    <w:rsid w:val="00D36D4D"/>
    <w:rsid w:val="00D44F59"/>
    <w:rsid w:val="00D508C4"/>
    <w:rsid w:val="00D53326"/>
    <w:rsid w:val="00D53FFB"/>
    <w:rsid w:val="00D57AEC"/>
    <w:rsid w:val="00D65F78"/>
    <w:rsid w:val="00D665BD"/>
    <w:rsid w:val="00D72AF4"/>
    <w:rsid w:val="00D80C51"/>
    <w:rsid w:val="00D83174"/>
    <w:rsid w:val="00D8577F"/>
    <w:rsid w:val="00D875E2"/>
    <w:rsid w:val="00D965E7"/>
    <w:rsid w:val="00DA01B0"/>
    <w:rsid w:val="00DA19AD"/>
    <w:rsid w:val="00DA4531"/>
    <w:rsid w:val="00DB0BB5"/>
    <w:rsid w:val="00DB304F"/>
    <w:rsid w:val="00DB6228"/>
    <w:rsid w:val="00DB7CB9"/>
    <w:rsid w:val="00DC2B2F"/>
    <w:rsid w:val="00DC312F"/>
    <w:rsid w:val="00DC5A35"/>
    <w:rsid w:val="00DD33CE"/>
    <w:rsid w:val="00DE120F"/>
    <w:rsid w:val="00DF26D2"/>
    <w:rsid w:val="00DF39EA"/>
    <w:rsid w:val="00DF4C8F"/>
    <w:rsid w:val="00DF52BD"/>
    <w:rsid w:val="00DF7698"/>
    <w:rsid w:val="00E01394"/>
    <w:rsid w:val="00E07F91"/>
    <w:rsid w:val="00E176F2"/>
    <w:rsid w:val="00E21779"/>
    <w:rsid w:val="00E23BEE"/>
    <w:rsid w:val="00E24BC4"/>
    <w:rsid w:val="00E36FE2"/>
    <w:rsid w:val="00E4100D"/>
    <w:rsid w:val="00E41C30"/>
    <w:rsid w:val="00E41CF2"/>
    <w:rsid w:val="00E57273"/>
    <w:rsid w:val="00E57286"/>
    <w:rsid w:val="00E576F0"/>
    <w:rsid w:val="00E60873"/>
    <w:rsid w:val="00E64754"/>
    <w:rsid w:val="00E6588C"/>
    <w:rsid w:val="00E66E2A"/>
    <w:rsid w:val="00E73262"/>
    <w:rsid w:val="00E83621"/>
    <w:rsid w:val="00E94019"/>
    <w:rsid w:val="00EB5ACC"/>
    <w:rsid w:val="00EC7B1E"/>
    <w:rsid w:val="00ED2FF6"/>
    <w:rsid w:val="00ED5D12"/>
    <w:rsid w:val="00ED5D87"/>
    <w:rsid w:val="00ED62CF"/>
    <w:rsid w:val="00EE10C7"/>
    <w:rsid w:val="00EE147B"/>
    <w:rsid w:val="00EE2B57"/>
    <w:rsid w:val="00EE634C"/>
    <w:rsid w:val="00EF58EF"/>
    <w:rsid w:val="00F110D7"/>
    <w:rsid w:val="00F11D09"/>
    <w:rsid w:val="00F17BCC"/>
    <w:rsid w:val="00F3073E"/>
    <w:rsid w:val="00F3095B"/>
    <w:rsid w:val="00F35BEE"/>
    <w:rsid w:val="00F41FEF"/>
    <w:rsid w:val="00F42C31"/>
    <w:rsid w:val="00F45EC3"/>
    <w:rsid w:val="00F51852"/>
    <w:rsid w:val="00F56128"/>
    <w:rsid w:val="00F64A1B"/>
    <w:rsid w:val="00F64BDD"/>
    <w:rsid w:val="00F70BC3"/>
    <w:rsid w:val="00F77527"/>
    <w:rsid w:val="00F92B61"/>
    <w:rsid w:val="00F96D5E"/>
    <w:rsid w:val="00F97BF5"/>
    <w:rsid w:val="00FA412F"/>
    <w:rsid w:val="00FB07AD"/>
    <w:rsid w:val="00FB1CBF"/>
    <w:rsid w:val="00FB281E"/>
    <w:rsid w:val="00FB2E03"/>
    <w:rsid w:val="00FB782F"/>
    <w:rsid w:val="00FC1FA1"/>
    <w:rsid w:val="00FC3CD8"/>
    <w:rsid w:val="00FC5586"/>
    <w:rsid w:val="00FC6636"/>
    <w:rsid w:val="00FC71ED"/>
    <w:rsid w:val="00FD0B2B"/>
    <w:rsid w:val="00FD1792"/>
    <w:rsid w:val="00FD4BAF"/>
    <w:rsid w:val="00FD53D4"/>
    <w:rsid w:val="00FD68ED"/>
    <w:rsid w:val="00FD69F2"/>
    <w:rsid w:val="00FD7250"/>
    <w:rsid w:val="00FE50C4"/>
    <w:rsid w:val="00F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3B028E62"/>
  <w15:chartTrackingRefBased/>
  <w15:docId w15:val="{FC7A8202-2927-4BAD-B958-A819D0C6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685F"/>
    <w:pPr>
      <w:jc w:val="both"/>
    </w:pPr>
    <w:rPr>
      <w:rFonts w:ascii="Arial" w:hAnsi="Arial"/>
      <w:sz w:val="22"/>
      <w:szCs w:val="22"/>
      <w:lang w:val="en-GB"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tabs>
        <w:tab w:val="num" w:pos="851"/>
      </w:tabs>
      <w:spacing w:before="600" w:after="240"/>
      <w:outlineLvl w:val="0"/>
    </w:pPr>
    <w:rPr>
      <w:rFonts w:eastAsia="Times New Roman"/>
      <w:b/>
      <w:bCs/>
      <w:caps/>
      <w:sz w:val="32"/>
      <w:szCs w:val="24"/>
      <w:lang w:val="fr-FR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E21779"/>
    <w:pPr>
      <w:keepNext/>
      <w:keepLines/>
      <w:numPr>
        <w:ilvl w:val="1"/>
        <w:numId w:val="33"/>
      </w:numPr>
      <w:spacing w:after="180"/>
      <w:ind w:left="1134"/>
      <w:outlineLvl w:val="1"/>
    </w:pPr>
    <w:rPr>
      <w:rFonts w:eastAsia="Times New Roman"/>
      <w:b/>
      <w:bCs/>
      <w:caps/>
      <w:sz w:val="24"/>
      <w:szCs w:val="26"/>
      <w:lang w:val="fr-FR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C0A5A"/>
    <w:pPr>
      <w:keepNext/>
      <w:numPr>
        <w:ilvl w:val="3"/>
        <w:numId w:val="33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C0A5A"/>
    <w:pPr>
      <w:numPr>
        <w:ilvl w:val="4"/>
        <w:numId w:val="3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C0A5A"/>
    <w:pPr>
      <w:numPr>
        <w:ilvl w:val="5"/>
        <w:numId w:val="33"/>
      </w:numPr>
      <w:spacing w:before="240" w:after="60"/>
      <w:outlineLvl w:val="5"/>
    </w:pPr>
    <w:rPr>
      <w:rFonts w:ascii="Calibri" w:eastAsia="Times New Roman" w:hAnsi="Calibri"/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C0A5A"/>
    <w:pPr>
      <w:numPr>
        <w:ilvl w:val="6"/>
        <w:numId w:val="33"/>
      </w:num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C0A5A"/>
    <w:pPr>
      <w:numPr>
        <w:ilvl w:val="7"/>
        <w:numId w:val="33"/>
      </w:num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C0A5A"/>
    <w:pPr>
      <w:numPr>
        <w:ilvl w:val="8"/>
        <w:numId w:val="33"/>
      </w:numPr>
      <w:spacing w:before="240" w:after="60"/>
      <w:outlineLvl w:val="8"/>
    </w:pPr>
    <w:rPr>
      <w:rFonts w:ascii="Calibri Light" w:eastAsia="Times New Roman" w:hAnsi="Calibri Light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E21779"/>
    <w:rPr>
      <w:rFonts w:ascii="Arial" w:eastAsia="Times New Roman" w:hAnsi="Arial"/>
      <w:b/>
      <w:bCs/>
      <w:caps/>
      <w:sz w:val="24"/>
      <w:szCs w:val="26"/>
      <w:lang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val="fr-FR"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val="fr-FR"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link w:val="Titre4"/>
    <w:uiPriority w:val="9"/>
    <w:semiHidden/>
    <w:rsid w:val="003C0A5A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Titre5Car">
    <w:name w:val="Titre 5 Car"/>
    <w:link w:val="Titre5"/>
    <w:uiPriority w:val="9"/>
    <w:semiHidden/>
    <w:rsid w:val="003C0A5A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Titre6Car">
    <w:name w:val="Titre 6 Car"/>
    <w:link w:val="Titre6"/>
    <w:uiPriority w:val="9"/>
    <w:semiHidden/>
    <w:rsid w:val="003C0A5A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character" w:customStyle="1" w:styleId="Titre7Car">
    <w:name w:val="Titre 7 Car"/>
    <w:link w:val="Titre7"/>
    <w:uiPriority w:val="9"/>
    <w:semiHidden/>
    <w:rsid w:val="003C0A5A"/>
    <w:rPr>
      <w:rFonts w:ascii="Calibri" w:eastAsia="Times New Roman" w:hAnsi="Calibri" w:cs="Times New Roman"/>
      <w:sz w:val="24"/>
      <w:szCs w:val="24"/>
      <w:lang w:val="en-GB" w:eastAsia="en-US"/>
    </w:rPr>
  </w:style>
  <w:style w:type="character" w:customStyle="1" w:styleId="Titre8Car">
    <w:name w:val="Titre 8 Car"/>
    <w:link w:val="Titre8"/>
    <w:uiPriority w:val="9"/>
    <w:semiHidden/>
    <w:rsid w:val="003C0A5A"/>
    <w:rPr>
      <w:rFonts w:ascii="Calibri" w:eastAsia="Times New Roman" w:hAnsi="Calibri" w:cs="Times New Roman"/>
      <w:i/>
      <w:iCs/>
      <w:sz w:val="24"/>
      <w:szCs w:val="24"/>
      <w:lang w:val="en-GB" w:eastAsia="en-US"/>
    </w:rPr>
  </w:style>
  <w:style w:type="character" w:customStyle="1" w:styleId="Titre9Car">
    <w:name w:val="Titre 9 Car"/>
    <w:link w:val="Titre9"/>
    <w:uiPriority w:val="9"/>
    <w:semiHidden/>
    <w:rsid w:val="003C0A5A"/>
    <w:rPr>
      <w:rFonts w:ascii="Calibri Light" w:eastAsia="Times New Roman" w:hAnsi="Calibri Light" w:cs="Times New Roman"/>
      <w:sz w:val="22"/>
      <w:szCs w:val="22"/>
      <w:lang w:val="en-GB" w:eastAsia="en-US"/>
    </w:rPr>
  </w:style>
  <w:style w:type="paragraph" w:styleId="Paragraphedeliste">
    <w:name w:val="List Paragraph"/>
    <w:basedOn w:val="Normal"/>
    <w:uiPriority w:val="34"/>
    <w:qFormat/>
    <w:rsid w:val="00390E6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2C5D17-E4F6-4034-8181-A801ED423D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WSI_doc_wcover_wonum_v1.2.dotx</Template>
  <TotalTime>3360</TotalTime>
  <Pages>7</Pages>
  <Words>911</Words>
  <Characters>5014</Characters>
  <Application>Microsoft Office Word</Application>
  <DocSecurity>0</DocSecurity>
  <Lines>41</Lines>
  <Paragraphs>11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5914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Woirgard;Marine DEFFAY</dc:creator>
  <cp:keywords/>
  <cp:lastModifiedBy>Philippe JEANNEROD</cp:lastModifiedBy>
  <cp:revision>63</cp:revision>
  <cp:lastPrinted>2017-12-20T11:38:00Z</cp:lastPrinted>
  <dcterms:created xsi:type="dcterms:W3CDTF">2020-03-30T16:40:00Z</dcterms:created>
  <dcterms:modified xsi:type="dcterms:W3CDTF">2021-03-25T18:12:00Z</dcterms:modified>
</cp:coreProperties>
</file>