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C96E9" w14:textId="77777777" w:rsidR="00C42607" w:rsidRPr="00AD309E" w:rsidRDefault="00C42607" w:rsidP="001A30C2">
      <w:pPr>
        <w:pStyle w:val="Titre"/>
        <w:rPr>
          <w:rFonts w:cs="Arial"/>
          <w:caps w:val="0"/>
          <w:color w:val="003B5C"/>
          <w:sz w:val="42"/>
          <w:szCs w:val="42"/>
          <w:lang w:val="fr-FR"/>
        </w:rPr>
      </w:pPr>
    </w:p>
    <w:p w14:paraId="2CDC5345" w14:textId="3659C77A" w:rsidR="001A30C2" w:rsidRPr="008C11B1" w:rsidRDefault="008C11B1" w:rsidP="008C11B1">
      <w:pPr>
        <w:pStyle w:val="Titre"/>
        <w:spacing w:line="276" w:lineRule="auto"/>
        <w:ind w:right="851"/>
        <w:rPr>
          <w:rFonts w:cs="Arial"/>
          <w:caps w:val="0"/>
          <w:color w:val="003B5C"/>
          <w:sz w:val="42"/>
          <w:szCs w:val="42"/>
          <w:lang w:val="fr-FR"/>
        </w:rPr>
      </w:pPr>
      <w:r w:rsidRPr="00AD309E">
        <w:rPr>
          <w:rFonts w:cs="Arial"/>
          <w:caps w:val="0"/>
          <w:color w:val="003B5C"/>
          <w:sz w:val="42"/>
          <w:szCs w:val="42"/>
          <w:lang w:val="fr-FR"/>
        </w:rPr>
        <w:t>Sujet d’épreuve des Finales Nationales</w:t>
      </w:r>
      <w:r>
        <w:rPr>
          <w:rFonts w:cs="Arial"/>
          <w:caps w:val="0"/>
          <w:color w:val="003B5C"/>
          <w:sz w:val="42"/>
          <w:szCs w:val="42"/>
          <w:lang w:val="fr-FR"/>
        </w:rPr>
        <w:t xml:space="preserve"> Phase 1 </w:t>
      </w:r>
      <w:r w:rsidRPr="00AD309E">
        <w:rPr>
          <w:rFonts w:cs="Arial"/>
          <w:caps w:val="0"/>
          <w:color w:val="003B5C"/>
          <w:sz w:val="42"/>
          <w:szCs w:val="42"/>
          <w:lang w:val="fr-FR"/>
        </w:rPr>
        <w:t>de</w:t>
      </w:r>
      <w:r>
        <w:rPr>
          <w:rFonts w:cs="Arial"/>
          <w:caps w:val="0"/>
          <w:color w:val="003B5C"/>
          <w:sz w:val="42"/>
          <w:szCs w:val="42"/>
          <w:lang w:val="fr-FR"/>
        </w:rPr>
        <w:t xml:space="preserve"> la</w:t>
      </w:r>
      <w:r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46</w:t>
      </w:r>
      <w:r w:rsidRPr="00AD309E">
        <w:rPr>
          <w:rFonts w:cs="Arial"/>
          <w:caps w:val="0"/>
          <w:color w:val="003B5C"/>
          <w:sz w:val="42"/>
          <w:szCs w:val="42"/>
          <w:vertAlign w:val="superscript"/>
          <w:lang w:val="fr-FR"/>
        </w:rPr>
        <w:t>e</w:t>
      </w:r>
      <w:r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>
        <w:rPr>
          <w:rFonts w:cs="Arial"/>
          <w:caps w:val="0"/>
          <w:color w:val="003B5C"/>
          <w:sz w:val="42"/>
          <w:szCs w:val="42"/>
          <w:lang w:val="fr-FR"/>
        </w:rPr>
        <w:t>WorldSkills Compétition</w:t>
      </w:r>
    </w:p>
    <w:p w14:paraId="1B7350DD" w14:textId="77777777" w:rsidR="001A30C2" w:rsidRPr="00EB1FE7" w:rsidRDefault="001A30C2" w:rsidP="001A30C2">
      <w:pPr>
        <w:pStyle w:val="Titre"/>
        <w:rPr>
          <w:rFonts w:cs="Arial"/>
          <w:color w:val="003B5C"/>
          <w:sz w:val="72"/>
          <w:szCs w:val="108"/>
          <w:lang w:val="fr-FR"/>
        </w:rPr>
      </w:pPr>
      <w:r w:rsidRPr="00AD309E">
        <w:rPr>
          <w:rFonts w:cs="Arial"/>
          <w:color w:val="003B5C"/>
          <w:sz w:val="72"/>
          <w:szCs w:val="108"/>
          <w:lang w:val="fr-FR"/>
        </w:rPr>
        <w:t>MÉTIER</w:t>
      </w:r>
      <w:r w:rsidRPr="00AD309E">
        <w:rPr>
          <w:rFonts w:cs="Arial"/>
          <w:caps w:val="0"/>
          <w:color w:val="003B5C"/>
          <w:sz w:val="72"/>
          <w:szCs w:val="108"/>
          <w:lang w:val="fr-FR"/>
        </w:rPr>
        <w:t xml:space="preserve"> </w:t>
      </w:r>
      <w:r w:rsidR="009F0CC6" w:rsidRPr="00AD309E">
        <w:rPr>
          <w:rFonts w:cs="Arial"/>
          <w:caps w:val="0"/>
          <w:color w:val="003B5C"/>
          <w:sz w:val="72"/>
          <w:szCs w:val="108"/>
          <w:lang w:val="fr-FR"/>
        </w:rPr>
        <w:t>N</w:t>
      </w:r>
      <w:r w:rsidRPr="00AD309E">
        <w:rPr>
          <w:rFonts w:cs="Arial"/>
          <w:caps w:val="0"/>
          <w:color w:val="003B5C"/>
          <w:sz w:val="72"/>
          <w:szCs w:val="108"/>
          <w:lang w:val="fr-FR"/>
        </w:rPr>
        <w:t>°</w:t>
      </w:r>
      <w:r w:rsidR="00C2027F" w:rsidRPr="00EB1FE7">
        <w:rPr>
          <w:rFonts w:cs="Arial"/>
          <w:color w:val="003B5C"/>
          <w:sz w:val="72"/>
          <w:szCs w:val="108"/>
          <w:lang w:val="fr-FR"/>
        </w:rPr>
        <w:t>05</w:t>
      </w:r>
    </w:p>
    <w:p w14:paraId="31F1FD1C" w14:textId="77777777" w:rsidR="001A30C2" w:rsidRPr="00EB1FE7" w:rsidRDefault="00C2027F" w:rsidP="001A30C2">
      <w:pPr>
        <w:pStyle w:val="Titre"/>
        <w:rPr>
          <w:rFonts w:cs="Arial"/>
          <w:color w:val="003B5C"/>
          <w:sz w:val="72"/>
          <w:szCs w:val="108"/>
          <w:lang w:val="fr-FR"/>
        </w:rPr>
      </w:pPr>
      <w:r w:rsidRPr="00EB1FE7">
        <w:rPr>
          <w:rFonts w:cs="Arial"/>
          <w:color w:val="003B5C"/>
          <w:sz w:val="72"/>
          <w:szCs w:val="108"/>
          <w:lang w:val="fr-FR"/>
        </w:rPr>
        <w:t>DAO – Dessin industriel</w:t>
      </w:r>
    </w:p>
    <w:p w14:paraId="2B87F84F" w14:textId="77777777" w:rsidR="001A30C2" w:rsidRPr="00C779E3" w:rsidRDefault="001A30C2" w:rsidP="00C2027F">
      <w:pPr>
        <w:rPr>
          <w:lang w:val="fr-FR"/>
        </w:rPr>
      </w:pPr>
    </w:p>
    <w:p w14:paraId="1A4DC013" w14:textId="77777777" w:rsidR="001A30C2" w:rsidRPr="00C779E3" w:rsidRDefault="001A30C2" w:rsidP="00C2027F">
      <w:pPr>
        <w:rPr>
          <w:lang w:val="fr-FR"/>
        </w:rPr>
      </w:pPr>
    </w:p>
    <w:p w14:paraId="33CE566B" w14:textId="77777777" w:rsidR="001A30C2" w:rsidRDefault="001A30C2" w:rsidP="00C2027F">
      <w:pPr>
        <w:rPr>
          <w:lang w:val="fr-FR"/>
        </w:rPr>
      </w:pPr>
    </w:p>
    <w:p w14:paraId="0DD62595" w14:textId="77777777" w:rsidR="00360608" w:rsidRDefault="00360608" w:rsidP="00C2027F">
      <w:pPr>
        <w:rPr>
          <w:lang w:val="fr-FR"/>
        </w:rPr>
      </w:pPr>
    </w:p>
    <w:p w14:paraId="6B6C8F61" w14:textId="77777777" w:rsidR="00360608" w:rsidRDefault="00360608" w:rsidP="00C2027F">
      <w:pPr>
        <w:rPr>
          <w:lang w:val="fr-FR"/>
        </w:rPr>
      </w:pPr>
    </w:p>
    <w:p w14:paraId="3EC57CAA" w14:textId="77777777" w:rsidR="00360608" w:rsidRPr="00C779E3" w:rsidRDefault="00360608" w:rsidP="00C2027F">
      <w:pPr>
        <w:rPr>
          <w:lang w:val="fr-FR"/>
        </w:rPr>
      </w:pPr>
    </w:p>
    <w:p w14:paraId="394C6C7C" w14:textId="77777777" w:rsidR="001A30C2" w:rsidRPr="00C779E3" w:rsidRDefault="001A30C2" w:rsidP="00C2027F">
      <w:pPr>
        <w:rPr>
          <w:lang w:val="fr-FR"/>
        </w:rPr>
      </w:pPr>
    </w:p>
    <w:p w14:paraId="43EAAC03" w14:textId="77777777" w:rsidR="001A30C2" w:rsidRPr="00C779E3" w:rsidRDefault="001A30C2" w:rsidP="00C2027F">
      <w:pPr>
        <w:rPr>
          <w:lang w:val="fr-FR"/>
        </w:rPr>
      </w:pPr>
    </w:p>
    <w:p w14:paraId="1CD5B633" w14:textId="77777777" w:rsidR="001A30C2" w:rsidRPr="00C779E3" w:rsidRDefault="001A30C2" w:rsidP="00C2027F">
      <w:pPr>
        <w:rPr>
          <w:lang w:val="fr-FR"/>
        </w:rPr>
      </w:pPr>
    </w:p>
    <w:p w14:paraId="4DBB8477" w14:textId="77777777" w:rsidR="001A30C2" w:rsidRPr="00C779E3" w:rsidRDefault="001A30C2" w:rsidP="001A30C2">
      <w:pPr>
        <w:rPr>
          <w:rFonts w:cs="Arial"/>
          <w:sz w:val="28"/>
          <w:szCs w:val="28"/>
          <w:lang w:val="fr-FR"/>
        </w:rPr>
      </w:pPr>
      <w:r w:rsidRPr="00C779E3">
        <w:rPr>
          <w:rFonts w:cs="Arial"/>
          <w:sz w:val="28"/>
          <w:szCs w:val="28"/>
          <w:lang w:val="fr-FR"/>
        </w:rPr>
        <w:t xml:space="preserve">Soumis par : </w:t>
      </w:r>
    </w:p>
    <w:p w14:paraId="2DD59D14" w14:textId="77777777" w:rsidR="002F56FB" w:rsidRPr="00C779E3" w:rsidRDefault="00C2027F" w:rsidP="002F56FB">
      <w:pPr>
        <w:rPr>
          <w:rFonts w:cs="Arial"/>
          <w:sz w:val="28"/>
          <w:szCs w:val="28"/>
          <w:lang w:val="fr-FR"/>
        </w:rPr>
      </w:pPr>
      <w:r w:rsidRPr="00EB1FE7">
        <w:rPr>
          <w:rFonts w:cs="Arial"/>
          <w:sz w:val="28"/>
          <w:szCs w:val="28"/>
          <w:lang w:val="fr-FR"/>
        </w:rPr>
        <w:t>Philippe JEANNEROD</w:t>
      </w:r>
      <w:r w:rsidR="007855C5" w:rsidRPr="00C779E3">
        <w:rPr>
          <w:rFonts w:cs="Arial"/>
          <w:sz w:val="28"/>
          <w:szCs w:val="28"/>
          <w:lang w:val="fr-FR"/>
        </w:rPr>
        <w:t>, Expert WorldSkills France</w:t>
      </w:r>
    </w:p>
    <w:p w14:paraId="76F7C58E" w14:textId="77777777" w:rsidR="001A30C2" w:rsidRPr="00C779E3" w:rsidRDefault="001A30C2" w:rsidP="00C2027F">
      <w:pPr>
        <w:rPr>
          <w:lang w:val="fr-FR"/>
        </w:rPr>
      </w:pPr>
    </w:p>
    <w:p w14:paraId="1A62C8C2" w14:textId="77777777" w:rsidR="00C2027F" w:rsidRDefault="00C2027F" w:rsidP="00C2027F">
      <w:pPr>
        <w:rPr>
          <w:lang w:val="fr-FR"/>
        </w:rPr>
      </w:pPr>
    </w:p>
    <w:p w14:paraId="5ABC6ACE" w14:textId="77777777" w:rsidR="00321A03" w:rsidRDefault="00321A03" w:rsidP="00C2027F">
      <w:pPr>
        <w:rPr>
          <w:lang w:val="fr-FR"/>
        </w:rPr>
        <w:sectPr w:rsidR="00321A03" w:rsidSect="002E4D1F">
          <w:headerReference w:type="default" r:id="rId8"/>
          <w:footerReference w:type="default" r:id="rId9"/>
          <w:pgSz w:w="11907" w:h="16839" w:code="9"/>
          <w:pgMar w:top="1843" w:right="850" w:bottom="1418" w:left="1134" w:header="454" w:footer="206" w:gutter="0"/>
          <w:cols w:space="708"/>
          <w:docGrid w:linePitch="360"/>
        </w:sectPr>
      </w:pPr>
    </w:p>
    <w:p w14:paraId="095A40BF" w14:textId="77777777" w:rsidR="00C2027F" w:rsidRDefault="00C2027F" w:rsidP="00C2027F">
      <w:pPr>
        <w:rPr>
          <w:lang w:val="fr-FR"/>
        </w:rPr>
      </w:pPr>
    </w:p>
    <w:p w14:paraId="6672A60B" w14:textId="77777777" w:rsidR="00681332" w:rsidRPr="00681332" w:rsidRDefault="00681332" w:rsidP="00681332">
      <w:pPr>
        <w:rPr>
          <w:lang w:val="fr-FR"/>
        </w:rPr>
      </w:pPr>
    </w:p>
    <w:p w14:paraId="5758D8D9" w14:textId="77777777" w:rsidR="00681332" w:rsidRDefault="00681332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0683E968" w14:textId="77777777" w:rsidR="001A30C2" w:rsidRDefault="00A46638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7C1BC1">
        <w:rPr>
          <w:rFonts w:cs="Arial"/>
          <w:caps w:val="0"/>
          <w:color w:val="003B5C"/>
          <w:sz w:val="42"/>
          <w:szCs w:val="42"/>
          <w:lang w:val="fr-FR"/>
        </w:rPr>
        <w:t xml:space="preserve">MODULE </w:t>
      </w:r>
      <w:r w:rsidR="003F3A2A" w:rsidRPr="007C1BC1">
        <w:rPr>
          <w:rFonts w:cs="Arial"/>
          <w:caps w:val="0"/>
          <w:color w:val="003B5C"/>
          <w:sz w:val="42"/>
          <w:szCs w:val="42"/>
          <w:lang w:val="fr-FR"/>
        </w:rPr>
        <w:t>4</w:t>
      </w:r>
      <w:r w:rsidR="007C1BC1">
        <w:rPr>
          <w:color w:val="auto"/>
          <w:sz w:val="36"/>
          <w:szCs w:val="32"/>
          <w:lang w:val="fr-FR"/>
        </w:rPr>
        <w:br/>
      </w:r>
      <w:r w:rsidR="003F3A2A">
        <w:rPr>
          <w:color w:val="auto"/>
          <w:sz w:val="36"/>
          <w:szCs w:val="32"/>
          <w:lang w:val="fr-FR"/>
        </w:rPr>
        <w:t>SIMULATION – ANIMATION D’un mécanisme</w:t>
      </w:r>
    </w:p>
    <w:p w14:paraId="0D9DF5D4" w14:textId="77777777" w:rsidR="00F41FEF" w:rsidRPr="00F41FEF" w:rsidRDefault="00F41FEF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7FEC7E95" w14:textId="77777777" w:rsidR="00A46638" w:rsidRDefault="00A46638" w:rsidP="004172BF">
      <w:pPr>
        <w:rPr>
          <w:lang w:val="fr-FR"/>
        </w:rPr>
      </w:pPr>
    </w:p>
    <w:p w14:paraId="2EC11FA7" w14:textId="77777777" w:rsidR="004172BF" w:rsidRDefault="004172BF" w:rsidP="004172BF">
      <w:pPr>
        <w:rPr>
          <w:lang w:val="fr-FR"/>
        </w:rPr>
      </w:pPr>
    </w:p>
    <w:p w14:paraId="41E81785" w14:textId="77777777" w:rsidR="004172BF" w:rsidRDefault="004172BF" w:rsidP="004172BF">
      <w:pPr>
        <w:rPr>
          <w:lang w:val="fr-FR"/>
        </w:rPr>
      </w:pPr>
    </w:p>
    <w:p w14:paraId="7FDB1896" w14:textId="77777777" w:rsidR="004172BF" w:rsidRDefault="004172BF" w:rsidP="004172BF">
      <w:pPr>
        <w:rPr>
          <w:lang w:val="fr-FR"/>
        </w:rPr>
      </w:pPr>
    </w:p>
    <w:p w14:paraId="134B3971" w14:textId="77777777" w:rsidR="00F41FEF" w:rsidRDefault="00F41FEF" w:rsidP="00C2027F">
      <w:pPr>
        <w:rPr>
          <w:lang w:val="fr-FR"/>
        </w:rPr>
      </w:pPr>
    </w:p>
    <w:p w14:paraId="47E75CC5" w14:textId="77777777" w:rsidR="00D0186A" w:rsidRDefault="00AF095A" w:rsidP="00AF095A">
      <w:pPr>
        <w:rPr>
          <w:b/>
          <w:sz w:val="32"/>
          <w:lang w:val="fr-FR"/>
        </w:rPr>
      </w:pPr>
      <w:bookmarkStart w:id="0" w:name="_Toc60882171"/>
      <w:bookmarkStart w:id="1" w:name="_Toc60887857"/>
      <w:r w:rsidRPr="00553508">
        <w:rPr>
          <w:b/>
          <w:sz w:val="32"/>
          <w:lang w:val="fr-FR"/>
        </w:rPr>
        <w:t>TABLE DES MATIERES</w:t>
      </w:r>
      <w:bookmarkEnd w:id="0"/>
      <w:bookmarkEnd w:id="1"/>
    </w:p>
    <w:p w14:paraId="0BEE1136" w14:textId="7CC1DF48" w:rsidR="00FE2486" w:rsidRDefault="00ED62CF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r>
        <w:rPr>
          <w:b w:val="0"/>
          <w:caps w:val="0"/>
          <w:lang w:val="nl-NL"/>
        </w:rPr>
        <w:fldChar w:fldCharType="begin"/>
      </w:r>
      <w:r>
        <w:rPr>
          <w:b w:val="0"/>
          <w:caps w:val="0"/>
          <w:lang w:val="nl-NL"/>
        </w:rPr>
        <w:instrText xml:space="preserve"> </w:instrText>
      </w:r>
      <w:r w:rsidR="00040C4E">
        <w:rPr>
          <w:b w:val="0"/>
          <w:caps w:val="0"/>
          <w:lang w:val="nl-NL"/>
        </w:rPr>
        <w:instrText>TOC</w:instrText>
      </w:r>
      <w:r>
        <w:rPr>
          <w:b w:val="0"/>
          <w:caps w:val="0"/>
          <w:lang w:val="nl-NL"/>
        </w:rPr>
        <w:instrText xml:space="preserve"> \o "1-1" \h \z \u </w:instrText>
      </w:r>
      <w:r>
        <w:rPr>
          <w:b w:val="0"/>
          <w:caps w:val="0"/>
          <w:lang w:val="nl-NL"/>
        </w:rPr>
        <w:fldChar w:fldCharType="separate"/>
      </w:r>
      <w:hyperlink w:anchor="_Toc67517632" w:history="1">
        <w:r w:rsidR="00FE2486" w:rsidRPr="00A27DBA">
          <w:rPr>
            <w:rStyle w:val="Lienhypertexte"/>
            <w:noProof/>
          </w:rPr>
          <w:t>1</w:t>
        </w:r>
        <w:r w:rsidR="00FE248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FE2486" w:rsidRPr="00A27DBA">
          <w:rPr>
            <w:rStyle w:val="Lienhypertexte"/>
            <w:noProof/>
          </w:rPr>
          <w:t>MISE EN SITUATION</w:t>
        </w:r>
        <w:r w:rsidR="00FE2486">
          <w:rPr>
            <w:noProof/>
            <w:webHidden/>
          </w:rPr>
          <w:tab/>
        </w:r>
        <w:r w:rsidR="00FE2486">
          <w:rPr>
            <w:noProof/>
            <w:webHidden/>
          </w:rPr>
          <w:fldChar w:fldCharType="begin"/>
        </w:r>
        <w:r w:rsidR="00FE2486">
          <w:rPr>
            <w:noProof/>
            <w:webHidden/>
          </w:rPr>
          <w:instrText xml:space="preserve"> PAGEREF _Toc67517632 \h </w:instrText>
        </w:r>
        <w:r w:rsidR="00FE2486">
          <w:rPr>
            <w:noProof/>
            <w:webHidden/>
          </w:rPr>
        </w:r>
        <w:r w:rsidR="00FE2486">
          <w:rPr>
            <w:noProof/>
            <w:webHidden/>
          </w:rPr>
          <w:fldChar w:fldCharType="separate"/>
        </w:r>
        <w:r w:rsidR="00E16EF5">
          <w:rPr>
            <w:noProof/>
            <w:webHidden/>
          </w:rPr>
          <w:t>3</w:t>
        </w:r>
        <w:r w:rsidR="00FE2486">
          <w:rPr>
            <w:noProof/>
            <w:webHidden/>
          </w:rPr>
          <w:fldChar w:fldCharType="end"/>
        </w:r>
      </w:hyperlink>
    </w:p>
    <w:p w14:paraId="4717001C" w14:textId="5D8F6647" w:rsidR="00FE2486" w:rsidRDefault="00AE0366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7633" w:history="1">
        <w:r w:rsidR="00FE2486" w:rsidRPr="00A27DBA">
          <w:rPr>
            <w:rStyle w:val="Lienhypertexte"/>
            <w:noProof/>
          </w:rPr>
          <w:t>2</w:t>
        </w:r>
        <w:r w:rsidR="00FE248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FE2486" w:rsidRPr="00A27DBA">
          <w:rPr>
            <w:rStyle w:val="Lienhypertexte"/>
            <w:noProof/>
          </w:rPr>
          <w:t>DONNEES</w:t>
        </w:r>
        <w:r w:rsidR="00FE2486">
          <w:rPr>
            <w:noProof/>
            <w:webHidden/>
          </w:rPr>
          <w:tab/>
        </w:r>
        <w:r w:rsidR="00FE2486">
          <w:rPr>
            <w:noProof/>
            <w:webHidden/>
          </w:rPr>
          <w:fldChar w:fldCharType="begin"/>
        </w:r>
        <w:r w:rsidR="00FE2486">
          <w:rPr>
            <w:noProof/>
            <w:webHidden/>
          </w:rPr>
          <w:instrText xml:space="preserve"> PAGEREF _Toc67517633 \h </w:instrText>
        </w:r>
        <w:r w:rsidR="00FE2486">
          <w:rPr>
            <w:noProof/>
            <w:webHidden/>
          </w:rPr>
        </w:r>
        <w:r w:rsidR="00FE2486">
          <w:rPr>
            <w:noProof/>
            <w:webHidden/>
          </w:rPr>
          <w:fldChar w:fldCharType="separate"/>
        </w:r>
        <w:r w:rsidR="00E16EF5">
          <w:rPr>
            <w:noProof/>
            <w:webHidden/>
          </w:rPr>
          <w:t>4</w:t>
        </w:r>
        <w:r w:rsidR="00FE2486">
          <w:rPr>
            <w:noProof/>
            <w:webHidden/>
          </w:rPr>
          <w:fldChar w:fldCharType="end"/>
        </w:r>
      </w:hyperlink>
    </w:p>
    <w:p w14:paraId="586C148D" w14:textId="5E14EC87" w:rsidR="00FE2486" w:rsidRDefault="00AE0366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7634" w:history="1">
        <w:r w:rsidR="00FE2486" w:rsidRPr="00A27DBA">
          <w:rPr>
            <w:rStyle w:val="Lienhypertexte"/>
            <w:noProof/>
          </w:rPr>
          <w:t>3</w:t>
        </w:r>
        <w:r w:rsidR="00FE248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FE2486" w:rsidRPr="00A27DBA">
          <w:rPr>
            <w:rStyle w:val="Lienhypertexte"/>
            <w:noProof/>
          </w:rPr>
          <w:t>TRAVAIL DEMANDE</w:t>
        </w:r>
        <w:r w:rsidR="00FE2486">
          <w:rPr>
            <w:noProof/>
            <w:webHidden/>
          </w:rPr>
          <w:tab/>
        </w:r>
        <w:r w:rsidR="00FE2486">
          <w:rPr>
            <w:noProof/>
            <w:webHidden/>
          </w:rPr>
          <w:fldChar w:fldCharType="begin"/>
        </w:r>
        <w:r w:rsidR="00FE2486">
          <w:rPr>
            <w:noProof/>
            <w:webHidden/>
          </w:rPr>
          <w:instrText xml:space="preserve"> PAGEREF _Toc67517634 \h </w:instrText>
        </w:r>
        <w:r w:rsidR="00FE2486">
          <w:rPr>
            <w:noProof/>
            <w:webHidden/>
          </w:rPr>
        </w:r>
        <w:r w:rsidR="00FE2486">
          <w:rPr>
            <w:noProof/>
            <w:webHidden/>
          </w:rPr>
          <w:fldChar w:fldCharType="separate"/>
        </w:r>
        <w:r w:rsidR="00E16EF5">
          <w:rPr>
            <w:noProof/>
            <w:webHidden/>
          </w:rPr>
          <w:t>5</w:t>
        </w:r>
        <w:r w:rsidR="00FE2486">
          <w:rPr>
            <w:noProof/>
            <w:webHidden/>
          </w:rPr>
          <w:fldChar w:fldCharType="end"/>
        </w:r>
      </w:hyperlink>
    </w:p>
    <w:p w14:paraId="455D5205" w14:textId="48C22700" w:rsidR="00FE2486" w:rsidRDefault="00AE0366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7635" w:history="1">
        <w:r w:rsidR="00FE2486" w:rsidRPr="00A27DBA">
          <w:rPr>
            <w:rStyle w:val="Lienhypertexte"/>
            <w:noProof/>
          </w:rPr>
          <w:t>4</w:t>
        </w:r>
        <w:r w:rsidR="00FE248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FE2486" w:rsidRPr="00A27DBA">
          <w:rPr>
            <w:rStyle w:val="Lienhypertexte"/>
            <w:noProof/>
          </w:rPr>
          <w:t>Planning</w:t>
        </w:r>
        <w:r w:rsidR="00FE2486">
          <w:rPr>
            <w:noProof/>
            <w:webHidden/>
          </w:rPr>
          <w:tab/>
        </w:r>
        <w:r w:rsidR="00FE2486">
          <w:rPr>
            <w:noProof/>
            <w:webHidden/>
          </w:rPr>
          <w:fldChar w:fldCharType="begin"/>
        </w:r>
        <w:r w:rsidR="00FE2486">
          <w:rPr>
            <w:noProof/>
            <w:webHidden/>
          </w:rPr>
          <w:instrText xml:space="preserve"> PAGEREF _Toc67517635 \h </w:instrText>
        </w:r>
        <w:r w:rsidR="00FE2486">
          <w:rPr>
            <w:noProof/>
            <w:webHidden/>
          </w:rPr>
        </w:r>
        <w:r w:rsidR="00FE2486">
          <w:rPr>
            <w:noProof/>
            <w:webHidden/>
          </w:rPr>
          <w:fldChar w:fldCharType="separate"/>
        </w:r>
        <w:r w:rsidR="00E16EF5">
          <w:rPr>
            <w:noProof/>
            <w:webHidden/>
          </w:rPr>
          <w:t>7</w:t>
        </w:r>
        <w:r w:rsidR="00FE2486">
          <w:rPr>
            <w:noProof/>
            <w:webHidden/>
          </w:rPr>
          <w:fldChar w:fldCharType="end"/>
        </w:r>
      </w:hyperlink>
    </w:p>
    <w:p w14:paraId="282059C4" w14:textId="664F6907" w:rsidR="00FE2486" w:rsidRDefault="00AE0366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7636" w:history="1">
        <w:r w:rsidR="00FE2486" w:rsidRPr="00A27DBA">
          <w:rPr>
            <w:rStyle w:val="Lienhypertexte"/>
            <w:noProof/>
          </w:rPr>
          <w:t>5</w:t>
        </w:r>
        <w:r w:rsidR="00FE248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FE2486" w:rsidRPr="00A27DBA">
          <w:rPr>
            <w:rStyle w:val="Lienhypertexte"/>
            <w:noProof/>
          </w:rPr>
          <w:t>BARÊME DE CORRECTION</w:t>
        </w:r>
        <w:r w:rsidR="00FE2486">
          <w:rPr>
            <w:noProof/>
            <w:webHidden/>
          </w:rPr>
          <w:tab/>
        </w:r>
        <w:r w:rsidR="00FE2486">
          <w:rPr>
            <w:noProof/>
            <w:webHidden/>
          </w:rPr>
          <w:fldChar w:fldCharType="begin"/>
        </w:r>
        <w:r w:rsidR="00FE2486">
          <w:rPr>
            <w:noProof/>
            <w:webHidden/>
          </w:rPr>
          <w:instrText xml:space="preserve"> PAGEREF _Toc67517636 \h </w:instrText>
        </w:r>
        <w:r w:rsidR="00FE2486">
          <w:rPr>
            <w:noProof/>
            <w:webHidden/>
          </w:rPr>
        </w:r>
        <w:r w:rsidR="00FE2486">
          <w:rPr>
            <w:noProof/>
            <w:webHidden/>
          </w:rPr>
          <w:fldChar w:fldCharType="separate"/>
        </w:r>
        <w:r w:rsidR="00E16EF5">
          <w:rPr>
            <w:noProof/>
            <w:webHidden/>
          </w:rPr>
          <w:t>7</w:t>
        </w:r>
        <w:r w:rsidR="00FE2486">
          <w:rPr>
            <w:noProof/>
            <w:webHidden/>
          </w:rPr>
          <w:fldChar w:fldCharType="end"/>
        </w:r>
      </w:hyperlink>
    </w:p>
    <w:p w14:paraId="5D57CF3D" w14:textId="7C2086C5" w:rsidR="00417FC3" w:rsidRDefault="00ED62CF" w:rsidP="00417FC3">
      <w:pPr>
        <w:rPr>
          <w:lang w:val="nl-NL"/>
        </w:rPr>
      </w:pPr>
      <w:r>
        <w:rPr>
          <w:lang w:val="nl-NL"/>
        </w:rPr>
        <w:fldChar w:fldCharType="end"/>
      </w:r>
    </w:p>
    <w:p w14:paraId="0CB64D1A" w14:textId="77777777" w:rsidR="00F17BCC" w:rsidRDefault="00F17BCC" w:rsidP="00417FC3">
      <w:pPr>
        <w:rPr>
          <w:lang w:val="nl-NL"/>
        </w:rPr>
      </w:pPr>
    </w:p>
    <w:p w14:paraId="48B88E2D" w14:textId="77777777" w:rsidR="00F17BCC" w:rsidRDefault="00F17BCC" w:rsidP="00417FC3">
      <w:pPr>
        <w:rPr>
          <w:lang w:val="nl-NL"/>
        </w:rPr>
      </w:pPr>
    </w:p>
    <w:p w14:paraId="6B3322DF" w14:textId="77777777" w:rsidR="00F11D09" w:rsidRDefault="00F11D09" w:rsidP="00417FC3">
      <w:pPr>
        <w:rPr>
          <w:lang w:val="nl-NL"/>
        </w:rPr>
      </w:pPr>
    </w:p>
    <w:p w14:paraId="23CDACA4" w14:textId="77777777" w:rsidR="004172BF" w:rsidRDefault="004172BF" w:rsidP="00417FC3">
      <w:pPr>
        <w:rPr>
          <w:lang w:val="nl-NL"/>
        </w:rPr>
      </w:pPr>
    </w:p>
    <w:p w14:paraId="2464CB26" w14:textId="77777777" w:rsidR="004172BF" w:rsidRDefault="004172BF" w:rsidP="00417FC3">
      <w:pPr>
        <w:rPr>
          <w:lang w:val="nl-NL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AF095A" w:rsidRPr="00A10E3D" w14:paraId="1543D0C6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49D233CA" w14:textId="77777777" w:rsidR="00AF095A" w:rsidRPr="00A10E3D" w:rsidRDefault="00F41FE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>
              <w:br w:type="page"/>
            </w:r>
            <w:r w:rsidR="00AF095A" w:rsidRPr="00A10E3D">
              <w:rPr>
                <w:rFonts w:cs="Arial"/>
                <w:b/>
                <w:color w:val="FFFFFF"/>
                <w:szCs w:val="20"/>
                <w:lang w:val="fr-FR"/>
              </w:rPr>
              <w:t>DUREE TOTALE DE L’ÉPREUVE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019B50F" w14:textId="37F01BDA" w:rsidR="00AF095A" w:rsidRPr="004172BF" w:rsidRDefault="00C2027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0</w:t>
            </w:r>
            <w:r w:rsidR="007D4DB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2</w:t>
            </w:r>
            <w:r w:rsidR="00AF095A"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heures</w:t>
            </w: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</w:t>
            </w:r>
            <w:r w:rsidR="007D4DB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3</w:t>
            </w: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0</w:t>
            </w:r>
          </w:p>
        </w:tc>
      </w:tr>
    </w:tbl>
    <w:p w14:paraId="65AD0AFA" w14:textId="77777777" w:rsidR="00AF095A" w:rsidRDefault="00AF095A" w:rsidP="00AF095A">
      <w:pPr>
        <w:rPr>
          <w:lang w:val="fr-FR" w:eastAsia="fr-FR"/>
        </w:rPr>
      </w:pPr>
    </w:p>
    <w:p w14:paraId="3A8B0ADD" w14:textId="77777777" w:rsidR="00F17BCC" w:rsidRDefault="00F17BCC" w:rsidP="00AF095A">
      <w:pPr>
        <w:rPr>
          <w:lang w:val="fr-FR" w:eastAsia="fr-FR"/>
        </w:rPr>
      </w:pPr>
    </w:p>
    <w:p w14:paraId="032C854C" w14:textId="77777777" w:rsidR="00F17BCC" w:rsidRPr="00AF095A" w:rsidRDefault="00F17BCC" w:rsidP="00AF095A">
      <w:pPr>
        <w:rPr>
          <w:lang w:val="fr-FR" w:eastAsia="fr-FR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D65F78" w:rsidRPr="009E7DD3" w14:paraId="31F63CDC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5E02733F" w14:textId="77777777" w:rsidR="00D65F78" w:rsidRPr="004F16FE" w:rsidRDefault="00D65F78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20"/>
                <w:lang w:val="fr-FR"/>
              </w:rPr>
              <w:t>DIFFUSION DU SUJET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F0C3266" w14:textId="77777777" w:rsidR="00E176F2" w:rsidRPr="004172BF" w:rsidRDefault="00E176F2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4172BF">
              <w:rPr>
                <w:rFonts w:cs="Arial"/>
                <w:b/>
                <w:color w:val="000000"/>
                <w:szCs w:val="20"/>
                <w:lang w:val="fr-FR"/>
              </w:rPr>
              <w:t>Découvert le jour de la compétition</w:t>
            </w:r>
          </w:p>
        </w:tc>
      </w:tr>
    </w:tbl>
    <w:p w14:paraId="4E899A8A" w14:textId="77777777" w:rsidR="004172BF" w:rsidRDefault="004172BF" w:rsidP="00F41FEF">
      <w:pPr>
        <w:rPr>
          <w:lang w:val="fr-FR"/>
        </w:rPr>
      </w:pPr>
    </w:p>
    <w:p w14:paraId="0FFA7913" w14:textId="77777777" w:rsidR="004172BF" w:rsidRPr="004172BF" w:rsidRDefault="004172BF" w:rsidP="003F3A2A">
      <w:pPr>
        <w:pStyle w:val="DocTitle"/>
        <w:rPr>
          <w:sz w:val="36"/>
          <w:szCs w:val="32"/>
          <w:lang w:val="fr-FR"/>
        </w:rPr>
      </w:pPr>
      <w:r>
        <w:rPr>
          <w:lang w:val="fr-FR"/>
        </w:rPr>
        <w:br w:type="page"/>
      </w:r>
    </w:p>
    <w:p w14:paraId="170398AF" w14:textId="77777777" w:rsidR="003F3A2A" w:rsidRDefault="003F3A2A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00052FB2" w14:textId="60015984" w:rsidR="004172BF" w:rsidRPr="003F3A2A" w:rsidRDefault="003F3A2A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en-GB"/>
        </w:rPr>
      </w:pPr>
      <w:r w:rsidRPr="003F3A2A">
        <w:rPr>
          <w:color w:val="auto"/>
          <w:sz w:val="36"/>
          <w:szCs w:val="32"/>
          <w:lang w:val="en-GB"/>
        </w:rPr>
        <w:t xml:space="preserve">robot </w:t>
      </w:r>
      <w:r w:rsidR="007B3D9A">
        <w:rPr>
          <w:color w:val="auto"/>
          <w:sz w:val="36"/>
          <w:szCs w:val="32"/>
          <w:lang w:val="en-GB"/>
        </w:rPr>
        <w:t>SCARA 4 axes</w:t>
      </w:r>
    </w:p>
    <w:p w14:paraId="62036307" w14:textId="3204C6E5" w:rsidR="004172BF" w:rsidRPr="003F3A2A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en-GB"/>
        </w:rPr>
      </w:pPr>
    </w:p>
    <w:p w14:paraId="36FAF98F" w14:textId="50C8F257" w:rsidR="00F64BDD" w:rsidRDefault="00BF6693" w:rsidP="00D133AD">
      <w:pPr>
        <w:pStyle w:val="Titre1"/>
      </w:pPr>
      <w:bookmarkStart w:id="2" w:name="_Toc67517632"/>
      <w:r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 wp14:anchorId="420B0454" wp14:editId="3F15D5B5">
            <wp:simplePos x="0" y="0"/>
            <wp:positionH relativeFrom="column">
              <wp:posOffset>3931193</wp:posOffset>
            </wp:positionH>
            <wp:positionV relativeFrom="paragraph">
              <wp:posOffset>85395</wp:posOffset>
            </wp:positionV>
            <wp:extent cx="2463421" cy="1776953"/>
            <wp:effectExtent l="0" t="0" r="0" b="0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63421" cy="17769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1852">
        <w:t>MISE EN SITUATION</w:t>
      </w:r>
      <w:bookmarkEnd w:id="2"/>
    </w:p>
    <w:p w14:paraId="5544A782" w14:textId="17381BFD" w:rsidR="001908CA" w:rsidRPr="001908CA" w:rsidRDefault="001908CA" w:rsidP="001908CA">
      <w:pPr>
        <w:rPr>
          <w:lang w:val="fr-FR"/>
        </w:rPr>
      </w:pPr>
      <w:r>
        <w:rPr>
          <w:lang w:val="fr-FR"/>
        </w:rPr>
        <w:t xml:space="preserve">Le </w:t>
      </w:r>
      <w:r>
        <w:rPr>
          <w:b/>
          <w:lang w:val="fr-FR"/>
        </w:rPr>
        <w:t xml:space="preserve">Robot </w:t>
      </w:r>
      <w:r w:rsidR="007B3D9A">
        <w:rPr>
          <w:b/>
          <w:lang w:val="fr-FR"/>
        </w:rPr>
        <w:t xml:space="preserve">SCARA </w:t>
      </w:r>
      <w:r>
        <w:rPr>
          <w:lang w:val="fr-FR"/>
        </w:rPr>
        <w:t xml:space="preserve">est un robot </w:t>
      </w:r>
      <w:r w:rsidR="007B3D9A">
        <w:rPr>
          <w:b/>
          <w:bCs/>
          <w:lang w:val="fr-FR"/>
        </w:rPr>
        <w:t>4</w:t>
      </w:r>
      <w:r w:rsidRPr="003F3A2A">
        <w:rPr>
          <w:b/>
          <w:bCs/>
          <w:lang w:val="fr-FR"/>
        </w:rPr>
        <w:t xml:space="preserve"> axes</w:t>
      </w:r>
      <w:r>
        <w:rPr>
          <w:lang w:val="fr-FR"/>
        </w:rPr>
        <w:t xml:space="preserve"> </w:t>
      </w:r>
      <w:r w:rsidRPr="003F3A2A">
        <w:rPr>
          <w:lang w:val="fr-FR"/>
        </w:rPr>
        <w:t xml:space="preserve">compact </w:t>
      </w:r>
      <w:r w:rsidR="007B3D9A">
        <w:rPr>
          <w:lang w:val="fr-FR"/>
        </w:rPr>
        <w:t>utilisé lors d’opérations de chargement et/ou déchargement sur des lignes de productions automatisées</w:t>
      </w:r>
      <w:r w:rsidRPr="003F3A2A">
        <w:rPr>
          <w:lang w:val="fr-FR"/>
        </w:rPr>
        <w:t xml:space="preserve">. </w:t>
      </w:r>
    </w:p>
    <w:p w14:paraId="1DD7C1F6" w14:textId="624D1775" w:rsidR="00AE6644" w:rsidRDefault="007B3D9A" w:rsidP="003F3A2A">
      <w:pPr>
        <w:rPr>
          <w:lang w:val="fr-FR"/>
        </w:rPr>
      </w:pPr>
      <w:r w:rsidRPr="007B3D9A">
        <w:rPr>
          <w:lang w:val="fr-FR"/>
        </w:rPr>
        <w:t>Son espace de travail est cylindrique. Il est généralement choisi pour sa grande précision, sa rapidité d’action, son faible encombrement et son prix.</w:t>
      </w:r>
    </w:p>
    <w:p w14:paraId="7938C8D0" w14:textId="2079648B" w:rsidR="00DE3339" w:rsidRDefault="00BF6693" w:rsidP="003F3A2A">
      <w:pPr>
        <w:rPr>
          <w:lang w:val="fr-FR"/>
        </w:rPr>
      </w:pPr>
      <w:r>
        <w:rPr>
          <w:noProof/>
          <w:lang w:val="fr-FR" w:eastAsia="fr-FR"/>
        </w:rPr>
        <w:drawing>
          <wp:anchor distT="0" distB="0" distL="114300" distR="114300" simplePos="0" relativeHeight="251672576" behindDoc="0" locked="0" layoutInCell="1" allowOverlap="1" wp14:anchorId="7DB8195D" wp14:editId="6C12ED0E">
            <wp:simplePos x="0" y="0"/>
            <wp:positionH relativeFrom="column">
              <wp:posOffset>2773045</wp:posOffset>
            </wp:positionH>
            <wp:positionV relativeFrom="paragraph">
              <wp:posOffset>130175</wp:posOffset>
            </wp:positionV>
            <wp:extent cx="3803650" cy="2425700"/>
            <wp:effectExtent l="0" t="0" r="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0" cy="242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1FFBB4" w14:textId="4A042949" w:rsidR="00BF6693" w:rsidRDefault="00BF6693" w:rsidP="003F3A2A">
      <w:pPr>
        <w:rPr>
          <w:lang w:val="fr-FR"/>
        </w:rPr>
      </w:pPr>
      <w:r>
        <w:rPr>
          <w:noProof/>
          <w:lang w:val="fr-FR" w:eastAsia="fr-FR"/>
        </w:rPr>
        <w:drawing>
          <wp:anchor distT="0" distB="0" distL="114300" distR="114300" simplePos="0" relativeHeight="251666432" behindDoc="0" locked="0" layoutInCell="1" allowOverlap="1" wp14:anchorId="523B079F" wp14:editId="20F6926F">
            <wp:simplePos x="0" y="0"/>
            <wp:positionH relativeFrom="column">
              <wp:posOffset>56816</wp:posOffset>
            </wp:positionH>
            <wp:positionV relativeFrom="paragraph">
              <wp:posOffset>207010</wp:posOffset>
            </wp:positionV>
            <wp:extent cx="2441575" cy="2408555"/>
            <wp:effectExtent l="0" t="0" r="0" b="0"/>
            <wp:wrapSquare wrapText="bothSides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1575" cy="240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fr-FR"/>
        </w:rPr>
        <w:t>E</w:t>
      </w:r>
      <w:r w:rsidR="006163AA">
        <w:rPr>
          <w:lang w:val="fr-FR"/>
        </w:rPr>
        <w:t>xtrait de la documentation technique :</w:t>
      </w:r>
    </w:p>
    <w:p w14:paraId="0877E98F" w14:textId="2F300C6F" w:rsidR="006163AA" w:rsidRDefault="008E12AF">
      <w:pPr>
        <w:jc w:val="left"/>
        <w:rPr>
          <w:lang w:val="fr-FR"/>
        </w:rPr>
      </w:pPr>
      <w:r>
        <w:rPr>
          <w:noProof/>
          <w:lang w:val="fr-FR" w:eastAsia="fr-FR"/>
        </w:rPr>
        <w:drawing>
          <wp:anchor distT="0" distB="0" distL="114300" distR="114300" simplePos="0" relativeHeight="251673600" behindDoc="1" locked="0" layoutInCell="1" allowOverlap="1" wp14:anchorId="7194769D" wp14:editId="0F47C356">
            <wp:simplePos x="0" y="0"/>
            <wp:positionH relativeFrom="column">
              <wp:posOffset>-78740</wp:posOffset>
            </wp:positionH>
            <wp:positionV relativeFrom="paragraph">
              <wp:posOffset>2237105</wp:posOffset>
            </wp:positionV>
            <wp:extent cx="6292850" cy="3028950"/>
            <wp:effectExtent l="0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285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63AA">
        <w:rPr>
          <w:lang w:val="fr-FR"/>
        </w:rPr>
        <w:br w:type="page"/>
      </w:r>
    </w:p>
    <w:p w14:paraId="72A06281" w14:textId="30DA860E" w:rsidR="00515072" w:rsidRDefault="00511AD1" w:rsidP="000C53DB">
      <w:pPr>
        <w:rPr>
          <w:lang w:val="fr-FR"/>
        </w:rPr>
      </w:pPr>
      <w:r>
        <w:rPr>
          <w:noProof/>
          <w:lang w:val="fr-FR"/>
        </w:rPr>
        <w:lastRenderedPageBreak/>
        <w:drawing>
          <wp:anchor distT="0" distB="0" distL="114300" distR="114300" simplePos="0" relativeHeight="251674624" behindDoc="0" locked="0" layoutInCell="1" allowOverlap="1" wp14:anchorId="6425D38A" wp14:editId="1B5E717F">
            <wp:simplePos x="0" y="0"/>
            <wp:positionH relativeFrom="column">
              <wp:posOffset>3143639</wp:posOffset>
            </wp:positionH>
            <wp:positionV relativeFrom="paragraph">
              <wp:posOffset>509</wp:posOffset>
            </wp:positionV>
            <wp:extent cx="3244215" cy="2676525"/>
            <wp:effectExtent l="0" t="0" r="0" b="952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21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5072">
        <w:rPr>
          <w:lang w:val="fr-FR"/>
        </w:rPr>
        <w:t xml:space="preserve">Ce robot sera utilisé sur une machine d’assemblage d’un </w:t>
      </w:r>
      <w:r w:rsidR="00515072" w:rsidRPr="00511AD1">
        <w:rPr>
          <w:b/>
          <w:bCs/>
          <w:lang w:val="fr-FR"/>
        </w:rPr>
        <w:t>récipient</w:t>
      </w:r>
      <w:r w:rsidR="00515072">
        <w:rPr>
          <w:lang w:val="fr-FR"/>
        </w:rPr>
        <w:t xml:space="preserve"> constitué d’un </w:t>
      </w:r>
      <w:r w:rsidRPr="00511AD1">
        <w:rPr>
          <w:b/>
          <w:bCs/>
          <w:lang w:val="fr-FR"/>
        </w:rPr>
        <w:t>flacon</w:t>
      </w:r>
      <w:r>
        <w:rPr>
          <w:lang w:val="fr-FR"/>
        </w:rPr>
        <w:t xml:space="preserve"> sur lequel est </w:t>
      </w:r>
      <w:r w:rsidR="00515072">
        <w:rPr>
          <w:lang w:val="fr-FR"/>
        </w:rPr>
        <w:t>serti un</w:t>
      </w:r>
      <w:r w:rsidRPr="00511AD1">
        <w:rPr>
          <w:lang w:val="fr-FR"/>
        </w:rPr>
        <w:t xml:space="preserve"> </w:t>
      </w:r>
      <w:r w:rsidRPr="00511AD1">
        <w:rPr>
          <w:b/>
          <w:bCs/>
          <w:lang w:val="fr-FR"/>
        </w:rPr>
        <w:t>bouchon</w:t>
      </w:r>
      <w:r w:rsidR="00515072">
        <w:rPr>
          <w:lang w:val="fr-FR"/>
        </w:rPr>
        <w:t xml:space="preserve">. Ce récipient contient un produit </w:t>
      </w:r>
      <w:r>
        <w:rPr>
          <w:lang w:val="fr-FR"/>
        </w:rPr>
        <w:t>pulvérulent</w:t>
      </w:r>
      <w:r w:rsidR="00515072">
        <w:rPr>
          <w:lang w:val="fr-FR"/>
        </w:rPr>
        <w:t xml:space="preserve"> (poudre).</w:t>
      </w:r>
    </w:p>
    <w:p w14:paraId="33D5601E" w14:textId="77777777" w:rsidR="000C53DB" w:rsidRDefault="000C53DB" w:rsidP="000C53DB">
      <w:pPr>
        <w:rPr>
          <w:lang w:val="fr-FR"/>
        </w:rPr>
      </w:pPr>
    </w:p>
    <w:p w14:paraId="5D75C1C3" w14:textId="77777777" w:rsidR="000C53DB" w:rsidRDefault="000C53DB" w:rsidP="000C53DB">
      <w:pPr>
        <w:rPr>
          <w:lang w:val="fr-FR"/>
        </w:rPr>
      </w:pPr>
    </w:p>
    <w:p w14:paraId="64710381" w14:textId="1BD53598" w:rsidR="00515072" w:rsidRDefault="00515072" w:rsidP="000C53DB">
      <w:pPr>
        <w:rPr>
          <w:lang w:val="fr-FR"/>
        </w:rPr>
      </w:pPr>
      <w:r>
        <w:rPr>
          <w:lang w:val="fr-FR"/>
        </w:rPr>
        <w:t xml:space="preserve">La machine comporte un plateau tournant avec </w:t>
      </w:r>
      <w:r w:rsidR="00511AD1">
        <w:rPr>
          <w:lang w:val="fr-FR"/>
        </w:rPr>
        <w:t>six</w:t>
      </w:r>
      <w:r>
        <w:rPr>
          <w:lang w:val="fr-FR"/>
        </w:rPr>
        <w:t xml:space="preserve"> postes :</w:t>
      </w:r>
    </w:p>
    <w:p w14:paraId="5EA064B9" w14:textId="77777777" w:rsidR="00515072" w:rsidRPr="00511AD1" w:rsidRDefault="00515072" w:rsidP="00511AD1">
      <w:pPr>
        <w:pStyle w:val="Paragraphedeliste"/>
        <w:numPr>
          <w:ilvl w:val="0"/>
          <w:numId w:val="40"/>
        </w:numPr>
        <w:rPr>
          <w:lang w:val="fr-FR"/>
        </w:rPr>
      </w:pPr>
      <w:r w:rsidRPr="00511AD1">
        <w:rPr>
          <w:lang w:val="fr-FR"/>
        </w:rPr>
        <w:t>Poste 1 : Contrôle absence du flacon</w:t>
      </w:r>
    </w:p>
    <w:p w14:paraId="4A44E685" w14:textId="77777777" w:rsidR="00515072" w:rsidRPr="00511AD1" w:rsidRDefault="00515072" w:rsidP="00511AD1">
      <w:pPr>
        <w:pStyle w:val="Paragraphedeliste"/>
        <w:numPr>
          <w:ilvl w:val="0"/>
          <w:numId w:val="40"/>
        </w:numPr>
        <w:rPr>
          <w:lang w:val="fr-FR"/>
        </w:rPr>
      </w:pPr>
      <w:r w:rsidRPr="00511AD1">
        <w:rPr>
          <w:lang w:val="fr-FR"/>
        </w:rPr>
        <w:t>Poste 2 : Dépose du flacon</w:t>
      </w:r>
    </w:p>
    <w:p w14:paraId="504C69F0" w14:textId="77777777" w:rsidR="00515072" w:rsidRPr="00511AD1" w:rsidRDefault="00515072" w:rsidP="00511AD1">
      <w:pPr>
        <w:pStyle w:val="Paragraphedeliste"/>
        <w:numPr>
          <w:ilvl w:val="0"/>
          <w:numId w:val="40"/>
        </w:numPr>
        <w:rPr>
          <w:lang w:val="fr-FR"/>
        </w:rPr>
      </w:pPr>
      <w:r w:rsidRPr="00511AD1">
        <w:rPr>
          <w:lang w:val="fr-FR"/>
        </w:rPr>
        <w:t>Poste 3 : Remplissage du flacon</w:t>
      </w:r>
    </w:p>
    <w:p w14:paraId="1E88EC10" w14:textId="77777777" w:rsidR="00515072" w:rsidRPr="00511AD1" w:rsidRDefault="00515072" w:rsidP="00511AD1">
      <w:pPr>
        <w:pStyle w:val="Paragraphedeliste"/>
        <w:numPr>
          <w:ilvl w:val="0"/>
          <w:numId w:val="40"/>
        </w:numPr>
        <w:rPr>
          <w:lang w:val="fr-FR"/>
        </w:rPr>
      </w:pPr>
      <w:r w:rsidRPr="00511AD1">
        <w:rPr>
          <w:lang w:val="fr-FR"/>
        </w:rPr>
        <w:t>Poste 4 : Dépose du bouchon</w:t>
      </w:r>
    </w:p>
    <w:p w14:paraId="05D4ED6B" w14:textId="77777777" w:rsidR="00515072" w:rsidRPr="00511AD1" w:rsidRDefault="00515072" w:rsidP="00511AD1">
      <w:pPr>
        <w:pStyle w:val="Paragraphedeliste"/>
        <w:numPr>
          <w:ilvl w:val="0"/>
          <w:numId w:val="40"/>
        </w:numPr>
        <w:rPr>
          <w:lang w:val="fr-FR"/>
        </w:rPr>
      </w:pPr>
      <w:r w:rsidRPr="00511AD1">
        <w:rPr>
          <w:lang w:val="fr-FR"/>
        </w:rPr>
        <w:t>Poste 5 : Sertissage du bouchon</w:t>
      </w:r>
    </w:p>
    <w:p w14:paraId="54A4DFE9" w14:textId="77777777" w:rsidR="00515072" w:rsidRPr="00511AD1" w:rsidRDefault="00515072" w:rsidP="00511AD1">
      <w:pPr>
        <w:pStyle w:val="Paragraphedeliste"/>
        <w:numPr>
          <w:ilvl w:val="0"/>
          <w:numId w:val="40"/>
        </w:numPr>
        <w:rPr>
          <w:lang w:val="fr-FR"/>
        </w:rPr>
      </w:pPr>
      <w:r w:rsidRPr="00511AD1">
        <w:rPr>
          <w:lang w:val="fr-FR"/>
        </w:rPr>
        <w:t>Poste 6 : Déchargement du récipient</w:t>
      </w:r>
    </w:p>
    <w:p w14:paraId="220FB229" w14:textId="504407A3" w:rsidR="006163AA" w:rsidRDefault="006163AA" w:rsidP="003F3A2A">
      <w:pPr>
        <w:rPr>
          <w:lang w:val="fr-FR"/>
        </w:rPr>
      </w:pPr>
    </w:p>
    <w:p w14:paraId="652CA9B8" w14:textId="27BE31E9" w:rsidR="006163AA" w:rsidRDefault="003E1D4C" w:rsidP="003F3A2A">
      <w:pPr>
        <w:rPr>
          <w:lang w:val="fr-FR"/>
        </w:rPr>
      </w:pPr>
      <w:r>
        <w:rPr>
          <w:lang w:val="fr-FR"/>
        </w:rPr>
        <w:t>Seul, le poste 6 sera étudié.</w:t>
      </w:r>
    </w:p>
    <w:p w14:paraId="35487622" w14:textId="25FC50F3" w:rsidR="00492F9B" w:rsidRDefault="00492F9B" w:rsidP="003F3A2A">
      <w:pPr>
        <w:rPr>
          <w:lang w:val="fr-FR"/>
        </w:rPr>
      </w:pPr>
      <w:r>
        <w:rPr>
          <w:noProof/>
          <w:lang w:val="fr-FR" w:eastAsia="fr-FR"/>
        </w:rPr>
        <mc:AlternateContent>
          <mc:Choice Requires="wpc">
            <w:drawing>
              <wp:anchor distT="0" distB="0" distL="114300" distR="114300" simplePos="0" relativeHeight="251671552" behindDoc="1" locked="0" layoutInCell="1" allowOverlap="1" wp14:anchorId="352C04C9" wp14:editId="4E3DB698">
                <wp:simplePos x="0" y="0"/>
                <wp:positionH relativeFrom="column">
                  <wp:posOffset>102235</wp:posOffset>
                </wp:positionH>
                <wp:positionV relativeFrom="paragraph">
                  <wp:posOffset>292261</wp:posOffset>
                </wp:positionV>
                <wp:extent cx="6155055" cy="3663950"/>
                <wp:effectExtent l="0" t="0" r="17145" b="0"/>
                <wp:wrapTopAndBottom/>
                <wp:docPr id="25" name="Zone de dessin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3" name="Image 3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266590" y="0"/>
                            <a:ext cx="5241014" cy="36639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" name="Légende : flèche courbée 29"/>
                        <wps:cNvSpPr/>
                        <wps:spPr>
                          <a:xfrm>
                            <a:off x="61874" y="139764"/>
                            <a:ext cx="934720" cy="271761"/>
                          </a:xfrm>
                          <a:prstGeom prst="borderCallout2">
                            <a:avLst>
                              <a:gd name="adj1" fmla="val 23524"/>
                              <a:gd name="adj2" fmla="val 102529"/>
                              <a:gd name="adj3" fmla="val 23525"/>
                              <a:gd name="adj4" fmla="val 118832"/>
                              <a:gd name="adj5" fmla="val 76101"/>
                              <a:gd name="adj6" fmla="val 169091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AC2BF10" w14:textId="0758E587" w:rsidR="0080291B" w:rsidRPr="0080291B" w:rsidRDefault="0080291B" w:rsidP="0080291B">
                              <w:pPr>
                                <w:jc w:val="center"/>
                                <w:rPr>
                                  <w:sz w:val="24"/>
                                  <w:szCs w:val="24"/>
                                  <w:lang w:val="fr-FR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  <w:lang w:val="fr-FR"/>
                                </w:rPr>
                                <w:t>Robot SCARA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Légende : flèche courbée 31"/>
                        <wps:cNvSpPr/>
                        <wps:spPr>
                          <a:xfrm>
                            <a:off x="5091614" y="381467"/>
                            <a:ext cx="1060394" cy="271145"/>
                          </a:xfrm>
                          <a:prstGeom prst="borderCallout2">
                            <a:avLst>
                              <a:gd name="adj1" fmla="val 32321"/>
                              <a:gd name="adj2" fmla="val -4699"/>
                              <a:gd name="adj3" fmla="val 32078"/>
                              <a:gd name="adj4" fmla="val -18733"/>
                              <a:gd name="adj5" fmla="val 263127"/>
                              <a:gd name="adj6" fmla="val -63814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F054234" w14:textId="7F64E476" w:rsidR="00097AB7" w:rsidRDefault="00097AB7" w:rsidP="00097AB7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Plateau tournant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Légende : flèche courbée 33"/>
                        <wps:cNvSpPr/>
                        <wps:spPr>
                          <a:xfrm>
                            <a:off x="137238" y="2742367"/>
                            <a:ext cx="449404" cy="271145"/>
                          </a:xfrm>
                          <a:prstGeom prst="borderCallout2">
                            <a:avLst>
                              <a:gd name="adj1" fmla="val 23524"/>
                              <a:gd name="adj2" fmla="val 102529"/>
                              <a:gd name="adj3" fmla="val 23525"/>
                              <a:gd name="adj4" fmla="val 118832"/>
                              <a:gd name="adj5" fmla="val -35818"/>
                              <a:gd name="adj6" fmla="val 222065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683B0C7" w14:textId="49BF0BA1" w:rsidR="00097AB7" w:rsidRDefault="00097AB7" w:rsidP="00097AB7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Table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Légende : flèche courbée 26"/>
                        <wps:cNvSpPr/>
                        <wps:spPr>
                          <a:xfrm>
                            <a:off x="5233959" y="1333385"/>
                            <a:ext cx="682346" cy="271145"/>
                          </a:xfrm>
                          <a:prstGeom prst="borderCallout2">
                            <a:avLst>
                              <a:gd name="adj1" fmla="val 32321"/>
                              <a:gd name="adj2" fmla="val -4699"/>
                              <a:gd name="adj3" fmla="val 32078"/>
                              <a:gd name="adj4" fmla="val -18733"/>
                              <a:gd name="adj5" fmla="val 199336"/>
                              <a:gd name="adj6" fmla="val -96364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CDBDC9C" w14:textId="48AEC284" w:rsidR="008B1C4F" w:rsidRDefault="008B1C4F" w:rsidP="008B1C4F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Flacon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Légende : flèche courbée 27"/>
                        <wps:cNvSpPr/>
                        <wps:spPr>
                          <a:xfrm>
                            <a:off x="2851168" y="139764"/>
                            <a:ext cx="639564" cy="235125"/>
                          </a:xfrm>
                          <a:prstGeom prst="borderCallout2">
                            <a:avLst>
                              <a:gd name="adj1" fmla="val 29218"/>
                              <a:gd name="adj2" fmla="val 103626"/>
                              <a:gd name="adj3" fmla="val 30009"/>
                              <a:gd name="adj4" fmla="val 124239"/>
                              <a:gd name="adj5" fmla="val 184134"/>
                              <a:gd name="adj6" fmla="val 199823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B06792D" w14:textId="67B8ABDD" w:rsidR="008B1C4F" w:rsidRDefault="008B1C4F" w:rsidP="008B1C4F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Bouchon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Légende : flèche courbée 32"/>
                        <wps:cNvSpPr/>
                        <wps:spPr>
                          <a:xfrm>
                            <a:off x="3556175" y="3268638"/>
                            <a:ext cx="2278242" cy="296733"/>
                          </a:xfrm>
                          <a:prstGeom prst="borderCallout2">
                            <a:avLst>
                              <a:gd name="adj1" fmla="val 18750"/>
                              <a:gd name="adj2" fmla="val -8333"/>
                              <a:gd name="adj3" fmla="val 18750"/>
                              <a:gd name="adj4" fmla="val -16667"/>
                              <a:gd name="adj5" fmla="val -113060"/>
                              <a:gd name="adj6" fmla="val -41835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938C0E1" w14:textId="75AB7DB0" w:rsidR="00097AB7" w:rsidRPr="00C73AE2" w:rsidRDefault="00106740" w:rsidP="00097AB7">
                              <w:pPr>
                                <w:jc w:val="center"/>
                                <w:rPr>
                                  <w:sz w:val="24"/>
                                  <w:szCs w:val="24"/>
                                  <w:lang w:val="fr-FR"/>
                                </w:rPr>
                              </w:pPr>
                              <w:r w:rsidRPr="00C73AE2">
                                <w:rPr>
                                  <w:color w:val="000000"/>
                                  <w:sz w:val="16"/>
                                  <w:szCs w:val="16"/>
                                  <w:lang w:val="fr-FR"/>
                                </w:rPr>
                                <w:t xml:space="preserve">Plateau </w:t>
                              </w:r>
                              <w:r w:rsidR="00511AD1" w:rsidRPr="00C73AE2">
                                <w:rPr>
                                  <w:color w:val="000000"/>
                                  <w:sz w:val="16"/>
                                  <w:szCs w:val="16"/>
                                  <w:lang w:val="fr-FR"/>
                                </w:rPr>
                                <w:t xml:space="preserve">de </w:t>
                              </w:r>
                              <w:r w:rsidR="000C53DB" w:rsidRPr="00511AD1">
                                <w:rPr>
                                  <w:color w:val="000000"/>
                                  <w:sz w:val="16"/>
                                  <w:szCs w:val="16"/>
                                  <w:lang w:val="fr-FR"/>
                                </w:rPr>
                                <w:t>déchargement</w:t>
                              </w:r>
                              <w:r w:rsidR="00C73AE2">
                                <w:rPr>
                                  <w:color w:val="000000"/>
                                  <w:sz w:val="16"/>
                                  <w:szCs w:val="16"/>
                                  <w:lang w:val="fr-FR"/>
                                </w:rPr>
                                <w:t xml:space="preserve"> des récipients.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Légende : flèche courbée 21"/>
                        <wps:cNvSpPr/>
                        <wps:spPr>
                          <a:xfrm>
                            <a:off x="5233959" y="822214"/>
                            <a:ext cx="638865" cy="271145"/>
                          </a:xfrm>
                          <a:prstGeom prst="borderCallout2">
                            <a:avLst>
                              <a:gd name="adj1" fmla="val 32321"/>
                              <a:gd name="adj2" fmla="val -4699"/>
                              <a:gd name="adj3" fmla="val 32078"/>
                              <a:gd name="adj4" fmla="val -18733"/>
                              <a:gd name="adj5" fmla="val 154035"/>
                              <a:gd name="adj6" fmla="val -72874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3AABEC2" w14:textId="4556276B" w:rsidR="00C73AE2" w:rsidRDefault="00C73AE2" w:rsidP="00C73AE2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Poudre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2C04C9" id="Zone de dessin 25" o:spid="_x0000_s1026" editas="canvas" style="position:absolute;left:0;text-align:left;margin-left:8.05pt;margin-top:23pt;width:484.65pt;height:288.5pt;z-index:-251644928;mso-width-relative:margin;mso-height-relative:margin" coordsize="61550,366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1550;height:36639;visibility:visible;mso-wrap-style:square" filled="t">
                  <v:fill o:detectmouseclick="t"/>
                  <v:path o:connecttype="none"/>
                </v:shape>
                <v:shape id="Image 3" o:spid="_x0000_s1028" type="#_x0000_t75" style="position:absolute;left:2665;width:52411;height:36639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">
                  <v:imagedata r:id="rId16" o:title=""/>
                </v:shape>
                <v:shapetype id="_x0000_t48" coordsize="21600,21600" o:spt="48" adj="-10080,24300,-3600,4050,-1800,4050" path="m@0@1l@2@3@4@5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/>
                </v:shapetype>
                <v:shape id="Légende : flèche courbée 29" o:spid="_x0000_s1029" type="#_x0000_t48" style="position:absolute;left:618;top:1397;width:9347;height:2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" adj="36524,16438,25668,5081,22146,5081" filled="f" strokecolor="black [3213]">
                  <v:stroke startarrow="block"/>
                  <v:textbox>
                    <w:txbxContent>
                      <w:p w14:paraId="3AC2BF10" w14:textId="0758E587" w:rsidR="0080291B" w:rsidRPr="0080291B" w:rsidRDefault="0080291B" w:rsidP="0080291B">
                        <w:pPr>
                          <w:jc w:val="center"/>
                          <w:rPr>
                            <w:sz w:val="24"/>
                            <w:szCs w:val="24"/>
                            <w:lang w:val="fr-FR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  <w:lang w:val="fr-FR"/>
                          </w:rPr>
                          <w:t>Robot SCARA</w:t>
                        </w:r>
                      </w:p>
                    </w:txbxContent>
                  </v:textbox>
                  <o:callout v:ext="edit" minusx="t" minusy="t"/>
                </v:shape>
                <v:shape id="Légende : flèche courbée 31" o:spid="_x0000_s1030" type="#_x0000_t48" style="position:absolute;left:50916;top:3814;width:10604;height:27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" adj="-13784,56835,-4046,6929,-1015,6981" filled="f" strokecolor="black [3213]">
                  <v:stroke startarrow="block"/>
                  <v:textbox>
                    <w:txbxContent>
                      <w:p w14:paraId="5F054234" w14:textId="7F64E476" w:rsidR="00097AB7" w:rsidRDefault="00097AB7" w:rsidP="00097AB7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Plateau tournant</w:t>
                        </w:r>
                      </w:p>
                    </w:txbxContent>
                  </v:textbox>
                  <o:callout v:ext="edit" minusy="t"/>
                </v:shape>
                <v:shape id="Légende : flèche courbée 33" o:spid="_x0000_s1031" type="#_x0000_t48" style="position:absolute;left:1372;top:27423;width:4494;height:27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" adj="47966,-7737,25668,5081,22146,5081" filled="f" strokecolor="black [3213]">
                  <v:stroke startarrow="block"/>
                  <v:textbox>
                    <w:txbxContent>
                      <w:p w14:paraId="6683B0C7" w14:textId="49BF0BA1" w:rsidR="00097AB7" w:rsidRDefault="00097AB7" w:rsidP="00097AB7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Table</w:t>
                        </w:r>
                      </w:p>
                    </w:txbxContent>
                  </v:textbox>
                  <o:callout v:ext="edit" minusx="t"/>
                </v:shape>
                <v:shape id="Légende : flèche courbée 26" o:spid="_x0000_s1032" type="#_x0000_t48" style="position:absolute;left:52339;top:13333;width:6824;height:27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" adj="-20815,43057,-4046,6929,-1015,6981" filled="f" strokecolor="black [3213]">
                  <v:stroke startarrow="block"/>
                  <v:textbox>
                    <w:txbxContent>
                      <w:p w14:paraId="4CDBDC9C" w14:textId="48AEC284" w:rsidR="008B1C4F" w:rsidRDefault="008B1C4F" w:rsidP="008B1C4F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Flacon</w:t>
                        </w:r>
                      </w:p>
                    </w:txbxContent>
                  </v:textbox>
                  <o:callout v:ext="edit" minusy="t"/>
                </v:shape>
                <v:shape id="Légende : flèche courbée 27" o:spid="_x0000_s1033" type="#_x0000_t48" style="position:absolute;left:28511;top:1397;width:6396;height:23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" adj="43162,39773,26836,6482,22383,6311" filled="f" strokecolor="black [3213]">
                  <v:stroke startarrow="block"/>
                  <v:textbox>
                    <w:txbxContent>
                      <w:p w14:paraId="0B06792D" w14:textId="67B8ABDD" w:rsidR="008B1C4F" w:rsidRDefault="008B1C4F" w:rsidP="008B1C4F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Bouchon</w:t>
                        </w:r>
                      </w:p>
                    </w:txbxContent>
                  </v:textbox>
                  <o:callout v:ext="edit" minusx="t" minusy="t"/>
                </v:shape>
                <v:shape id="Légende : flèche courbée 32" o:spid="_x0000_s1034" type="#_x0000_t48" style="position:absolute;left:35561;top:32686;width:22783;height:29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" adj="-9036,-24421" filled="f" strokecolor="black [3213]">
                  <v:stroke startarrow="block"/>
                  <v:textbox>
                    <w:txbxContent>
                      <w:p w14:paraId="0938C0E1" w14:textId="75AB7DB0" w:rsidR="00097AB7" w:rsidRPr="00C73AE2" w:rsidRDefault="00106740" w:rsidP="00097AB7">
                        <w:pPr>
                          <w:jc w:val="center"/>
                          <w:rPr>
                            <w:sz w:val="24"/>
                            <w:szCs w:val="24"/>
                            <w:lang w:val="fr-FR"/>
                          </w:rPr>
                        </w:pPr>
                        <w:r w:rsidRPr="00C73AE2">
                          <w:rPr>
                            <w:color w:val="000000"/>
                            <w:sz w:val="16"/>
                            <w:szCs w:val="16"/>
                            <w:lang w:val="fr-FR"/>
                          </w:rPr>
                          <w:t xml:space="preserve">Plateau </w:t>
                        </w:r>
                        <w:r w:rsidR="00511AD1" w:rsidRPr="00C73AE2">
                          <w:rPr>
                            <w:color w:val="000000"/>
                            <w:sz w:val="16"/>
                            <w:szCs w:val="16"/>
                            <w:lang w:val="fr-FR"/>
                          </w:rPr>
                          <w:t xml:space="preserve">de </w:t>
                        </w:r>
                        <w:r w:rsidR="000C53DB" w:rsidRPr="00511AD1">
                          <w:rPr>
                            <w:color w:val="000000"/>
                            <w:sz w:val="16"/>
                            <w:szCs w:val="16"/>
                            <w:lang w:val="fr-FR"/>
                          </w:rPr>
                          <w:t>déchargement</w:t>
                        </w:r>
                        <w:r w:rsidR="00C73AE2">
                          <w:rPr>
                            <w:color w:val="000000"/>
                            <w:sz w:val="16"/>
                            <w:szCs w:val="16"/>
                            <w:lang w:val="fr-FR"/>
                          </w:rPr>
                          <w:t xml:space="preserve"> des récipients.</w:t>
                        </w:r>
                      </w:p>
                    </w:txbxContent>
                  </v:textbox>
                </v:shape>
                <v:shape id="Légende : flèche courbée 21" o:spid="_x0000_s1035" type="#_x0000_t48" style="position:absolute;left:52339;top:8222;width:6389;height:27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" adj="-15741,33272,-4046,6929,-1015,6981" filled="f" strokecolor="black [3213]">
                  <v:stroke startarrow="block"/>
                  <v:textbox>
                    <w:txbxContent>
                      <w:p w14:paraId="43AABEC2" w14:textId="4556276B" w:rsidR="00C73AE2" w:rsidRDefault="00C73AE2" w:rsidP="00C73AE2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Poudre</w:t>
                        </w:r>
                      </w:p>
                    </w:txbxContent>
                  </v:textbox>
                  <o:callout v:ext="edit" minusy="t"/>
                </v:shape>
                <w10:wrap type="topAndBottom"/>
              </v:group>
            </w:pict>
          </mc:Fallback>
        </mc:AlternateContent>
      </w:r>
    </w:p>
    <w:p w14:paraId="0AECD6C7" w14:textId="61160CF7" w:rsidR="000C53DB" w:rsidRDefault="000C53DB" w:rsidP="003F3A2A">
      <w:pPr>
        <w:rPr>
          <w:lang w:val="fr-FR"/>
        </w:rPr>
      </w:pPr>
    </w:p>
    <w:p w14:paraId="7B47D4A8" w14:textId="19EBD6A4" w:rsidR="001908CA" w:rsidRDefault="001908CA" w:rsidP="001908CA">
      <w:pPr>
        <w:pStyle w:val="Titre1"/>
      </w:pPr>
      <w:bookmarkStart w:id="3" w:name="_Toc67517633"/>
      <w:r>
        <w:t>DONNEES</w:t>
      </w:r>
      <w:bookmarkEnd w:id="3"/>
    </w:p>
    <w:p w14:paraId="0DB63CB3" w14:textId="3092C5CD" w:rsidR="00877080" w:rsidRPr="00492F9B" w:rsidRDefault="000B2297" w:rsidP="00492F9B">
      <w:pPr>
        <w:pStyle w:val="Paragraphedeliste"/>
        <w:numPr>
          <w:ilvl w:val="0"/>
          <w:numId w:val="41"/>
        </w:numPr>
        <w:rPr>
          <w:lang w:val="fr-FR"/>
        </w:rPr>
      </w:pPr>
      <w:r w:rsidRPr="00492F9B">
        <w:rPr>
          <w:lang w:val="fr-FR"/>
        </w:rPr>
        <w:t>Fichier d’assemblage ROBOT SCARA SEUL</w:t>
      </w:r>
      <w:r w:rsidR="00492F9B" w:rsidRPr="00492F9B">
        <w:rPr>
          <w:lang w:val="fr-FR"/>
        </w:rPr>
        <w:t>,</w:t>
      </w:r>
    </w:p>
    <w:p w14:paraId="234368AF" w14:textId="09BB287C" w:rsidR="00725FDF" w:rsidRPr="00492F9B" w:rsidRDefault="00BF6693" w:rsidP="00492F9B">
      <w:pPr>
        <w:pStyle w:val="Paragraphedeliste"/>
        <w:numPr>
          <w:ilvl w:val="0"/>
          <w:numId w:val="41"/>
        </w:numPr>
        <w:rPr>
          <w:lang w:val="fr-FR"/>
        </w:rPr>
      </w:pPr>
      <w:r w:rsidRPr="00492F9B">
        <w:rPr>
          <w:lang w:val="fr-FR"/>
        </w:rPr>
        <w:t>Fichier d’assemblage MACHINE</w:t>
      </w:r>
      <w:r w:rsidR="00492F9B" w:rsidRPr="00492F9B">
        <w:rPr>
          <w:lang w:val="fr-FR"/>
        </w:rPr>
        <w:t>,</w:t>
      </w:r>
    </w:p>
    <w:p w14:paraId="0A924588" w14:textId="6C0CDCCF" w:rsidR="00BF6693" w:rsidRPr="00492F9B" w:rsidRDefault="00BF6693" w:rsidP="00492F9B">
      <w:pPr>
        <w:pStyle w:val="Paragraphedeliste"/>
        <w:numPr>
          <w:ilvl w:val="0"/>
          <w:numId w:val="41"/>
        </w:numPr>
        <w:rPr>
          <w:lang w:val="fr-FR"/>
        </w:rPr>
      </w:pPr>
      <w:r w:rsidRPr="00492F9B">
        <w:rPr>
          <w:lang w:val="fr-FR"/>
        </w:rPr>
        <w:t>Fichiers des pièces utiles</w:t>
      </w:r>
      <w:r w:rsidR="00492F9B" w:rsidRPr="00492F9B">
        <w:rPr>
          <w:lang w:val="fr-FR"/>
        </w:rPr>
        <w:t>.</w:t>
      </w:r>
    </w:p>
    <w:p w14:paraId="4F4B7FE8" w14:textId="4D45EF26" w:rsidR="000C53DB" w:rsidRDefault="000C53DB" w:rsidP="001908CA">
      <w:pPr>
        <w:rPr>
          <w:lang w:val="fr-FR"/>
        </w:rPr>
      </w:pPr>
      <w:r>
        <w:rPr>
          <w:lang w:val="fr-FR"/>
        </w:rPr>
        <w:br w:type="page"/>
      </w:r>
    </w:p>
    <w:p w14:paraId="6C13CA41" w14:textId="1D8ED3B2" w:rsidR="00AE6644" w:rsidRDefault="00AE6644" w:rsidP="00AE6644">
      <w:pPr>
        <w:pStyle w:val="Titre1"/>
      </w:pPr>
      <w:bookmarkStart w:id="4" w:name="_Toc67517634"/>
      <w:r>
        <w:lastRenderedPageBreak/>
        <w:t>TRAVAIL DEMANDE</w:t>
      </w:r>
      <w:bookmarkEnd w:id="4"/>
    </w:p>
    <w:p w14:paraId="4E4300CB" w14:textId="77777777" w:rsidR="002474DB" w:rsidRDefault="00626461" w:rsidP="00626461">
      <w:pPr>
        <w:rPr>
          <w:lang w:val="fr-FR"/>
        </w:rPr>
      </w:pPr>
      <w:r>
        <w:rPr>
          <w:lang w:val="fr-FR"/>
        </w:rPr>
        <w:t xml:space="preserve">Deux travaux sont attendus : </w:t>
      </w:r>
    </w:p>
    <w:p w14:paraId="7B825C36" w14:textId="12DE36F5" w:rsidR="002474DB" w:rsidRDefault="00626461" w:rsidP="00C73AE2">
      <w:pPr>
        <w:pStyle w:val="Paragraphedeliste"/>
        <w:numPr>
          <w:ilvl w:val="0"/>
          <w:numId w:val="35"/>
        </w:numPr>
        <w:rPr>
          <w:lang w:val="fr-FR"/>
        </w:rPr>
      </w:pPr>
      <w:r w:rsidRPr="002474DB">
        <w:rPr>
          <w:lang w:val="fr-FR"/>
        </w:rPr>
        <w:t>Une animation du robot seul</w:t>
      </w:r>
      <w:r w:rsidR="000A7BB5">
        <w:rPr>
          <w:lang w:val="fr-FR"/>
        </w:rPr>
        <w:t xml:space="preserve"> permettant de v</w:t>
      </w:r>
      <w:r w:rsidR="006D6B0D">
        <w:rPr>
          <w:lang w:val="fr-FR"/>
        </w:rPr>
        <w:t>isualiser</w:t>
      </w:r>
      <w:r w:rsidR="000A7BB5">
        <w:rPr>
          <w:lang w:val="fr-FR"/>
        </w:rPr>
        <w:t xml:space="preserve"> les données de la documentation technique</w:t>
      </w:r>
      <w:r w:rsidRPr="002474DB">
        <w:rPr>
          <w:lang w:val="fr-FR"/>
        </w:rPr>
        <w:t xml:space="preserve">, </w:t>
      </w:r>
    </w:p>
    <w:p w14:paraId="4CBE64C4" w14:textId="337DE774" w:rsidR="00696EC3" w:rsidRDefault="002474DB" w:rsidP="008B204A">
      <w:pPr>
        <w:pStyle w:val="Paragraphedeliste"/>
        <w:numPr>
          <w:ilvl w:val="0"/>
          <w:numId w:val="35"/>
        </w:numPr>
        <w:jc w:val="left"/>
        <w:rPr>
          <w:lang w:val="fr-FR"/>
        </w:rPr>
      </w:pPr>
      <w:r w:rsidRPr="000C53DB">
        <w:rPr>
          <w:lang w:val="fr-FR"/>
        </w:rPr>
        <w:t>U</w:t>
      </w:r>
      <w:r w:rsidR="00626461" w:rsidRPr="000C53DB">
        <w:rPr>
          <w:lang w:val="fr-FR"/>
        </w:rPr>
        <w:t xml:space="preserve">ne simulation du </w:t>
      </w:r>
      <w:r w:rsidR="00EA1E0A" w:rsidRPr="000C53DB">
        <w:rPr>
          <w:lang w:val="fr-FR"/>
        </w:rPr>
        <w:t xml:space="preserve">cycle de </w:t>
      </w:r>
      <w:r w:rsidR="003E1D4C" w:rsidRPr="000C53DB">
        <w:rPr>
          <w:lang w:val="fr-FR"/>
        </w:rPr>
        <w:t xml:space="preserve">déchargement des </w:t>
      </w:r>
      <w:r w:rsidR="00C73AE2">
        <w:rPr>
          <w:lang w:val="fr-FR"/>
        </w:rPr>
        <w:t>récipient</w:t>
      </w:r>
      <w:r w:rsidR="003E1D4C" w:rsidRPr="000C53DB">
        <w:rPr>
          <w:lang w:val="fr-FR"/>
        </w:rPr>
        <w:t>s</w:t>
      </w:r>
      <w:r w:rsidR="00626461" w:rsidRPr="000C53DB">
        <w:rPr>
          <w:lang w:val="fr-FR"/>
        </w:rPr>
        <w:t>.</w:t>
      </w:r>
    </w:p>
    <w:p w14:paraId="2D63F58B" w14:textId="5C45E389" w:rsidR="000C53DB" w:rsidRDefault="000C53DB" w:rsidP="000C53DB">
      <w:pPr>
        <w:rPr>
          <w:lang w:val="fr-FR"/>
        </w:rPr>
      </w:pPr>
    </w:p>
    <w:p w14:paraId="0036EF17" w14:textId="567F038B" w:rsidR="000C53DB" w:rsidRDefault="000C53DB" w:rsidP="000C53DB">
      <w:pPr>
        <w:rPr>
          <w:lang w:val="fr-FR"/>
        </w:rPr>
      </w:pPr>
    </w:p>
    <w:p w14:paraId="61B7E28F" w14:textId="77777777" w:rsidR="000C53DB" w:rsidRPr="000C53DB" w:rsidRDefault="000C53DB" w:rsidP="000C53DB">
      <w:pPr>
        <w:rPr>
          <w:lang w:val="fr-FR"/>
        </w:rPr>
      </w:pPr>
    </w:p>
    <w:p w14:paraId="3F2C89BF" w14:textId="623ADE3C" w:rsidR="001C43AD" w:rsidRDefault="00AE6644" w:rsidP="00015C6C">
      <w:pPr>
        <w:pStyle w:val="Titre2"/>
      </w:pPr>
      <w:r>
        <w:t>ANIMATION DU ROBOT</w:t>
      </w:r>
    </w:p>
    <w:p w14:paraId="37D885A5" w14:textId="577DA077" w:rsidR="001D44C4" w:rsidRDefault="001D44C4" w:rsidP="00F51852">
      <w:pPr>
        <w:rPr>
          <w:lang w:val="fr-FR"/>
        </w:rPr>
      </w:pPr>
      <w:r>
        <w:rPr>
          <w:lang w:val="fr-FR"/>
        </w:rPr>
        <w:t>L’entreprise souhaite</w:t>
      </w:r>
      <w:r w:rsidR="00171AB6">
        <w:rPr>
          <w:lang w:val="fr-FR"/>
        </w:rPr>
        <w:t xml:space="preserve"> </w:t>
      </w:r>
      <w:r>
        <w:rPr>
          <w:lang w:val="fr-FR"/>
        </w:rPr>
        <w:t>montrer les performance</w:t>
      </w:r>
      <w:r w:rsidR="008C025C">
        <w:rPr>
          <w:lang w:val="fr-FR"/>
        </w:rPr>
        <w:t>s de son robot</w:t>
      </w:r>
      <w:r w:rsidR="00171AB6">
        <w:rPr>
          <w:lang w:val="fr-FR"/>
        </w:rPr>
        <w:t xml:space="preserve"> grâce à une animation.</w:t>
      </w:r>
    </w:p>
    <w:p w14:paraId="77A4178B" w14:textId="77777777" w:rsidR="001D44C4" w:rsidRDefault="001D44C4" w:rsidP="00F51852">
      <w:pPr>
        <w:rPr>
          <w:lang w:val="fr-FR"/>
        </w:rPr>
      </w:pPr>
    </w:p>
    <w:p w14:paraId="2AAD365C" w14:textId="63222B5F" w:rsidR="00877080" w:rsidRDefault="002E4D1F" w:rsidP="00F51852">
      <w:pPr>
        <w:rPr>
          <w:lang w:val="fr-FR"/>
        </w:rPr>
      </w:pPr>
      <w:r>
        <w:rPr>
          <w:lang w:val="fr-FR"/>
        </w:rPr>
        <w:t xml:space="preserve">Le travail qui vous est demandé consiste à </w:t>
      </w:r>
      <w:r w:rsidR="00AE6644">
        <w:rPr>
          <w:lang w:val="fr-FR"/>
        </w:rPr>
        <w:t>faire une animation du robot « </w:t>
      </w:r>
      <w:r w:rsidR="00C70201">
        <w:rPr>
          <w:lang w:val="fr-FR"/>
        </w:rPr>
        <w:t>seul</w:t>
      </w:r>
      <w:r w:rsidR="00AE6644">
        <w:rPr>
          <w:lang w:val="fr-FR"/>
        </w:rPr>
        <w:t> », en montrant les différents degrés de liberté</w:t>
      </w:r>
      <w:r w:rsidR="008C025C">
        <w:rPr>
          <w:lang w:val="fr-FR"/>
        </w:rPr>
        <w:t>, leurs débattements maxi</w:t>
      </w:r>
      <w:r w:rsidR="00171AB6">
        <w:rPr>
          <w:lang w:val="fr-FR"/>
        </w:rPr>
        <w:t>, et en respectant les vitesses de déplacement des axes</w:t>
      </w:r>
      <w:r w:rsidR="0090212A">
        <w:rPr>
          <w:lang w:val="fr-FR"/>
        </w:rPr>
        <w:t xml:space="preserve"> (voir page 3)</w:t>
      </w:r>
      <w:r w:rsidR="00171AB6">
        <w:rPr>
          <w:lang w:val="fr-FR"/>
        </w:rPr>
        <w:t>.</w:t>
      </w:r>
    </w:p>
    <w:p w14:paraId="13C08184" w14:textId="77777777" w:rsidR="003B77D7" w:rsidRDefault="003B77D7" w:rsidP="00F51852">
      <w:pPr>
        <w:rPr>
          <w:lang w:val="fr-FR"/>
        </w:rPr>
      </w:pPr>
    </w:p>
    <w:p w14:paraId="4BBBEEA3" w14:textId="77777777" w:rsidR="0045387B" w:rsidRDefault="003B77D7" w:rsidP="00F51852">
      <w:pPr>
        <w:rPr>
          <w:lang w:val="fr-FR"/>
        </w:rPr>
      </w:pPr>
      <w:r>
        <w:rPr>
          <w:lang w:val="fr-FR"/>
        </w:rPr>
        <w:t>La situation initiale est</w:t>
      </w:r>
      <w:r w:rsidR="0045387B">
        <w:rPr>
          <w:lang w:val="fr-FR"/>
        </w:rPr>
        <w:t xml:space="preserve"> </w:t>
      </w:r>
      <w:r>
        <w:rPr>
          <w:lang w:val="fr-FR"/>
        </w:rPr>
        <w:t xml:space="preserve">: </w:t>
      </w:r>
    </w:p>
    <w:p w14:paraId="6265292D" w14:textId="462A821F" w:rsidR="0045387B" w:rsidRDefault="003B77D7" w:rsidP="0045387B">
      <w:pPr>
        <w:pStyle w:val="Paragraphedeliste"/>
        <w:numPr>
          <w:ilvl w:val="0"/>
          <w:numId w:val="38"/>
        </w:numPr>
        <w:rPr>
          <w:lang w:val="fr-FR"/>
        </w:rPr>
      </w:pPr>
      <w:r w:rsidRPr="0045387B">
        <w:rPr>
          <w:lang w:val="fr-FR"/>
        </w:rPr>
        <w:t xml:space="preserve">Le bras est déployé </w:t>
      </w:r>
      <w:r w:rsidR="0045387B" w:rsidRPr="0045387B">
        <w:rPr>
          <w:lang w:val="fr-FR"/>
        </w:rPr>
        <w:t>(voir page 3)</w:t>
      </w:r>
      <w:r w:rsidR="0045387B">
        <w:rPr>
          <w:lang w:val="fr-FR"/>
        </w:rPr>
        <w:t>,</w:t>
      </w:r>
    </w:p>
    <w:p w14:paraId="7F33B291" w14:textId="77777777" w:rsidR="0045387B" w:rsidRDefault="0045387B" w:rsidP="0045387B">
      <w:pPr>
        <w:pStyle w:val="Paragraphedeliste"/>
        <w:numPr>
          <w:ilvl w:val="0"/>
          <w:numId w:val="38"/>
        </w:numPr>
        <w:rPr>
          <w:lang w:val="fr-FR"/>
        </w:rPr>
      </w:pPr>
      <w:r>
        <w:rPr>
          <w:lang w:val="fr-FR"/>
        </w:rPr>
        <w:t>L</w:t>
      </w:r>
      <w:r w:rsidR="003B77D7" w:rsidRPr="0045387B">
        <w:rPr>
          <w:lang w:val="fr-FR"/>
        </w:rPr>
        <w:t xml:space="preserve">a vis à billes est en position haute. </w:t>
      </w:r>
    </w:p>
    <w:p w14:paraId="2C655968" w14:textId="639C5347" w:rsidR="003B77D7" w:rsidRPr="0045387B" w:rsidRDefault="003B77D7" w:rsidP="0045387B">
      <w:pPr>
        <w:rPr>
          <w:lang w:val="fr-FR"/>
        </w:rPr>
      </w:pPr>
      <w:r w:rsidRPr="0045387B">
        <w:rPr>
          <w:lang w:val="fr-FR"/>
        </w:rPr>
        <w:t>La situation finale est la même que la situation initiale.</w:t>
      </w:r>
    </w:p>
    <w:p w14:paraId="48151C4E" w14:textId="0463B197" w:rsidR="00B404CF" w:rsidRDefault="00AE6644" w:rsidP="00F51852">
      <w:pPr>
        <w:rPr>
          <w:lang w:val="fr-FR"/>
        </w:rPr>
      </w:pPr>
      <w:r>
        <w:rPr>
          <w:lang w:val="fr-FR"/>
        </w:rPr>
        <w:t xml:space="preserve">Le cycle </w:t>
      </w:r>
      <w:r w:rsidR="00BD03C5">
        <w:rPr>
          <w:lang w:val="fr-FR"/>
        </w:rPr>
        <w:t>est laissé à votre initiative</w:t>
      </w:r>
      <w:r w:rsidR="002E2F16">
        <w:rPr>
          <w:lang w:val="fr-FR"/>
        </w:rPr>
        <w:t>.</w:t>
      </w:r>
    </w:p>
    <w:p w14:paraId="38F9F99B" w14:textId="77777777" w:rsidR="00696EC3" w:rsidRDefault="00696EC3" w:rsidP="00B404CF">
      <w:pPr>
        <w:rPr>
          <w:lang w:val="fr-FR"/>
        </w:rPr>
      </w:pPr>
    </w:p>
    <w:p w14:paraId="68E9876C" w14:textId="7D157AB2" w:rsidR="00560FD5" w:rsidRDefault="002474DB" w:rsidP="00B404CF">
      <w:pPr>
        <w:rPr>
          <w:lang w:val="fr-FR"/>
        </w:rPr>
      </w:pPr>
      <w:r>
        <w:rPr>
          <w:lang w:val="fr-FR"/>
        </w:rPr>
        <w:t xml:space="preserve">Le point de vue est laissé à votre initiative. </w:t>
      </w:r>
      <w:r w:rsidR="009D047D">
        <w:rPr>
          <w:lang w:val="fr-FR"/>
        </w:rPr>
        <w:t>Cependant, u</w:t>
      </w:r>
      <w:r>
        <w:rPr>
          <w:lang w:val="fr-FR"/>
        </w:rPr>
        <w:t xml:space="preserve">n zoom sur </w:t>
      </w:r>
      <w:r w:rsidR="00BD03C5">
        <w:rPr>
          <w:lang w:val="fr-FR"/>
        </w:rPr>
        <w:t>la vis à bille</w:t>
      </w:r>
      <w:r w:rsidR="003B77D7">
        <w:rPr>
          <w:lang w:val="fr-FR"/>
        </w:rPr>
        <w:t>s</w:t>
      </w:r>
      <w:r>
        <w:rPr>
          <w:lang w:val="fr-FR"/>
        </w:rPr>
        <w:t xml:space="preserve"> pour montrer sa rotation est nécessaire.</w:t>
      </w:r>
    </w:p>
    <w:p w14:paraId="61FD2B73" w14:textId="77777777" w:rsidR="00696EC3" w:rsidRDefault="00696EC3" w:rsidP="009D047D">
      <w:pPr>
        <w:rPr>
          <w:lang w:val="fr-FR"/>
        </w:rPr>
      </w:pPr>
    </w:p>
    <w:p w14:paraId="4878C639" w14:textId="77777777" w:rsidR="009D047D" w:rsidRDefault="009D047D" w:rsidP="009D047D">
      <w:pPr>
        <w:rPr>
          <w:lang w:val="fr-FR"/>
        </w:rPr>
      </w:pPr>
      <w:r>
        <w:rPr>
          <w:lang w:val="fr-FR"/>
        </w:rPr>
        <w:t>Les critères d’appréciation seront :</w:t>
      </w:r>
    </w:p>
    <w:p w14:paraId="5C5964AD" w14:textId="77777777" w:rsidR="009D047D" w:rsidRDefault="009D047D" w:rsidP="009D047D">
      <w:pPr>
        <w:numPr>
          <w:ilvl w:val="0"/>
          <w:numId w:val="37"/>
        </w:numPr>
      </w:pPr>
      <w:r>
        <w:t>Format AVI, 1024 x 768</w:t>
      </w:r>
    </w:p>
    <w:p w14:paraId="14A41762" w14:textId="77777777" w:rsidR="003B77D7" w:rsidRDefault="009D047D" w:rsidP="009D047D">
      <w:pPr>
        <w:numPr>
          <w:ilvl w:val="0"/>
          <w:numId w:val="37"/>
        </w:numPr>
        <w:rPr>
          <w:lang w:val="fr-FR"/>
        </w:rPr>
      </w:pPr>
      <w:r w:rsidRPr="009D047D">
        <w:rPr>
          <w:lang w:val="fr-FR"/>
        </w:rPr>
        <w:t xml:space="preserve">Respect des </w:t>
      </w:r>
      <w:r w:rsidR="002B358E">
        <w:rPr>
          <w:lang w:val="fr-FR"/>
        </w:rPr>
        <w:t xml:space="preserve">amplitudes des </w:t>
      </w:r>
      <w:r w:rsidRPr="009D047D">
        <w:rPr>
          <w:lang w:val="fr-FR"/>
        </w:rPr>
        <w:t>mouvements</w:t>
      </w:r>
      <w:r w:rsidR="003B77D7">
        <w:rPr>
          <w:lang w:val="fr-FR"/>
        </w:rPr>
        <w:t xml:space="preserve"> et</w:t>
      </w:r>
      <w:r w:rsidRPr="009D047D">
        <w:rPr>
          <w:lang w:val="fr-FR"/>
        </w:rPr>
        <w:t xml:space="preserve"> des </w:t>
      </w:r>
      <w:r w:rsidR="003B77D7">
        <w:rPr>
          <w:lang w:val="fr-FR"/>
        </w:rPr>
        <w:t>vitesses</w:t>
      </w:r>
      <w:r w:rsidR="002B358E" w:rsidRPr="002B358E">
        <w:rPr>
          <w:lang w:val="fr-FR"/>
        </w:rPr>
        <w:t xml:space="preserve"> </w:t>
      </w:r>
      <w:r w:rsidR="003B77D7">
        <w:rPr>
          <w:lang w:val="fr-FR"/>
        </w:rPr>
        <w:t>correspondantes</w:t>
      </w:r>
    </w:p>
    <w:p w14:paraId="6C78373B" w14:textId="71E8A6C9" w:rsidR="009D047D" w:rsidRPr="009D047D" w:rsidRDefault="003B77D7" w:rsidP="009D047D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>Respect des points de vue</w:t>
      </w:r>
      <w:r w:rsidR="009D047D" w:rsidRPr="009D047D">
        <w:rPr>
          <w:lang w:val="fr-FR"/>
        </w:rPr>
        <w:t>,</w:t>
      </w:r>
    </w:p>
    <w:p w14:paraId="5AEBD256" w14:textId="77777777" w:rsidR="009D047D" w:rsidRPr="00212FAE" w:rsidRDefault="009D047D" w:rsidP="009D047D">
      <w:pPr>
        <w:numPr>
          <w:ilvl w:val="0"/>
          <w:numId w:val="37"/>
        </w:numPr>
        <w:rPr>
          <w:lang w:val="fr-FR"/>
        </w:rPr>
      </w:pPr>
      <w:r w:rsidRPr="00212FAE">
        <w:rPr>
          <w:lang w:val="fr-FR"/>
        </w:rPr>
        <w:t>Qualité de la vidéo.</w:t>
      </w:r>
    </w:p>
    <w:p w14:paraId="23F1097B" w14:textId="77777777" w:rsidR="009D047D" w:rsidRDefault="009D047D" w:rsidP="00696EC3">
      <w:pPr>
        <w:rPr>
          <w:lang w:val="fr-FR"/>
        </w:rPr>
      </w:pPr>
    </w:p>
    <w:p w14:paraId="71057E29" w14:textId="77777777" w:rsidR="00696EC3" w:rsidRDefault="00696EC3" w:rsidP="00696EC3">
      <w:pPr>
        <w:rPr>
          <w:lang w:val="fr-FR"/>
        </w:rPr>
      </w:pPr>
      <w:r>
        <w:rPr>
          <w:lang w:val="fr-FR"/>
        </w:rPr>
        <w:t>Le résultat de votre travail sera jugé à partir :</w:t>
      </w:r>
    </w:p>
    <w:p w14:paraId="7AC5D9DC" w14:textId="77777777" w:rsidR="00696EC3" w:rsidRPr="00696EC3" w:rsidRDefault="00696EC3" w:rsidP="00696EC3">
      <w:pPr>
        <w:pStyle w:val="Paragraphedeliste"/>
        <w:numPr>
          <w:ilvl w:val="0"/>
          <w:numId w:val="36"/>
        </w:numPr>
        <w:rPr>
          <w:lang w:val="fr-FR"/>
        </w:rPr>
      </w:pPr>
      <w:r w:rsidRPr="00696EC3">
        <w:rPr>
          <w:lang w:val="fr-FR"/>
        </w:rPr>
        <w:t xml:space="preserve">Du fichier assemblage qui sera ouvert pour analyser </w:t>
      </w:r>
      <w:r>
        <w:rPr>
          <w:lang w:val="fr-FR"/>
        </w:rPr>
        <w:t xml:space="preserve">uniquement </w:t>
      </w:r>
      <w:r w:rsidRPr="00696EC3">
        <w:rPr>
          <w:lang w:val="fr-FR"/>
        </w:rPr>
        <w:t>les paramètres des mouvements</w:t>
      </w:r>
      <w:r>
        <w:rPr>
          <w:lang w:val="fr-FR"/>
        </w:rPr>
        <w:t xml:space="preserve"> : </w:t>
      </w:r>
      <w:r w:rsidRPr="00696EC3">
        <w:rPr>
          <w:lang w:val="fr-FR"/>
        </w:rPr>
        <w:t>amplitudes et durée</w:t>
      </w:r>
      <w:r>
        <w:rPr>
          <w:lang w:val="fr-FR"/>
        </w:rPr>
        <w:t>s,</w:t>
      </w:r>
    </w:p>
    <w:p w14:paraId="1343CD94" w14:textId="77777777" w:rsidR="00696EC3" w:rsidRPr="00696EC3" w:rsidRDefault="00696EC3" w:rsidP="00696EC3">
      <w:pPr>
        <w:pStyle w:val="Paragraphedeliste"/>
        <w:numPr>
          <w:ilvl w:val="0"/>
          <w:numId w:val="36"/>
        </w:numPr>
        <w:rPr>
          <w:lang w:val="fr-FR"/>
        </w:rPr>
      </w:pPr>
      <w:r w:rsidRPr="00696EC3">
        <w:rPr>
          <w:lang w:val="fr-FR"/>
        </w:rPr>
        <w:t>Du fichier vidéo qui sera ouvert pour analyser la qualité</w:t>
      </w:r>
      <w:r>
        <w:rPr>
          <w:lang w:val="fr-FR"/>
        </w:rPr>
        <w:t>,</w:t>
      </w:r>
      <w:r w:rsidRPr="00696EC3">
        <w:rPr>
          <w:lang w:val="fr-FR"/>
        </w:rPr>
        <w:t xml:space="preserve"> la fluidité des mouvements</w:t>
      </w:r>
      <w:r>
        <w:rPr>
          <w:lang w:val="fr-FR"/>
        </w:rPr>
        <w:t xml:space="preserve"> et les points de vue</w:t>
      </w:r>
      <w:r w:rsidRPr="00696EC3">
        <w:rPr>
          <w:lang w:val="fr-FR"/>
        </w:rPr>
        <w:t>.</w:t>
      </w:r>
    </w:p>
    <w:p w14:paraId="2B325599" w14:textId="77777777" w:rsidR="00696EC3" w:rsidRDefault="00696EC3" w:rsidP="009D047D">
      <w:pPr>
        <w:rPr>
          <w:lang w:val="fr-FR"/>
        </w:rPr>
      </w:pPr>
    </w:p>
    <w:p w14:paraId="450A9637" w14:textId="77777777" w:rsidR="00696EC3" w:rsidRDefault="00696EC3" w:rsidP="009D047D">
      <w:pPr>
        <w:rPr>
          <w:lang w:val="fr-FR"/>
        </w:rPr>
      </w:pPr>
    </w:p>
    <w:p w14:paraId="42318855" w14:textId="77777777" w:rsidR="00877080" w:rsidRDefault="00725FDF" w:rsidP="00725FDF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vos fichiers sous les noms</w:t>
      </w:r>
      <w:r w:rsidR="008B41EC">
        <w:rPr>
          <w:rFonts w:cs="Arial"/>
          <w:szCs w:val="24"/>
          <w:lang w:val="fr-FR"/>
        </w:rPr>
        <w:t> :</w:t>
      </w:r>
    </w:p>
    <w:p w14:paraId="0148023E" w14:textId="77777777" w:rsidR="00877080" w:rsidRDefault="00877080" w:rsidP="00725FDF">
      <w:pPr>
        <w:rPr>
          <w:rFonts w:cs="Arial"/>
          <w:szCs w:val="24"/>
          <w:lang w:val="fr-FR"/>
        </w:rPr>
      </w:pPr>
    </w:p>
    <w:p w14:paraId="428AC470" w14:textId="77777777" w:rsidR="00877080" w:rsidRDefault="00877080" w:rsidP="00877080">
      <w:pPr>
        <w:rPr>
          <w:rFonts w:cs="Arial"/>
          <w:b/>
          <w:bCs/>
          <w:szCs w:val="24"/>
          <w:lang w:val="fr-FR"/>
        </w:rPr>
      </w:pP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>Animation-</w:t>
      </w:r>
      <w:proofErr w:type="spellStart"/>
      <w:r>
        <w:rPr>
          <w:rFonts w:cs="Arial"/>
          <w:b/>
          <w:szCs w:val="24"/>
          <w:lang w:val="fr-FR"/>
        </w:rPr>
        <w:t>Robot_</w:t>
      </w:r>
      <w:r w:rsidRPr="00D36D4D">
        <w:rPr>
          <w:rFonts w:cs="Arial"/>
          <w:b/>
          <w:bCs/>
          <w:szCs w:val="24"/>
          <w:lang w:val="fr-FR"/>
        </w:rPr>
        <w:t>xxxxx.</w:t>
      </w:r>
      <w:r>
        <w:rPr>
          <w:rFonts w:cs="Arial"/>
          <w:b/>
          <w:bCs/>
          <w:szCs w:val="24"/>
          <w:lang w:val="fr-FR"/>
        </w:rPr>
        <w:t>iam</w:t>
      </w:r>
      <w:proofErr w:type="spellEnd"/>
      <w:r w:rsidRPr="00D36D4D">
        <w:rPr>
          <w:rFonts w:cs="Arial"/>
          <w:b/>
          <w:bCs/>
          <w:szCs w:val="24"/>
          <w:lang w:val="fr-FR"/>
        </w:rPr>
        <w:t> »</w:t>
      </w:r>
      <w:r w:rsidRPr="00877080">
        <w:rPr>
          <w:rFonts w:cs="Arial"/>
          <w:szCs w:val="24"/>
          <w:lang w:val="fr-FR"/>
        </w:rPr>
        <w:t xml:space="preserve"> pour </w:t>
      </w:r>
      <w:r>
        <w:rPr>
          <w:rFonts w:cs="Arial"/>
          <w:szCs w:val="24"/>
          <w:lang w:val="fr-FR"/>
        </w:rPr>
        <w:t>le fichier d’ensemble</w:t>
      </w:r>
      <w:r w:rsidRPr="00877080">
        <w:rPr>
          <w:rFonts w:cs="Arial"/>
          <w:szCs w:val="24"/>
          <w:lang w:val="fr-FR"/>
        </w:rPr>
        <w:t xml:space="preserve"> </w:t>
      </w:r>
    </w:p>
    <w:p w14:paraId="609ED434" w14:textId="77777777" w:rsidR="00877080" w:rsidRDefault="00725FDF" w:rsidP="00725FDF">
      <w:pPr>
        <w:rPr>
          <w:rFonts w:cs="Arial"/>
          <w:b/>
          <w:bCs/>
          <w:szCs w:val="24"/>
          <w:lang w:val="fr-FR"/>
        </w:rPr>
      </w:pP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>Animation-Robot_</w:t>
      </w:r>
      <w:r w:rsidRPr="00D36D4D">
        <w:rPr>
          <w:rFonts w:cs="Arial"/>
          <w:b/>
          <w:bCs/>
          <w:szCs w:val="24"/>
          <w:lang w:val="fr-FR"/>
        </w:rPr>
        <w:t>xxxxx.</w:t>
      </w:r>
      <w:r w:rsidR="009D047D">
        <w:rPr>
          <w:rFonts w:cs="Arial"/>
          <w:b/>
          <w:bCs/>
          <w:szCs w:val="24"/>
          <w:lang w:val="fr-FR"/>
        </w:rPr>
        <w:t>avi</w:t>
      </w:r>
      <w:r w:rsidRPr="00D36D4D">
        <w:rPr>
          <w:rFonts w:cs="Arial"/>
          <w:b/>
          <w:bCs/>
          <w:szCs w:val="24"/>
          <w:lang w:val="fr-FR"/>
        </w:rPr>
        <w:t> »</w:t>
      </w:r>
      <w:r w:rsidR="00877080" w:rsidRPr="00877080">
        <w:rPr>
          <w:rFonts w:cs="Arial"/>
          <w:szCs w:val="24"/>
          <w:lang w:val="fr-FR"/>
        </w:rPr>
        <w:t xml:space="preserve"> pour la vidéo</w:t>
      </w:r>
      <w:r w:rsidRPr="00877080">
        <w:rPr>
          <w:rFonts w:cs="Arial"/>
          <w:szCs w:val="24"/>
          <w:lang w:val="fr-FR"/>
        </w:rPr>
        <w:t xml:space="preserve"> </w:t>
      </w:r>
    </w:p>
    <w:p w14:paraId="483FBA30" w14:textId="77777777" w:rsidR="00877080" w:rsidRDefault="00877080" w:rsidP="00725FDF">
      <w:pPr>
        <w:rPr>
          <w:rFonts w:cs="Arial"/>
          <w:b/>
          <w:bCs/>
          <w:szCs w:val="24"/>
          <w:lang w:val="fr-FR"/>
        </w:rPr>
      </w:pPr>
    </w:p>
    <w:p w14:paraId="4FD6A179" w14:textId="77777777" w:rsidR="00725FDF" w:rsidRDefault="00865EBE" w:rsidP="00725FDF">
      <w:pPr>
        <w:rPr>
          <w:rFonts w:cs="Arial"/>
          <w:szCs w:val="24"/>
          <w:lang w:val="fr-FR"/>
        </w:rPr>
      </w:pPr>
      <w:r>
        <w:rPr>
          <w:rFonts w:cs="Arial"/>
          <w:szCs w:val="24"/>
          <w:lang w:val="fr-FR"/>
        </w:rPr>
        <w:t>… d</w:t>
      </w:r>
      <w:r w:rsidR="00725FDF" w:rsidRPr="00D36D4D">
        <w:rPr>
          <w:rFonts w:cs="Arial"/>
          <w:szCs w:val="24"/>
          <w:lang w:val="fr-FR"/>
        </w:rPr>
        <w:t xml:space="preserve">ans le dossier </w:t>
      </w:r>
      <w:r w:rsidR="00725FDF" w:rsidRPr="00D36D4D">
        <w:rPr>
          <w:rFonts w:cs="Arial"/>
          <w:b/>
          <w:szCs w:val="24"/>
          <w:lang w:val="fr-FR"/>
        </w:rPr>
        <w:t>« M</w:t>
      </w:r>
      <w:r w:rsidR="00725FDF">
        <w:rPr>
          <w:rFonts w:cs="Arial"/>
          <w:b/>
          <w:szCs w:val="24"/>
          <w:lang w:val="fr-FR"/>
        </w:rPr>
        <w:t>4</w:t>
      </w:r>
      <w:r w:rsidR="00725FDF" w:rsidRPr="00D36D4D">
        <w:rPr>
          <w:rFonts w:cs="Arial"/>
          <w:b/>
          <w:bCs/>
          <w:szCs w:val="24"/>
          <w:lang w:val="fr-FR"/>
        </w:rPr>
        <w:t>_xxxxx »</w:t>
      </w:r>
      <w:r w:rsidR="00725FDF" w:rsidRPr="00D36D4D">
        <w:rPr>
          <w:rFonts w:cs="Arial"/>
          <w:szCs w:val="24"/>
          <w:lang w:val="fr-FR"/>
        </w:rPr>
        <w:t xml:space="preserve"> (</w:t>
      </w:r>
      <w:proofErr w:type="spellStart"/>
      <w:r w:rsidR="00725FDF" w:rsidRPr="00D36D4D">
        <w:rPr>
          <w:rFonts w:cs="Arial"/>
          <w:szCs w:val="24"/>
          <w:lang w:val="fr-FR"/>
        </w:rPr>
        <w:t>xxxxx</w:t>
      </w:r>
      <w:proofErr w:type="spellEnd"/>
      <w:r w:rsidR="00725FDF" w:rsidRPr="00D36D4D">
        <w:rPr>
          <w:rFonts w:cs="Arial"/>
          <w:szCs w:val="24"/>
          <w:lang w:val="fr-FR"/>
        </w:rPr>
        <w:t xml:space="preserve"> étant les 5 premières lettres de votre NOM) sur le « Bureau » de « Windows ».</w:t>
      </w:r>
    </w:p>
    <w:p w14:paraId="77FD7738" w14:textId="77777777" w:rsidR="00725FDF" w:rsidRPr="00560FD5" w:rsidRDefault="00725FDF" w:rsidP="00725FDF">
      <w:pPr>
        <w:rPr>
          <w:lang w:val="fr-FR"/>
        </w:rPr>
      </w:pPr>
    </w:p>
    <w:p w14:paraId="51D39E7F" w14:textId="77777777" w:rsidR="00927106" w:rsidRDefault="00927106">
      <w:pPr>
        <w:jc w:val="left"/>
        <w:rPr>
          <w:lang w:val="fr-FR"/>
        </w:rPr>
      </w:pPr>
      <w:r>
        <w:rPr>
          <w:lang w:val="fr-FR"/>
        </w:rPr>
        <w:br w:type="page"/>
      </w:r>
    </w:p>
    <w:p w14:paraId="3E74516B" w14:textId="77777777" w:rsidR="00FD7250" w:rsidRPr="002048B8" w:rsidRDefault="00AE6644" w:rsidP="00AE6644">
      <w:pPr>
        <w:pStyle w:val="Titre2"/>
      </w:pPr>
      <w:r>
        <w:lastRenderedPageBreak/>
        <w:t>Simulation d’un cycle de fonctionnement</w:t>
      </w:r>
    </w:p>
    <w:p w14:paraId="0F644333" w14:textId="199B6727" w:rsidR="00524627" w:rsidRDefault="00725FDF" w:rsidP="00725FDF">
      <w:pPr>
        <w:rPr>
          <w:lang w:val="fr-FR"/>
        </w:rPr>
      </w:pPr>
      <w:r>
        <w:rPr>
          <w:lang w:val="fr-FR"/>
        </w:rPr>
        <w:t xml:space="preserve">Le travail qui vous est demandé consiste à réaliser </w:t>
      </w:r>
      <w:r w:rsidR="003A7781">
        <w:rPr>
          <w:lang w:val="fr-FR"/>
        </w:rPr>
        <w:t xml:space="preserve">la simulation d’un cycle de déchargement du </w:t>
      </w:r>
      <w:r w:rsidR="00501B17">
        <w:rPr>
          <w:lang w:val="fr-FR"/>
        </w:rPr>
        <w:t>récipient</w:t>
      </w:r>
      <w:r w:rsidR="00B0664C">
        <w:rPr>
          <w:lang w:val="fr-FR"/>
        </w:rPr>
        <w:t xml:space="preserve"> au poste 6</w:t>
      </w:r>
      <w:r w:rsidR="003A7781">
        <w:rPr>
          <w:lang w:val="fr-FR"/>
        </w:rPr>
        <w:t>.</w:t>
      </w:r>
    </w:p>
    <w:p w14:paraId="1472C064" w14:textId="29DF7FCE" w:rsidR="00725FDF" w:rsidRDefault="00102B4A" w:rsidP="00725FDF">
      <w:pPr>
        <w:rPr>
          <w:lang w:val="fr-FR"/>
        </w:rPr>
      </w:pPr>
      <w:r>
        <w:rPr>
          <w:rFonts w:cs="Arial"/>
          <w:b/>
          <w:bCs/>
          <w:noProof/>
          <w:szCs w:val="24"/>
          <w:lang w:val="fr-FR" w:eastAsia="fr-FR"/>
        </w:rPr>
        <mc:AlternateContent>
          <mc:Choice Requires="wpc">
            <w:drawing>
              <wp:anchor distT="0" distB="0" distL="114300" distR="114300" simplePos="0" relativeHeight="251663360" behindDoc="0" locked="0" layoutInCell="1" allowOverlap="1" wp14:anchorId="5247F62A" wp14:editId="24139C1F">
                <wp:simplePos x="0" y="0"/>
                <wp:positionH relativeFrom="column">
                  <wp:posOffset>3967480</wp:posOffset>
                </wp:positionH>
                <wp:positionV relativeFrom="paragraph">
                  <wp:posOffset>92710</wp:posOffset>
                </wp:positionV>
                <wp:extent cx="2666365" cy="2091055"/>
                <wp:effectExtent l="0" t="0" r="635" b="4445"/>
                <wp:wrapSquare wrapText="bothSides"/>
                <wp:docPr id="6" name="Zone de dessi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14" name="Image 14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47768" y="0"/>
                            <a:ext cx="1419779" cy="20910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  <wps:wsp>
                        <wps:cNvPr id="8" name="Légende : flèche courbée 8"/>
                        <wps:cNvSpPr/>
                        <wps:spPr>
                          <a:xfrm>
                            <a:off x="1169257" y="750211"/>
                            <a:ext cx="1157686" cy="457200"/>
                          </a:xfrm>
                          <a:prstGeom prst="borderCallout2">
                            <a:avLst>
                              <a:gd name="adj1" fmla="val 18750"/>
                              <a:gd name="adj2" fmla="val -8333"/>
                              <a:gd name="adj3" fmla="val 18750"/>
                              <a:gd name="adj4" fmla="val -16667"/>
                              <a:gd name="adj5" fmla="val 231877"/>
                              <a:gd name="adj6" fmla="val -27331"/>
                            </a:avLst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1700EC2" w14:textId="59B717E6" w:rsidR="00433D18" w:rsidRPr="00433D18" w:rsidRDefault="00433D18" w:rsidP="00433D18">
                              <w:pPr>
                                <w:jc w:val="center"/>
                                <w:rPr>
                                  <w:color w:val="000000" w:themeColor="text1"/>
                                  <w:sz w:val="16"/>
                                  <w:szCs w:val="16"/>
                                  <w:lang w:val="fr-FR"/>
                                </w:rPr>
                              </w:pPr>
                              <w:r w:rsidRPr="00433D18">
                                <w:rPr>
                                  <w:color w:val="000000" w:themeColor="text1"/>
                                  <w:sz w:val="16"/>
                                  <w:szCs w:val="16"/>
                                  <w:lang w:val="fr-FR"/>
                                </w:rPr>
                                <w:t>Point de centre</w:t>
                              </w:r>
                              <w:r w:rsidR="009F0A87">
                                <w:rPr>
                                  <w:color w:val="000000" w:themeColor="text1"/>
                                  <w:sz w:val="16"/>
                                  <w:szCs w:val="16"/>
                                  <w:lang w:val="fr-FR"/>
                                </w:rPr>
                                <w:t>, lieu</w:t>
                              </w:r>
                              <w:r w:rsidRPr="00433D18">
                                <w:rPr>
                                  <w:color w:val="000000" w:themeColor="text1"/>
                                  <w:sz w:val="16"/>
                                  <w:szCs w:val="16"/>
                                  <w:lang w:val="fr-FR"/>
                                </w:rPr>
                                <w:t xml:space="preserve"> de la préhension des </w:t>
                              </w:r>
                              <w:r w:rsidR="003A7781">
                                <w:rPr>
                                  <w:color w:val="000000" w:themeColor="text1"/>
                                  <w:sz w:val="16"/>
                                  <w:szCs w:val="16"/>
                                  <w:lang w:val="fr-FR"/>
                                </w:rPr>
                                <w:t>pièces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47F62A" id="Zone de dessin 6" o:spid="_x0000_s1036" editas="canvas" style="position:absolute;left:0;text-align:left;margin-left:312.4pt;margin-top:7.3pt;width:209.95pt;height:164.65pt;z-index:251663360;mso-width-relative:margin;mso-height-relative:margin" coordsize="26663,209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">
                <v:shape id="_x0000_s1037" type="#_x0000_t75" style="position:absolute;width:26663;height:20910;visibility:visible;mso-wrap-style:square" filled="t">
                  <v:fill o:detectmouseclick="t"/>
                  <v:path o:connecttype="none"/>
                </v:shape>
                <v:shape id="Image 14" o:spid="_x0000_s1038" type="#_x0000_t75" style="position:absolute;left:477;width:14198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">
                  <v:imagedata r:id="rId18" o:title=""/>
                </v:shape>
                <v:shape id="Légende : flèche courbée 8" o:spid="_x0000_s1039" type="#_x0000_t48" style="position:absolute;left:11692;top:7502;width:11577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" adj="-5903,50085" filled="f" strokecolor="black [3213]">
                  <v:stroke startarrow="block"/>
                  <v:textbox>
                    <w:txbxContent>
                      <w:p w14:paraId="71700EC2" w14:textId="59B717E6" w:rsidR="00433D18" w:rsidRPr="00433D18" w:rsidRDefault="00433D18" w:rsidP="00433D18">
                        <w:pPr>
                          <w:jc w:val="center"/>
                          <w:rPr>
                            <w:color w:val="000000" w:themeColor="text1"/>
                            <w:sz w:val="16"/>
                            <w:szCs w:val="16"/>
                            <w:lang w:val="fr-FR"/>
                          </w:rPr>
                        </w:pPr>
                        <w:r w:rsidRPr="00433D18">
                          <w:rPr>
                            <w:color w:val="000000" w:themeColor="text1"/>
                            <w:sz w:val="16"/>
                            <w:szCs w:val="16"/>
                            <w:lang w:val="fr-FR"/>
                          </w:rPr>
                          <w:t>Point de centre</w:t>
                        </w:r>
                        <w:r w:rsidR="009F0A87">
                          <w:rPr>
                            <w:color w:val="000000" w:themeColor="text1"/>
                            <w:sz w:val="16"/>
                            <w:szCs w:val="16"/>
                            <w:lang w:val="fr-FR"/>
                          </w:rPr>
                          <w:t>, lieu</w:t>
                        </w:r>
                        <w:r w:rsidRPr="00433D18">
                          <w:rPr>
                            <w:color w:val="000000" w:themeColor="text1"/>
                            <w:sz w:val="16"/>
                            <w:szCs w:val="16"/>
                            <w:lang w:val="fr-FR"/>
                          </w:rPr>
                          <w:t xml:space="preserve"> de la préhension des </w:t>
                        </w:r>
                        <w:r w:rsidR="003A7781">
                          <w:rPr>
                            <w:color w:val="000000" w:themeColor="text1"/>
                            <w:sz w:val="16"/>
                            <w:szCs w:val="16"/>
                            <w:lang w:val="fr-FR"/>
                          </w:rPr>
                          <w:t>pièces</w:t>
                        </w:r>
                      </w:p>
                    </w:txbxContent>
                  </v:textbox>
                  <o:callout v:ext="edit" minusy="t"/>
                </v:shape>
                <w10:wrap type="square"/>
              </v:group>
            </w:pict>
          </mc:Fallback>
        </mc:AlternateContent>
      </w:r>
    </w:p>
    <w:p w14:paraId="114B6D09" w14:textId="31510F55" w:rsidR="00433D18" w:rsidRDefault="00433D18" w:rsidP="00725FDF">
      <w:pPr>
        <w:rPr>
          <w:lang w:val="fr-FR"/>
        </w:rPr>
      </w:pPr>
      <w:r>
        <w:rPr>
          <w:lang w:val="fr-FR"/>
        </w:rPr>
        <w:t>Le robot n’étant pas équipé de pince, la préhension d</w:t>
      </w:r>
      <w:r w:rsidR="00B0664C">
        <w:rPr>
          <w:lang w:val="fr-FR"/>
        </w:rPr>
        <w:t>u</w:t>
      </w:r>
      <w:r>
        <w:rPr>
          <w:lang w:val="fr-FR"/>
        </w:rPr>
        <w:t xml:space="preserve"> </w:t>
      </w:r>
      <w:r w:rsidR="00852727">
        <w:rPr>
          <w:lang w:val="fr-FR"/>
        </w:rPr>
        <w:t>récipient</w:t>
      </w:r>
      <w:r>
        <w:rPr>
          <w:lang w:val="fr-FR"/>
        </w:rPr>
        <w:t xml:space="preserve"> sera supposée faite par aspiration au </w:t>
      </w:r>
      <w:r w:rsidR="003A7781">
        <w:rPr>
          <w:lang w:val="fr-FR"/>
        </w:rPr>
        <w:t>point le plus bas de la vis à billes</w:t>
      </w:r>
      <w:r>
        <w:rPr>
          <w:lang w:val="fr-FR"/>
        </w:rPr>
        <w:t>.</w:t>
      </w:r>
    </w:p>
    <w:p w14:paraId="15A2A84C" w14:textId="3C3A4E2A" w:rsidR="009F0A87" w:rsidRDefault="009F0A87" w:rsidP="00560FD5">
      <w:pPr>
        <w:rPr>
          <w:rFonts w:cs="Arial"/>
          <w:b/>
          <w:bCs/>
          <w:szCs w:val="24"/>
          <w:lang w:val="fr-FR"/>
        </w:rPr>
      </w:pPr>
    </w:p>
    <w:p w14:paraId="23D574F4" w14:textId="48683DF8" w:rsidR="00501B17" w:rsidRDefault="00501B17" w:rsidP="00501B17">
      <w:pPr>
        <w:rPr>
          <w:lang w:val="fr-FR"/>
        </w:rPr>
      </w:pPr>
      <w:r>
        <w:rPr>
          <w:lang w:val="fr-FR"/>
        </w:rPr>
        <w:t>La situation initiale est la suivante : Le robot est situé à la verticale d’un récipient présent sur le plateau de déchargement.</w:t>
      </w:r>
      <w:r w:rsidR="00D42391">
        <w:rPr>
          <w:lang w:val="fr-FR"/>
        </w:rPr>
        <w:t xml:space="preserve"> La vis à billes est en position haute.</w:t>
      </w:r>
    </w:p>
    <w:p w14:paraId="1C1F1DAA" w14:textId="77777777" w:rsidR="00D0784D" w:rsidRDefault="00D0784D" w:rsidP="00560FD5">
      <w:pPr>
        <w:rPr>
          <w:rFonts w:cs="Arial"/>
          <w:b/>
          <w:bCs/>
          <w:szCs w:val="24"/>
          <w:lang w:val="fr-FR"/>
        </w:rPr>
      </w:pPr>
    </w:p>
    <w:p w14:paraId="2CD1C0B2" w14:textId="77777777" w:rsidR="00106740" w:rsidRDefault="00106740" w:rsidP="00106740">
      <w:pPr>
        <w:rPr>
          <w:lang w:val="fr-FR"/>
        </w:rPr>
      </w:pPr>
      <w:r>
        <w:rPr>
          <w:lang w:val="fr-FR"/>
        </w:rPr>
        <w:t>Le cycle de déchargement est le suivant :</w:t>
      </w:r>
    </w:p>
    <w:p w14:paraId="70C1C31E" w14:textId="3FDF1EBA" w:rsidR="00D0784D" w:rsidRPr="00106740" w:rsidRDefault="00D42391" w:rsidP="00106740">
      <w:pPr>
        <w:pStyle w:val="Paragraphedeliste"/>
        <w:numPr>
          <w:ilvl w:val="0"/>
          <w:numId w:val="39"/>
        </w:numPr>
        <w:rPr>
          <w:lang w:val="fr-FR"/>
        </w:rPr>
      </w:pPr>
      <w:r>
        <w:rPr>
          <w:lang w:val="fr-FR"/>
        </w:rPr>
        <w:t>Le robot</w:t>
      </w:r>
      <w:r w:rsidR="00106740" w:rsidRPr="00106740">
        <w:rPr>
          <w:lang w:val="fr-FR"/>
        </w:rPr>
        <w:t xml:space="preserve"> </w:t>
      </w:r>
      <w:r w:rsidR="00106740">
        <w:rPr>
          <w:lang w:val="fr-FR"/>
        </w:rPr>
        <w:t xml:space="preserve">se déploie, et </w:t>
      </w:r>
      <w:r w:rsidR="00106740" w:rsidRPr="00106740">
        <w:rPr>
          <w:lang w:val="fr-FR"/>
        </w:rPr>
        <w:t>vient se placer au-dessus du poste 6</w:t>
      </w:r>
      <w:r>
        <w:rPr>
          <w:lang w:val="fr-FR"/>
        </w:rPr>
        <w:t xml:space="preserve"> sur le plateau rotatif</w:t>
      </w:r>
      <w:r w:rsidR="00106740" w:rsidRPr="00106740">
        <w:rPr>
          <w:lang w:val="fr-FR"/>
        </w:rPr>
        <w:t>.</w:t>
      </w:r>
    </w:p>
    <w:p w14:paraId="056CA72B" w14:textId="41E82B7D" w:rsidR="00106740" w:rsidRPr="00106740" w:rsidRDefault="00106740" w:rsidP="00106740">
      <w:pPr>
        <w:pStyle w:val="Paragraphedeliste"/>
        <w:numPr>
          <w:ilvl w:val="0"/>
          <w:numId w:val="39"/>
        </w:numPr>
        <w:rPr>
          <w:lang w:val="fr-FR"/>
        </w:rPr>
      </w:pPr>
      <w:r w:rsidRPr="00106740">
        <w:rPr>
          <w:lang w:val="fr-FR"/>
        </w:rPr>
        <w:t xml:space="preserve">Il descend saisir le </w:t>
      </w:r>
      <w:r w:rsidR="00D42391">
        <w:rPr>
          <w:lang w:val="fr-FR"/>
        </w:rPr>
        <w:t>récipient</w:t>
      </w:r>
      <w:r w:rsidRPr="00106740">
        <w:rPr>
          <w:lang w:val="fr-FR"/>
        </w:rPr>
        <w:t>.</w:t>
      </w:r>
    </w:p>
    <w:p w14:paraId="76FC96C3" w14:textId="605E9A53" w:rsidR="006879B2" w:rsidRDefault="00106740" w:rsidP="00106740">
      <w:pPr>
        <w:pStyle w:val="Paragraphedeliste"/>
        <w:numPr>
          <w:ilvl w:val="0"/>
          <w:numId w:val="39"/>
        </w:numPr>
        <w:rPr>
          <w:lang w:val="fr-FR"/>
        </w:rPr>
      </w:pPr>
      <w:r w:rsidRPr="00106740">
        <w:rPr>
          <w:lang w:val="fr-FR"/>
        </w:rPr>
        <w:t>Il remonte</w:t>
      </w:r>
      <w:r>
        <w:rPr>
          <w:lang w:val="fr-FR"/>
        </w:rPr>
        <w:t xml:space="preserve"> avec </w:t>
      </w:r>
      <w:r w:rsidR="00D42391">
        <w:rPr>
          <w:lang w:val="fr-FR"/>
        </w:rPr>
        <w:t>le récipient</w:t>
      </w:r>
      <w:r w:rsidRPr="00106740">
        <w:rPr>
          <w:lang w:val="fr-FR"/>
        </w:rPr>
        <w:t xml:space="preserve">, </w:t>
      </w:r>
    </w:p>
    <w:p w14:paraId="418CDC1D" w14:textId="2C3A0A48" w:rsidR="00106740" w:rsidRDefault="006879B2" w:rsidP="00106740">
      <w:pPr>
        <w:pStyle w:val="Paragraphedeliste"/>
        <w:numPr>
          <w:ilvl w:val="0"/>
          <w:numId w:val="39"/>
        </w:numPr>
        <w:rPr>
          <w:lang w:val="fr-FR"/>
        </w:rPr>
      </w:pPr>
      <w:r>
        <w:rPr>
          <w:lang w:val="fr-FR"/>
        </w:rPr>
        <w:t>Il</w:t>
      </w:r>
      <w:r w:rsidR="00106740" w:rsidRPr="00106740">
        <w:rPr>
          <w:lang w:val="fr-FR"/>
        </w:rPr>
        <w:t xml:space="preserve"> se déplace jusqu’à être à la verticale d’un poste libre sur le plateau </w:t>
      </w:r>
      <w:r w:rsidR="00D42391">
        <w:rPr>
          <w:lang w:val="fr-FR"/>
        </w:rPr>
        <w:t>de déchargement</w:t>
      </w:r>
      <w:r w:rsidR="00106740" w:rsidRPr="00106740">
        <w:rPr>
          <w:lang w:val="fr-FR"/>
        </w:rPr>
        <w:t>.</w:t>
      </w:r>
    </w:p>
    <w:p w14:paraId="2D0D6CDC" w14:textId="7EA723BC" w:rsidR="00106740" w:rsidRDefault="00106740" w:rsidP="00106740">
      <w:pPr>
        <w:pStyle w:val="Paragraphedeliste"/>
        <w:numPr>
          <w:ilvl w:val="0"/>
          <w:numId w:val="39"/>
        </w:numPr>
        <w:rPr>
          <w:lang w:val="fr-FR"/>
        </w:rPr>
      </w:pPr>
      <w:r>
        <w:rPr>
          <w:lang w:val="fr-FR"/>
        </w:rPr>
        <w:t xml:space="preserve">Il descend poser le </w:t>
      </w:r>
      <w:r w:rsidR="00D42391">
        <w:rPr>
          <w:lang w:val="fr-FR"/>
        </w:rPr>
        <w:t>récipient sur le plateau de déchargement</w:t>
      </w:r>
      <w:r>
        <w:rPr>
          <w:lang w:val="fr-FR"/>
        </w:rPr>
        <w:t>.</w:t>
      </w:r>
    </w:p>
    <w:p w14:paraId="575F60DC" w14:textId="1E305963" w:rsidR="006879B2" w:rsidRDefault="00106740" w:rsidP="00106740">
      <w:pPr>
        <w:pStyle w:val="Paragraphedeliste"/>
        <w:numPr>
          <w:ilvl w:val="0"/>
          <w:numId w:val="39"/>
        </w:numPr>
        <w:rPr>
          <w:lang w:val="fr-FR"/>
        </w:rPr>
      </w:pPr>
      <w:r>
        <w:rPr>
          <w:lang w:val="fr-FR"/>
        </w:rPr>
        <w:t>Il remonte seul</w:t>
      </w:r>
      <w:r w:rsidR="00D42391">
        <w:rPr>
          <w:lang w:val="fr-FR"/>
        </w:rPr>
        <w:t>.</w:t>
      </w:r>
    </w:p>
    <w:p w14:paraId="4FEB4ACA" w14:textId="1C2D42F6" w:rsidR="00106740" w:rsidRDefault="006879B2" w:rsidP="00106740">
      <w:pPr>
        <w:pStyle w:val="Paragraphedeliste"/>
        <w:numPr>
          <w:ilvl w:val="0"/>
          <w:numId w:val="39"/>
        </w:numPr>
        <w:rPr>
          <w:lang w:val="fr-FR"/>
        </w:rPr>
      </w:pPr>
      <w:r>
        <w:rPr>
          <w:lang w:val="fr-FR"/>
        </w:rPr>
        <w:t>Il</w:t>
      </w:r>
      <w:r w:rsidR="00106740">
        <w:rPr>
          <w:lang w:val="fr-FR"/>
        </w:rPr>
        <w:t xml:space="preserve"> vient se placer à la verticale </w:t>
      </w:r>
      <w:r>
        <w:rPr>
          <w:lang w:val="fr-FR"/>
        </w:rPr>
        <w:t>du poste 6</w:t>
      </w:r>
      <w:r w:rsidR="00D42391">
        <w:rPr>
          <w:lang w:val="fr-FR"/>
        </w:rPr>
        <w:t xml:space="preserve"> sur le plateau rotatif.</w:t>
      </w:r>
    </w:p>
    <w:p w14:paraId="5BA956D6" w14:textId="0269ACA4" w:rsidR="006879B2" w:rsidRPr="006879B2" w:rsidRDefault="006879B2" w:rsidP="006879B2">
      <w:pPr>
        <w:rPr>
          <w:lang w:val="fr-FR"/>
        </w:rPr>
      </w:pPr>
      <w:r>
        <w:rPr>
          <w:lang w:val="fr-FR"/>
        </w:rPr>
        <w:t>Pendant ce cycle, le plateau rotatif a tourné d’un sixième de tour</w:t>
      </w:r>
      <w:r w:rsidR="00D42391">
        <w:rPr>
          <w:lang w:val="fr-FR"/>
        </w:rPr>
        <w:t xml:space="preserve"> dans le sens anti-horaire</w:t>
      </w:r>
      <w:r>
        <w:rPr>
          <w:lang w:val="fr-FR"/>
        </w:rPr>
        <w:t>.</w:t>
      </w:r>
    </w:p>
    <w:p w14:paraId="3D10E5B2" w14:textId="77777777" w:rsidR="00433D18" w:rsidRDefault="00433D18" w:rsidP="002B358E">
      <w:pPr>
        <w:rPr>
          <w:lang w:val="fr-FR"/>
        </w:rPr>
      </w:pPr>
    </w:p>
    <w:p w14:paraId="30389A8D" w14:textId="354C8456" w:rsidR="00D0784D" w:rsidRDefault="00D0784D" w:rsidP="00D0784D">
      <w:pPr>
        <w:rPr>
          <w:lang w:val="fr-FR"/>
        </w:rPr>
      </w:pPr>
      <w:r>
        <w:rPr>
          <w:lang w:val="fr-FR"/>
        </w:rPr>
        <w:t xml:space="preserve">La durée totale du cycle ne devra pas excéder </w:t>
      </w:r>
      <w:r w:rsidR="006879B2">
        <w:rPr>
          <w:lang w:val="fr-FR"/>
        </w:rPr>
        <w:t>10</w:t>
      </w:r>
      <w:r>
        <w:rPr>
          <w:lang w:val="fr-FR"/>
        </w:rPr>
        <w:t xml:space="preserve"> secondes.</w:t>
      </w:r>
    </w:p>
    <w:p w14:paraId="068DE0ED" w14:textId="77777777" w:rsidR="00D0784D" w:rsidRDefault="00D0784D" w:rsidP="002B358E">
      <w:pPr>
        <w:rPr>
          <w:lang w:val="fr-FR"/>
        </w:rPr>
      </w:pPr>
    </w:p>
    <w:p w14:paraId="660C9C10" w14:textId="27FC6902" w:rsidR="00E90858" w:rsidRDefault="00E90858" w:rsidP="002B358E">
      <w:pPr>
        <w:rPr>
          <w:lang w:val="fr-FR"/>
        </w:rPr>
      </w:pPr>
      <w:r>
        <w:rPr>
          <w:lang w:val="fr-FR"/>
        </w:rPr>
        <w:t>Les points de vue sont laissés à votre initiative.</w:t>
      </w:r>
      <w:r w:rsidR="006879B2">
        <w:rPr>
          <w:lang w:val="fr-FR"/>
        </w:rPr>
        <w:t xml:space="preserve"> Cependant, un zoom sur la dépose du </w:t>
      </w:r>
      <w:r w:rsidR="00D42391">
        <w:rPr>
          <w:lang w:val="fr-FR"/>
        </w:rPr>
        <w:t>récipient</w:t>
      </w:r>
      <w:r w:rsidR="006879B2">
        <w:rPr>
          <w:lang w:val="fr-FR"/>
        </w:rPr>
        <w:t xml:space="preserve"> est attendu.</w:t>
      </w:r>
    </w:p>
    <w:p w14:paraId="0CCBFEFD" w14:textId="77777777" w:rsidR="00E90858" w:rsidRDefault="00E90858" w:rsidP="002B358E">
      <w:pPr>
        <w:rPr>
          <w:lang w:val="fr-FR"/>
        </w:rPr>
      </w:pPr>
    </w:p>
    <w:p w14:paraId="0901D5FA" w14:textId="77777777" w:rsidR="00E90858" w:rsidRDefault="00E90858" w:rsidP="00E90858">
      <w:pPr>
        <w:rPr>
          <w:lang w:val="fr-FR"/>
        </w:rPr>
      </w:pPr>
      <w:r>
        <w:rPr>
          <w:lang w:val="fr-FR"/>
        </w:rPr>
        <w:t>Les critères d’appréciation seront :</w:t>
      </w:r>
    </w:p>
    <w:p w14:paraId="267A95CA" w14:textId="77777777" w:rsidR="00E90858" w:rsidRDefault="00E90858" w:rsidP="00E90858">
      <w:pPr>
        <w:numPr>
          <w:ilvl w:val="0"/>
          <w:numId w:val="37"/>
        </w:numPr>
      </w:pPr>
      <w:r>
        <w:t>Format AVI, 1024 x 768,</w:t>
      </w:r>
    </w:p>
    <w:p w14:paraId="47D1222D" w14:textId="527BB1FE" w:rsidR="00E90858" w:rsidRDefault="00E90858" w:rsidP="00E90858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 xml:space="preserve">Fluidité des </w:t>
      </w:r>
      <w:r w:rsidRPr="009D047D">
        <w:rPr>
          <w:lang w:val="fr-FR"/>
        </w:rPr>
        <w:t>mouvements</w:t>
      </w:r>
      <w:r>
        <w:rPr>
          <w:lang w:val="fr-FR"/>
        </w:rPr>
        <w:t xml:space="preserve"> dans la prise</w:t>
      </w:r>
      <w:r w:rsidR="0090212A">
        <w:rPr>
          <w:lang w:val="fr-FR"/>
        </w:rPr>
        <w:t xml:space="preserve"> des pièces</w:t>
      </w:r>
      <w:r>
        <w:rPr>
          <w:lang w:val="fr-FR"/>
        </w:rPr>
        <w:t xml:space="preserve">, le déplacement et la pose des </w:t>
      </w:r>
      <w:r w:rsidR="0090212A">
        <w:rPr>
          <w:lang w:val="fr-FR"/>
        </w:rPr>
        <w:t>pièces</w:t>
      </w:r>
      <w:r>
        <w:rPr>
          <w:lang w:val="fr-FR"/>
        </w:rPr>
        <w:t>,</w:t>
      </w:r>
    </w:p>
    <w:p w14:paraId="3D18F03D" w14:textId="77777777" w:rsidR="00E90858" w:rsidRPr="009D047D" w:rsidRDefault="00E90858" w:rsidP="00E90858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 xml:space="preserve">Non interférence </w:t>
      </w:r>
      <w:r w:rsidR="00EC2C50">
        <w:rPr>
          <w:lang w:val="fr-FR"/>
        </w:rPr>
        <w:t xml:space="preserve">visuelle </w:t>
      </w:r>
      <w:r>
        <w:rPr>
          <w:lang w:val="fr-FR"/>
        </w:rPr>
        <w:t>des pièces lors des déplacements,</w:t>
      </w:r>
    </w:p>
    <w:p w14:paraId="00C5307A" w14:textId="77777777" w:rsidR="00E90858" w:rsidRDefault="00E90858" w:rsidP="00E90858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 xml:space="preserve">Choix du ou des </w:t>
      </w:r>
      <w:r w:rsidRPr="00E90858">
        <w:rPr>
          <w:lang w:val="fr-FR"/>
        </w:rPr>
        <w:t>p</w:t>
      </w:r>
      <w:r>
        <w:rPr>
          <w:lang w:val="fr-FR"/>
        </w:rPr>
        <w:t>oints de vue,</w:t>
      </w:r>
    </w:p>
    <w:p w14:paraId="27E16368" w14:textId="77777777" w:rsidR="00E90858" w:rsidRPr="00E90858" w:rsidRDefault="00E90858" w:rsidP="00E90858">
      <w:pPr>
        <w:numPr>
          <w:ilvl w:val="0"/>
          <w:numId w:val="37"/>
        </w:numPr>
        <w:rPr>
          <w:lang w:val="fr-FR"/>
        </w:rPr>
      </w:pPr>
      <w:r w:rsidRPr="00E90858">
        <w:rPr>
          <w:lang w:val="fr-FR"/>
        </w:rPr>
        <w:t>Qualité de la vid</w:t>
      </w:r>
      <w:r>
        <w:rPr>
          <w:lang w:val="fr-FR"/>
        </w:rPr>
        <w:t>é</w:t>
      </w:r>
      <w:r w:rsidRPr="00E90858">
        <w:rPr>
          <w:lang w:val="fr-FR"/>
        </w:rPr>
        <w:t>o</w:t>
      </w:r>
      <w:r>
        <w:rPr>
          <w:lang w:val="fr-FR"/>
        </w:rPr>
        <w:t>.</w:t>
      </w:r>
    </w:p>
    <w:p w14:paraId="0CAF5145" w14:textId="77777777" w:rsidR="002B358E" w:rsidRDefault="002B358E" w:rsidP="002B358E">
      <w:pPr>
        <w:rPr>
          <w:lang w:val="fr-FR"/>
        </w:rPr>
      </w:pPr>
    </w:p>
    <w:p w14:paraId="3CCD83CB" w14:textId="77777777" w:rsidR="00E90858" w:rsidRPr="00696EC3" w:rsidRDefault="00E90858" w:rsidP="00E90858">
      <w:pPr>
        <w:rPr>
          <w:lang w:val="fr-FR"/>
        </w:rPr>
      </w:pPr>
      <w:r>
        <w:rPr>
          <w:lang w:val="fr-FR"/>
        </w:rPr>
        <w:t>Le résultat de votre travail sera jugé uniquement à partir d</w:t>
      </w:r>
      <w:r w:rsidRPr="00696EC3">
        <w:rPr>
          <w:lang w:val="fr-FR"/>
        </w:rPr>
        <w:t>u fichier vidéo</w:t>
      </w:r>
      <w:r>
        <w:rPr>
          <w:lang w:val="fr-FR"/>
        </w:rPr>
        <w:t>.</w:t>
      </w:r>
      <w:r w:rsidRPr="00696EC3">
        <w:rPr>
          <w:lang w:val="fr-FR"/>
        </w:rPr>
        <w:t xml:space="preserve"> </w:t>
      </w:r>
      <w:r>
        <w:rPr>
          <w:lang w:val="fr-FR"/>
        </w:rPr>
        <w:t>Le fichier d’ensemble ne sera pas ouvert</w:t>
      </w:r>
      <w:r w:rsidRPr="00696EC3">
        <w:rPr>
          <w:lang w:val="fr-FR"/>
        </w:rPr>
        <w:t>.</w:t>
      </w:r>
    </w:p>
    <w:p w14:paraId="3345DC06" w14:textId="77777777" w:rsidR="002B358E" w:rsidRDefault="002B358E" w:rsidP="002B358E">
      <w:pPr>
        <w:rPr>
          <w:lang w:val="fr-FR"/>
        </w:rPr>
      </w:pPr>
    </w:p>
    <w:p w14:paraId="1A16A919" w14:textId="77777777" w:rsidR="00D36D4D" w:rsidRDefault="00524627" w:rsidP="00EC2C50">
      <w:pPr>
        <w:ind w:right="1843"/>
        <w:rPr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</w:t>
      </w:r>
      <w:r w:rsidR="00EC2C50">
        <w:rPr>
          <w:rFonts w:cs="Arial"/>
          <w:szCs w:val="24"/>
          <w:lang w:val="fr-FR"/>
        </w:rPr>
        <w:t>otre</w:t>
      </w:r>
      <w:r w:rsidRPr="00D36D4D">
        <w:rPr>
          <w:rFonts w:cs="Arial"/>
          <w:szCs w:val="24"/>
          <w:lang w:val="fr-FR"/>
        </w:rPr>
        <w:t xml:space="preserve"> fichier sous le nom</w:t>
      </w:r>
      <w:r>
        <w:rPr>
          <w:rFonts w:cs="Arial"/>
          <w:szCs w:val="24"/>
          <w:lang w:val="fr-FR"/>
        </w:rPr>
        <w:t xml:space="preserve"> </w:t>
      </w:r>
      <w:r w:rsidRPr="00D36D4D">
        <w:rPr>
          <w:rFonts w:cs="Arial"/>
          <w:b/>
          <w:szCs w:val="24"/>
          <w:lang w:val="fr-FR"/>
        </w:rPr>
        <w:t>« </w:t>
      </w:r>
      <w:r w:rsidR="00725FDF">
        <w:rPr>
          <w:rFonts w:cs="Arial"/>
          <w:b/>
          <w:szCs w:val="24"/>
          <w:lang w:val="fr-FR"/>
        </w:rPr>
        <w:t>Simulation-Robot_</w:t>
      </w:r>
      <w:r w:rsidRPr="00D36D4D">
        <w:rPr>
          <w:rFonts w:cs="Arial"/>
          <w:b/>
          <w:bCs/>
          <w:szCs w:val="24"/>
          <w:lang w:val="fr-FR"/>
        </w:rPr>
        <w:t>xxxxx.</w:t>
      </w:r>
      <w:r w:rsidR="00D0784D">
        <w:rPr>
          <w:rFonts w:cs="Arial"/>
          <w:b/>
          <w:bCs/>
          <w:szCs w:val="24"/>
          <w:lang w:val="fr-FR"/>
        </w:rPr>
        <w:t>avi</w:t>
      </w:r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</w:t>
      </w:r>
      <w:r w:rsidR="00725FDF">
        <w:rPr>
          <w:rFonts w:cs="Arial"/>
          <w:b/>
          <w:szCs w:val="24"/>
          <w:lang w:val="fr-FR"/>
        </w:rPr>
        <w:t>4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</w:t>
      </w:r>
      <w:proofErr w:type="spellStart"/>
      <w:r w:rsidRPr="00D36D4D">
        <w:rPr>
          <w:rFonts w:cs="Arial"/>
          <w:szCs w:val="24"/>
          <w:lang w:val="fr-FR"/>
        </w:rPr>
        <w:t>xxxxx</w:t>
      </w:r>
      <w:proofErr w:type="spellEnd"/>
      <w:r w:rsidRPr="00D36D4D">
        <w:rPr>
          <w:rFonts w:cs="Arial"/>
          <w:szCs w:val="24"/>
          <w:lang w:val="fr-FR"/>
        </w:rPr>
        <w:t xml:space="preserve"> étant les 5 premières lettres de votre NOM) sur le « Bureau » de « Windows ».</w:t>
      </w:r>
      <w:r w:rsidR="00015C6C">
        <w:rPr>
          <w:lang w:val="fr-FR"/>
        </w:rPr>
        <w:br w:type="page"/>
      </w:r>
    </w:p>
    <w:p w14:paraId="7261F287" w14:textId="77777777" w:rsidR="00FC6636" w:rsidRDefault="00FC6636" w:rsidP="00553508">
      <w:pPr>
        <w:pStyle w:val="Titre1"/>
      </w:pPr>
      <w:bookmarkStart w:id="5" w:name="_Toc67517635"/>
      <w:bookmarkStart w:id="6" w:name="_Toc434330077"/>
      <w:r>
        <w:lastRenderedPageBreak/>
        <w:t>Planning</w:t>
      </w:r>
      <w:bookmarkEnd w:id="5"/>
      <w:r>
        <w:t xml:space="preserve"> </w:t>
      </w:r>
    </w:p>
    <w:p w14:paraId="32A22C11" w14:textId="77777777" w:rsidR="00FC6636" w:rsidRDefault="00FC6636" w:rsidP="00FC6636">
      <w:pPr>
        <w:pStyle w:val="Tramecouleur-Accent31"/>
        <w:ind w:left="0"/>
        <w:rPr>
          <w:rFonts w:cs="Arial"/>
          <w:b/>
          <w:szCs w:val="20"/>
          <w:lang w:val="fr-FR"/>
        </w:rPr>
      </w:pPr>
    </w:p>
    <w:p w14:paraId="128147F1" w14:textId="77777777" w:rsidR="003C0A5A" w:rsidRPr="004F16FE" w:rsidRDefault="003C0A5A" w:rsidP="00FC6636">
      <w:pPr>
        <w:pStyle w:val="Tramecouleur-Accent31"/>
        <w:ind w:left="0"/>
        <w:rPr>
          <w:rFonts w:cs="Arial"/>
          <w:b/>
          <w:szCs w:val="20"/>
          <w:lang w:val="fr-FR"/>
        </w:rPr>
      </w:pPr>
    </w:p>
    <w:tbl>
      <w:tblPr>
        <w:tblW w:w="9668" w:type="dxa"/>
        <w:jc w:val="center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ook w:val="01E0" w:firstRow="1" w:lastRow="1" w:firstColumn="1" w:lastColumn="1" w:noHBand="0" w:noVBand="0"/>
      </w:tblPr>
      <w:tblGrid>
        <w:gridCol w:w="1117"/>
        <w:gridCol w:w="1501"/>
        <w:gridCol w:w="1501"/>
        <w:gridCol w:w="3913"/>
        <w:gridCol w:w="1636"/>
      </w:tblGrid>
      <w:tr w:rsidR="006F25D6" w:rsidRPr="004F16FE" w14:paraId="687D627E" w14:textId="77777777" w:rsidTr="00321A03">
        <w:trPr>
          <w:cantSplit/>
          <w:trHeight w:val="283"/>
          <w:jc w:val="center"/>
        </w:trPr>
        <w:tc>
          <w:tcPr>
            <w:tcW w:w="1117" w:type="dxa"/>
            <w:vMerge w:val="restart"/>
            <w:tcBorders>
              <w:top w:val="single" w:sz="4" w:space="0" w:color="auto"/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04B1B222" w14:textId="5A7543DE" w:rsidR="006F25D6" w:rsidRPr="004F16FE" w:rsidRDefault="006F25D6" w:rsidP="006F25D6">
            <w:pPr>
              <w:ind w:right="113"/>
              <w:jc w:val="center"/>
              <w:rPr>
                <w:rFonts w:cs="Arial"/>
                <w:b/>
                <w:color w:val="FFFFFF"/>
                <w:sz w:val="28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 xml:space="preserve">Jour </w:t>
            </w:r>
            <w:r w:rsidR="007A3C9E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>2</w:t>
            </w:r>
            <w:r w:rsidR="00212FAE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 xml:space="preserve"> </w:t>
            </w:r>
            <w:r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>: M</w:t>
            </w:r>
            <w:r w:rsidR="003F65D3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>4</w:t>
            </w:r>
          </w:p>
          <w:p w14:paraId="300B8411" w14:textId="47DAE890" w:rsidR="006F25D6" w:rsidRPr="004F16FE" w:rsidRDefault="007A3C9E" w:rsidP="006F25D6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  <w:r>
              <w:rPr>
                <w:rFonts w:cs="Arial"/>
                <w:color w:val="FFFFFF"/>
                <w:szCs w:val="18"/>
                <w:lang w:val="fr-FR"/>
              </w:rPr>
              <w:t>Jeu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 xml:space="preserve">di </w:t>
            </w:r>
            <w:r>
              <w:rPr>
                <w:rFonts w:cs="Arial"/>
                <w:color w:val="FFFFFF"/>
                <w:szCs w:val="18"/>
                <w:lang w:val="fr-FR"/>
              </w:rPr>
              <w:t>15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>/</w:t>
            </w:r>
            <w:r>
              <w:rPr>
                <w:rFonts w:cs="Arial"/>
                <w:color w:val="FFFFFF"/>
                <w:szCs w:val="18"/>
                <w:lang w:val="fr-FR"/>
              </w:rPr>
              <w:t>04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>/20</w:t>
            </w:r>
            <w:r w:rsidR="006F25D6">
              <w:rPr>
                <w:rFonts w:cs="Arial"/>
                <w:color w:val="FFFFFF"/>
                <w:szCs w:val="18"/>
                <w:lang w:val="fr-FR"/>
              </w:rPr>
              <w:t>2</w:t>
            </w:r>
            <w:r>
              <w:rPr>
                <w:rFonts w:cs="Arial"/>
                <w:color w:val="FFFFFF"/>
                <w:szCs w:val="18"/>
                <w:lang w:val="fr-FR"/>
              </w:rPr>
              <w:t>1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44D63F1E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DÉBUT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6A402B8D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FIN</w:t>
            </w:r>
          </w:p>
        </w:tc>
        <w:tc>
          <w:tcPr>
            <w:tcW w:w="391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3AD3AF44" w14:textId="77777777" w:rsidR="006F25D6" w:rsidRPr="004F16FE" w:rsidRDefault="006F25D6" w:rsidP="00644CDC">
            <w:pPr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TÂCHES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65F7A4E2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TOTAL</w:t>
            </w:r>
          </w:p>
        </w:tc>
      </w:tr>
      <w:tr w:rsidR="006F25D6" w:rsidRPr="004F16FE" w14:paraId="655E3145" w14:textId="77777777" w:rsidTr="00321A03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2D38674C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67DF9B2F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8h00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08514C58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</w:p>
        </w:tc>
        <w:tc>
          <w:tcPr>
            <w:tcW w:w="391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31EA7F85" w14:textId="77777777" w:rsidR="006F25D6" w:rsidRPr="004F16FE" w:rsidRDefault="006F25D6" w:rsidP="00644CDC">
            <w:pPr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Arrivée des candidats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BFBFBF"/>
            <w:vAlign w:val="center"/>
          </w:tcPr>
          <w:p w14:paraId="0C2AE9F6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</w:p>
        </w:tc>
      </w:tr>
      <w:tr w:rsidR="006F25D6" w:rsidRPr="004F16FE" w14:paraId="630C00EA" w14:textId="77777777" w:rsidTr="00321A03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69951907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7EE1024" w14:textId="0629F868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8h</w:t>
            </w:r>
            <w:r w:rsidR="007A3C9E">
              <w:rPr>
                <w:rFonts w:cs="Arial"/>
                <w:lang w:val="fr-FR"/>
              </w:rPr>
              <w:t>00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2EDEC74" w14:textId="6112922F" w:rsidR="006F25D6" w:rsidRPr="004F16FE" w:rsidRDefault="00212FAE" w:rsidP="00644CDC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8</w:t>
            </w:r>
            <w:r w:rsidR="006F25D6" w:rsidRPr="004F16FE">
              <w:rPr>
                <w:rFonts w:cs="Arial"/>
                <w:lang w:val="fr-FR"/>
              </w:rPr>
              <w:t>h</w:t>
            </w:r>
            <w:r w:rsidR="007A3C9E">
              <w:rPr>
                <w:rFonts w:cs="Arial"/>
                <w:lang w:val="fr-FR"/>
              </w:rPr>
              <w:t>15</w:t>
            </w:r>
          </w:p>
        </w:tc>
        <w:tc>
          <w:tcPr>
            <w:tcW w:w="391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C94DA89" w14:textId="77777777" w:rsidR="006F25D6" w:rsidRPr="004F16FE" w:rsidRDefault="006F25D6" w:rsidP="00644CDC">
            <w:pPr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Consignes de l’Expert et é</w:t>
            </w:r>
            <w:r w:rsidRPr="004F16FE">
              <w:rPr>
                <w:rFonts w:cs="Arial"/>
                <w:lang w:val="fr-FR"/>
              </w:rPr>
              <w:t>tude du sujet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5907CAF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0</w:t>
            </w:r>
            <w:r w:rsidRPr="000A35AF">
              <w:rPr>
                <w:rFonts w:cs="Arial"/>
                <w:lang w:val="fr-FR"/>
              </w:rPr>
              <w:t>h</w:t>
            </w:r>
            <w:r w:rsidR="00171863">
              <w:rPr>
                <w:rFonts w:cs="Arial"/>
                <w:lang w:val="fr-FR"/>
              </w:rPr>
              <w:t>1</w:t>
            </w:r>
            <w:r w:rsidR="00B66B42">
              <w:rPr>
                <w:rFonts w:cs="Arial"/>
                <w:lang w:val="fr-FR"/>
              </w:rPr>
              <w:t>5</w:t>
            </w:r>
          </w:p>
        </w:tc>
      </w:tr>
      <w:tr w:rsidR="006F25D6" w:rsidRPr="004F16FE" w14:paraId="4D9CBABC" w14:textId="77777777" w:rsidTr="00321A03">
        <w:trPr>
          <w:cantSplit/>
          <w:trHeight w:val="46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5E8C0BD0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DAE1F9A" w14:textId="22AFA7FE" w:rsidR="006F25D6" w:rsidRPr="00CD4E13" w:rsidRDefault="00212FAE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8</w:t>
            </w:r>
            <w:r w:rsidR="006F25D6" w:rsidRPr="00CD4E13">
              <w:rPr>
                <w:rFonts w:cs="Arial"/>
                <w:b/>
                <w:color w:val="003B5C"/>
                <w:lang w:val="fr-FR"/>
              </w:rPr>
              <w:t>h</w:t>
            </w:r>
            <w:r w:rsidR="007A3C9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BFF2625" w14:textId="400F953A" w:rsidR="006F25D6" w:rsidRPr="00CD4E13" w:rsidRDefault="006F25D6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1</w:t>
            </w:r>
            <w:r w:rsidR="007A3C9E">
              <w:rPr>
                <w:rFonts w:cs="Arial"/>
                <w:b/>
                <w:color w:val="003B5C"/>
                <w:lang w:val="fr-FR"/>
              </w:rPr>
              <w:t>0</w:t>
            </w:r>
            <w:r w:rsidRPr="00CD4E13">
              <w:rPr>
                <w:rFonts w:cs="Arial"/>
                <w:b/>
                <w:color w:val="003B5C"/>
                <w:lang w:val="fr-FR"/>
              </w:rPr>
              <w:t>h</w:t>
            </w:r>
            <w:r w:rsidR="007A3C9E">
              <w:rPr>
                <w:rFonts w:cs="Arial"/>
                <w:b/>
                <w:color w:val="003B5C"/>
                <w:lang w:val="fr-FR"/>
              </w:rPr>
              <w:t>45</w:t>
            </w:r>
          </w:p>
        </w:tc>
        <w:tc>
          <w:tcPr>
            <w:tcW w:w="391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667330E" w14:textId="77777777" w:rsidR="006F25D6" w:rsidRPr="00CD4E13" w:rsidRDefault="006F25D6" w:rsidP="00644CDC">
            <w:pPr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Epreuve</w:t>
            </w:r>
            <w:r>
              <w:rPr>
                <w:rFonts w:cs="Arial"/>
                <w:b/>
                <w:color w:val="003B5C"/>
                <w:lang w:val="fr-FR"/>
              </w:rPr>
              <w:t xml:space="preserve"> module </w:t>
            </w:r>
            <w:r w:rsidR="00212FAE">
              <w:rPr>
                <w:rFonts w:cs="Arial"/>
                <w:b/>
                <w:color w:val="003B5C"/>
                <w:lang w:val="fr-FR"/>
              </w:rPr>
              <w:t>4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01E8338" w14:textId="0A73B29F" w:rsidR="006F25D6" w:rsidRPr="00CD4E13" w:rsidRDefault="007A3C9E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2</w:t>
            </w:r>
            <w:r w:rsidR="006F25D6" w:rsidRPr="00CD4E13">
              <w:rPr>
                <w:rFonts w:cs="Arial"/>
                <w:b/>
                <w:color w:val="003B5C"/>
                <w:lang w:val="fr-FR"/>
              </w:rPr>
              <w:t>h</w:t>
            </w:r>
            <w:r>
              <w:rPr>
                <w:rFonts w:cs="Arial"/>
                <w:b/>
                <w:color w:val="003B5C"/>
                <w:lang w:val="fr-FR"/>
              </w:rPr>
              <w:t>30</w:t>
            </w:r>
          </w:p>
        </w:tc>
      </w:tr>
      <w:tr w:rsidR="00212FAE" w:rsidRPr="004F16FE" w14:paraId="196E7D35" w14:textId="77777777" w:rsidTr="00321A03">
        <w:trPr>
          <w:cantSplit/>
          <w:trHeight w:val="555"/>
          <w:jc w:val="center"/>
        </w:trPr>
        <w:tc>
          <w:tcPr>
            <w:tcW w:w="1117" w:type="dxa"/>
            <w:vMerge/>
            <w:tcBorders>
              <w:left w:val="single" w:sz="4" w:space="0" w:color="003B5C"/>
              <w:bottom w:val="single" w:sz="4" w:space="0" w:color="auto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10B48B67" w14:textId="77777777" w:rsidR="00212FAE" w:rsidRPr="004F16FE" w:rsidRDefault="00212FAE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9549E5E" w14:textId="77777777" w:rsidR="00212FAE" w:rsidRPr="004F16FE" w:rsidRDefault="00212FAE" w:rsidP="00644CDC">
            <w:pPr>
              <w:jc w:val="center"/>
              <w:rPr>
                <w:rFonts w:cs="Arial"/>
                <w:lang w:val="fr-FR"/>
              </w:rPr>
            </w:pP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E4C85F1" w14:textId="77B6A68C" w:rsidR="00212FAE" w:rsidRPr="004F16FE" w:rsidRDefault="00212FAE" w:rsidP="00644CDC">
            <w:pPr>
              <w:jc w:val="center"/>
              <w:rPr>
                <w:rFonts w:cs="Arial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1</w:t>
            </w:r>
            <w:r w:rsidR="007A3C9E">
              <w:rPr>
                <w:rFonts w:cs="Arial"/>
                <w:b/>
                <w:color w:val="003B5C"/>
                <w:lang w:val="fr-FR"/>
              </w:rPr>
              <w:t>0</w:t>
            </w:r>
            <w:r w:rsidRPr="00CD4E13">
              <w:rPr>
                <w:rFonts w:cs="Arial"/>
                <w:b/>
                <w:color w:val="003B5C"/>
                <w:lang w:val="fr-FR"/>
              </w:rPr>
              <w:t>h</w:t>
            </w:r>
            <w:r w:rsidR="007A3C9E">
              <w:rPr>
                <w:rFonts w:cs="Arial"/>
                <w:b/>
                <w:color w:val="003B5C"/>
                <w:lang w:val="fr-FR"/>
              </w:rPr>
              <w:t>45</w:t>
            </w:r>
          </w:p>
        </w:tc>
        <w:tc>
          <w:tcPr>
            <w:tcW w:w="3913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8BB49E4" w14:textId="77777777" w:rsidR="00212FAE" w:rsidRPr="004F16FE" w:rsidRDefault="00212FAE" w:rsidP="00644CDC">
            <w:pPr>
              <w:rPr>
                <w:rFonts w:cs="Arial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Fin du</w:t>
            </w:r>
            <w:r w:rsidRPr="00CD4E13">
              <w:rPr>
                <w:rFonts w:cs="Arial"/>
                <w:b/>
                <w:color w:val="003B5C"/>
                <w:lang w:val="fr-FR"/>
              </w:rPr>
              <w:t xml:space="preserve"> module</w:t>
            </w:r>
            <w:r>
              <w:rPr>
                <w:rFonts w:cs="Arial"/>
                <w:b/>
                <w:color w:val="003B5C"/>
                <w:lang w:val="fr-FR"/>
              </w:rPr>
              <w:t xml:space="preserve"> 4</w:t>
            </w:r>
          </w:p>
        </w:tc>
        <w:tc>
          <w:tcPr>
            <w:tcW w:w="163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40E7369" w14:textId="77777777" w:rsidR="00212FAE" w:rsidRPr="004F16FE" w:rsidRDefault="00212FAE" w:rsidP="00644CDC">
            <w:pPr>
              <w:jc w:val="center"/>
              <w:rPr>
                <w:rFonts w:cs="Arial"/>
                <w:lang w:val="fr-FR"/>
              </w:rPr>
            </w:pPr>
          </w:p>
        </w:tc>
      </w:tr>
    </w:tbl>
    <w:p w14:paraId="3EC6099C" w14:textId="77777777" w:rsidR="00FC6636" w:rsidRPr="004F16FE" w:rsidRDefault="00FC6636" w:rsidP="00FC6636">
      <w:pPr>
        <w:rPr>
          <w:rFonts w:cs="Arial"/>
          <w:lang w:val="fr-FR"/>
        </w:rPr>
      </w:pPr>
    </w:p>
    <w:bookmarkEnd w:id="6"/>
    <w:p w14:paraId="4E6B77B8" w14:textId="77777777" w:rsidR="00065070" w:rsidRDefault="00065070" w:rsidP="00065070">
      <w:pPr>
        <w:rPr>
          <w:lang w:val="fr-FR"/>
        </w:rPr>
      </w:pPr>
    </w:p>
    <w:p w14:paraId="0BDCA3B7" w14:textId="77777777" w:rsidR="00644CDC" w:rsidRPr="004F16FE" w:rsidRDefault="00644CDC" w:rsidP="00644CDC">
      <w:pPr>
        <w:pStyle w:val="Titre1"/>
      </w:pPr>
      <w:bookmarkStart w:id="7" w:name="_Toc307477169"/>
      <w:bookmarkStart w:id="8" w:name="_Toc434231933"/>
      <w:bookmarkStart w:id="9" w:name="_Toc67517636"/>
      <w:r w:rsidRPr="004F16FE">
        <w:t>BAR</w:t>
      </w:r>
      <w:r>
        <w:t>Ê</w:t>
      </w:r>
      <w:r w:rsidRPr="004F16FE">
        <w:t>ME DE CORRECTION</w:t>
      </w:r>
      <w:bookmarkEnd w:id="7"/>
      <w:bookmarkEnd w:id="8"/>
      <w:bookmarkEnd w:id="9"/>
    </w:p>
    <w:tbl>
      <w:tblPr>
        <w:tblW w:w="9639" w:type="dxa"/>
        <w:tblInd w:w="137" w:type="dxa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94"/>
        <w:gridCol w:w="837"/>
        <w:gridCol w:w="586"/>
        <w:gridCol w:w="5296"/>
        <w:gridCol w:w="1134"/>
        <w:gridCol w:w="992"/>
      </w:tblGrid>
      <w:tr w:rsidR="007C1BC1" w:rsidRPr="00313576" w14:paraId="3F0D02B5" w14:textId="77777777" w:rsidTr="001B00DA">
        <w:trPr>
          <w:trHeight w:val="1509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A815D1A" w14:textId="77777777" w:rsidR="007C1BC1" w:rsidRPr="00313576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bookmarkStart w:id="10" w:name="_Hlk37403797"/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Critère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3FDD7C12" w14:textId="77777777" w:rsidR="007C1BC1" w:rsidRPr="00313576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Sous Critère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2EED9F46" w14:textId="77777777" w:rsidR="007C1BC1" w:rsidRPr="00313576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Jour</w:t>
            </w: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D040702" w14:textId="77777777" w:rsidR="007C1BC1" w:rsidRPr="00313576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Intitulé du critère de notation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4E8DDBF9" w14:textId="77777777" w:rsidR="007C1BC1" w:rsidRPr="00313576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O</w:t>
            </w:r>
            <w:r w:rsidRPr="008B5120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bjectif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  <w:t>ou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J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ugement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333CD03A" w14:textId="77777777" w:rsidR="007C1BC1" w:rsidRPr="00313576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Barème</w:t>
            </w:r>
          </w:p>
        </w:tc>
      </w:tr>
      <w:tr w:rsidR="007C1BC1" w:rsidRPr="004F16FE" w14:paraId="53257AB7" w14:textId="77777777" w:rsidTr="001B00DA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712DB816" w14:textId="32316ACF" w:rsidR="007C1BC1" w:rsidRPr="004F16FE" w:rsidRDefault="00846E7A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C</w:t>
            </w:r>
          </w:p>
        </w:tc>
        <w:tc>
          <w:tcPr>
            <w:tcW w:w="8845" w:type="dxa"/>
            <w:gridSpan w:val="5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01FC1823" w14:textId="77777777" w:rsidR="007C1BC1" w:rsidRPr="004F16FE" w:rsidRDefault="007C1BC1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  <w:p w14:paraId="3F3698CF" w14:textId="77777777" w:rsidR="007C1BC1" w:rsidRPr="004F16FE" w:rsidRDefault="007C1BC1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SIMULATION – ANIMATION D’UN MECANISME</w:t>
            </w:r>
          </w:p>
          <w:p w14:paraId="2C91097B" w14:textId="77777777" w:rsidR="007C1BC1" w:rsidRPr="004F16FE" w:rsidRDefault="007C1BC1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</w:tc>
      </w:tr>
      <w:tr w:rsidR="007C1BC1" w:rsidRPr="00F90BE7" w14:paraId="6DBCC687" w14:textId="77777777" w:rsidTr="001B00DA">
        <w:trPr>
          <w:trHeight w:val="313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FE19FD0" w14:textId="77777777" w:rsidR="007C1BC1" w:rsidRPr="004F16FE" w:rsidRDefault="007C1BC1" w:rsidP="00DE149A">
            <w:pPr>
              <w:jc w:val="center"/>
              <w:rPr>
                <w:rFonts w:eastAsia="Times New Roman" w:cs="Arial"/>
                <w:b/>
                <w:bCs/>
                <w:sz w:val="24"/>
                <w:szCs w:val="24"/>
                <w:lang w:val="fr-FR" w:eastAsia="fr-FR"/>
              </w:rPr>
            </w:pPr>
          </w:p>
        </w:tc>
      </w:tr>
      <w:tr w:rsidR="007C1BC1" w:rsidRPr="00D14544" w14:paraId="49439E0D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7E190C52" w14:textId="4E475516" w:rsidR="007C1BC1" w:rsidRPr="00D14544" w:rsidRDefault="00846E7A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1FA998E" w14:textId="51DC8916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5E1A87D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3</w:t>
            </w: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5D099D53" w14:textId="77777777" w:rsidR="007C1BC1" w:rsidRPr="00D14544" w:rsidRDefault="007C1BC1" w:rsidP="00DE149A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7C1BC1">
              <w:rPr>
                <w:rFonts w:cs="Arial"/>
                <w:b/>
                <w:bCs/>
                <w:lang w:val="fr-FR" w:eastAsia="fr-FR"/>
              </w:rPr>
              <w:t>Animation du robot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4E551CB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C7FAE03" w14:textId="60DCA199" w:rsidR="007C1BC1" w:rsidRPr="00D14544" w:rsidRDefault="00846E7A" w:rsidP="00DE149A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3</w:t>
            </w:r>
            <w:r w:rsidR="009E7DD3">
              <w:rPr>
                <w:b/>
                <w:bCs/>
                <w:lang w:val="fr-FR" w:eastAsia="fr-FR"/>
              </w:rPr>
              <w:t>,</w:t>
            </w:r>
            <w:r>
              <w:rPr>
                <w:b/>
                <w:bCs/>
                <w:lang w:val="fr-FR" w:eastAsia="fr-FR"/>
              </w:rPr>
              <w:t>9</w:t>
            </w:r>
          </w:p>
        </w:tc>
      </w:tr>
      <w:tr w:rsidR="007C1BC1" w:rsidRPr="00D14544" w14:paraId="696CF373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2134764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8A6AC07" w14:textId="148403EF" w:rsidR="007C1BC1" w:rsidRPr="00D14544" w:rsidRDefault="00FE2486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C1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D228D8B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19CD0DC" w14:textId="77777777" w:rsidR="007C1BC1" w:rsidRPr="00D14544" w:rsidRDefault="007C1BC1" w:rsidP="00DE149A">
            <w:pPr>
              <w:jc w:val="left"/>
              <w:rPr>
                <w:rFonts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80546B7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D769633" w14:textId="573643F7" w:rsidR="007C1BC1" w:rsidRPr="00D14544" w:rsidRDefault="007C1BC1" w:rsidP="00846E7A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9E7DD3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7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7C1BC1" w:rsidRPr="00D14544" w14:paraId="6C0B525D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3C46337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01EDFB0" w14:textId="3DAE718D" w:rsidR="007C1BC1" w:rsidRPr="00FE2486" w:rsidRDefault="00FE2486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C2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B78514E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1D40C9C" w14:textId="77777777" w:rsidR="007C1BC1" w:rsidRPr="00D14544" w:rsidRDefault="007C1BC1" w:rsidP="00DE149A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EF4661C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0FE04CF" w14:textId="68A3FC45" w:rsidR="007C1BC1" w:rsidRPr="00D14544" w:rsidRDefault="007C1BC1" w:rsidP="00846E7A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3</w:t>
            </w:r>
            <w:r w:rsidR="009E7DD3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2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7C1BC1" w:rsidRPr="00D14544" w14:paraId="4D0368C9" w14:textId="77777777" w:rsidTr="001B00DA">
        <w:trPr>
          <w:trHeight w:val="291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9639979" w14:textId="77777777" w:rsidR="007C1BC1" w:rsidRPr="00D14544" w:rsidRDefault="007C1BC1" w:rsidP="00DE149A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7C1BC1" w:rsidRPr="00D72AF4" w14:paraId="4ACFEDAF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6D7B8D8" w14:textId="5AE50638" w:rsidR="007C1BC1" w:rsidRPr="00D72AF4" w:rsidRDefault="00846E7A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CDAF76E" w14:textId="4EF28089" w:rsidR="007C1BC1" w:rsidRPr="00D72AF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753234F" w14:textId="77777777" w:rsidR="007C1BC1" w:rsidRPr="00D72AF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3</w:t>
            </w: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B7E5A5A" w14:textId="77777777" w:rsidR="007C1BC1" w:rsidRPr="00D72AF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7C1BC1">
              <w:rPr>
                <w:rFonts w:eastAsia="Times New Roman" w:cs="Arial"/>
                <w:b/>
                <w:bCs/>
                <w:lang w:val="fr-FR" w:eastAsia="fr-FR"/>
              </w:rPr>
              <w:t>Simulation d’un cycle de fonctionnement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95D0190" w14:textId="77777777" w:rsidR="007C1BC1" w:rsidRPr="00D72AF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011ED79" w14:textId="2506D9BC" w:rsidR="007C1BC1" w:rsidRPr="00D72AF4" w:rsidRDefault="00846E7A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5</w:t>
            </w:r>
            <w:r w:rsidR="009E7DD3">
              <w:rPr>
                <w:rFonts w:eastAsia="Times New Roman" w:cs="Arial"/>
                <w:b/>
                <w:bCs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</w:tr>
      <w:tr w:rsidR="007C1BC1" w:rsidRPr="00D14544" w14:paraId="302F8CFF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5DE2B4B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72F9FC1" w14:textId="7B0D02C6" w:rsidR="007C1BC1" w:rsidRPr="00D14544" w:rsidRDefault="00FE2486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C3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910A234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E2B7EBA" w14:textId="77777777" w:rsidR="007C1BC1" w:rsidRPr="00D14544" w:rsidRDefault="007C1BC1" w:rsidP="00DE149A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5A99D9C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7101CDA" w14:textId="150B7B11" w:rsidR="007C1BC1" w:rsidRPr="00D14544" w:rsidRDefault="007C1BC1" w:rsidP="00846E7A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9E7DD3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7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7C1BC1" w:rsidRPr="00D14544" w14:paraId="75D3E255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B40D626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1643C87" w14:textId="69E92280" w:rsidR="007C1BC1" w:rsidRPr="00D14544" w:rsidRDefault="00FE2486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C4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D73073F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0E9CDA2" w14:textId="77777777" w:rsidR="007C1BC1" w:rsidRPr="00D14544" w:rsidRDefault="007C1BC1" w:rsidP="00DE149A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482A036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24901B8" w14:textId="77B9CFE3" w:rsidR="007C1BC1" w:rsidRPr="00D14544" w:rsidRDefault="007C1BC1" w:rsidP="00846E7A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4</w:t>
            </w:r>
            <w:r w:rsidR="009E7DD3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846E7A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4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7C1BC1" w:rsidRPr="00313576" w14:paraId="52133061" w14:textId="77777777" w:rsidTr="001B00DA">
        <w:trPr>
          <w:trHeight w:val="291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C9EC5B2" w14:textId="77777777" w:rsidR="007C1BC1" w:rsidRDefault="007C1BC1" w:rsidP="00DE149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</w:tr>
      <w:tr w:rsidR="007C1BC1" w:rsidRPr="00D14544" w14:paraId="3B962C89" w14:textId="77777777" w:rsidTr="001B00DA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533D699" w14:textId="0E65686B" w:rsidR="007C1BC1" w:rsidRPr="00D14544" w:rsidRDefault="00846E7A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C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0BC91DB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D347C71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29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196B486" w14:textId="6DE169D4" w:rsidR="007C1BC1" w:rsidRPr="00D14544" w:rsidRDefault="007C1BC1" w:rsidP="00846E7A">
            <w:pPr>
              <w:jc w:val="left"/>
              <w:rPr>
                <w:rFonts w:eastAsia="Times New Roman" w:cs="Arial"/>
                <w:b/>
                <w:bCs/>
                <w:color w:val="00000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color w:val="000000"/>
                <w:lang w:val="fr-FR" w:eastAsia="fr-FR"/>
              </w:rPr>
              <w:t xml:space="preserve">TOTAL Critère </w:t>
            </w:r>
            <w:r w:rsidR="00846E7A">
              <w:rPr>
                <w:rFonts w:eastAsia="Times New Roman" w:cs="Arial"/>
                <w:b/>
                <w:bCs/>
                <w:color w:val="000000"/>
                <w:lang w:val="fr-FR" w:eastAsia="fr-FR"/>
              </w:rPr>
              <w:t>C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D98385E" w14:textId="77777777" w:rsidR="007C1BC1" w:rsidRPr="00D14544" w:rsidRDefault="007C1BC1" w:rsidP="00DE149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53B7571F" w14:textId="0ABF277D" w:rsidR="007C1BC1" w:rsidRPr="00D14544" w:rsidRDefault="00846E7A" w:rsidP="00DE149A">
            <w:pPr>
              <w:jc w:val="center"/>
              <w:rPr>
                <w:rFonts w:eastAsia="Times New Roman" w:cs="Arial"/>
                <w:b/>
                <w:bCs/>
                <w:color w:val="FFFFFF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9</w:t>
            </w:r>
          </w:p>
        </w:tc>
      </w:tr>
      <w:bookmarkEnd w:id="10"/>
    </w:tbl>
    <w:p w14:paraId="0B37494E" w14:textId="77777777" w:rsidR="00680DE2" w:rsidRDefault="00680DE2"/>
    <w:p w14:paraId="6303FE64" w14:textId="77777777" w:rsidR="00A05873" w:rsidRPr="00921E0A" w:rsidRDefault="00A05873" w:rsidP="00E66E2A">
      <w:pPr>
        <w:rPr>
          <w:color w:val="00A7E1"/>
          <w:lang w:val="fr-FR"/>
        </w:rPr>
      </w:pPr>
    </w:p>
    <w:sectPr w:rsidR="00A05873" w:rsidRPr="00921E0A" w:rsidSect="002E4D1F">
      <w:headerReference w:type="default" r:id="rId19"/>
      <w:footerReference w:type="default" r:id="rId20"/>
      <w:pgSz w:w="11907" w:h="16839" w:code="9"/>
      <w:pgMar w:top="1843" w:right="850" w:bottom="1418" w:left="1134" w:header="454" w:footer="2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D18293" w14:textId="77777777" w:rsidR="00AE0366" w:rsidRDefault="00AE0366" w:rsidP="00A11118">
      <w:r>
        <w:separator/>
      </w:r>
    </w:p>
  </w:endnote>
  <w:endnote w:type="continuationSeparator" w:id="0">
    <w:p w14:paraId="33893E31" w14:textId="77777777" w:rsidR="00AE0366" w:rsidRDefault="00AE0366" w:rsidP="00A111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quare721 BT">
    <w:altName w:val="Calibri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0078B0" w14:textId="77777777" w:rsidR="00321A03" w:rsidRPr="003A16A3" w:rsidRDefault="00321A03" w:rsidP="00321A03">
    <w:pPr>
      <w:ind w:right="2268"/>
      <w:rPr>
        <w:sz w:val="16"/>
        <w:szCs w:val="16"/>
        <w:lang w:val="fr-FR"/>
      </w:rPr>
    </w:pPr>
    <w:r w:rsidRPr="003A16A3">
      <w:rPr>
        <w:sz w:val="16"/>
        <w:szCs w:val="16"/>
        <w:lang w:val="fr-FR"/>
      </w:rPr>
      <w:t>© Worldskills France (WSFR) se réserve tous les droits</w:t>
    </w:r>
    <w:r>
      <w:rPr>
        <w:sz w:val="16"/>
        <w:szCs w:val="16"/>
        <w:lang w:val="fr-FR"/>
      </w:rPr>
      <w:t xml:space="preserve"> relatifs aux documents rédigés </w:t>
    </w:r>
    <w:r w:rsidRPr="003A16A3">
      <w:rPr>
        <w:sz w:val="16"/>
        <w:szCs w:val="16"/>
        <w:lang w:val="fr-FR"/>
      </w:rPr>
      <w:t>pour ou au nom de WSFR et comprenant leur traduction et leur envoi par v</w:t>
    </w:r>
    <w:r>
      <w:rPr>
        <w:sz w:val="16"/>
        <w:szCs w:val="16"/>
        <w:lang w:val="fr-FR"/>
      </w:rPr>
      <w:t xml:space="preserve">oie électronique. </w:t>
    </w:r>
    <w:r w:rsidRPr="003A16A3">
      <w:rPr>
        <w:sz w:val="16"/>
        <w:szCs w:val="16"/>
        <w:lang w:val="fr-FR"/>
      </w:rPr>
      <w:t>Ce matériel peut être reproduit</w:t>
    </w:r>
    <w:r>
      <w:rPr>
        <w:sz w:val="16"/>
        <w:szCs w:val="16"/>
        <w:lang w:val="fr-FR"/>
      </w:rPr>
      <w:t xml:space="preserve"> </w:t>
    </w:r>
    <w:r w:rsidRPr="003A16A3">
      <w:rPr>
        <w:sz w:val="16"/>
        <w:szCs w:val="16"/>
        <w:lang w:val="fr-FR"/>
      </w:rPr>
      <w:t>à des fins professionnelles et</w:t>
    </w:r>
    <w:r>
      <w:rPr>
        <w:sz w:val="16"/>
        <w:szCs w:val="16"/>
        <w:lang w:val="fr-FR"/>
      </w:rPr>
      <w:t xml:space="preserve"> pédagogiques non commerciales, </w:t>
    </w:r>
    <w:r w:rsidRPr="003A16A3">
      <w:rPr>
        <w:sz w:val="16"/>
        <w:szCs w:val="16"/>
        <w:lang w:val="fr-FR"/>
      </w:rPr>
      <w:t>à la condition que le logo de Worldskills France et la déclaration concernant les droits d’auteur restent en place.</w:t>
    </w:r>
  </w:p>
  <w:p w14:paraId="0922BD8D" w14:textId="77777777" w:rsidR="00644CDC" w:rsidRDefault="00644CDC" w:rsidP="00A11118">
    <w:pPr>
      <w:pStyle w:val="footerleft"/>
      <w:rPr>
        <w:lang w:val="fr-FR"/>
      </w:rPr>
    </w:pPr>
  </w:p>
  <w:p w14:paraId="14CE73E3" w14:textId="77777777" w:rsidR="00321A03" w:rsidRPr="00F41FEF" w:rsidRDefault="00321A03" w:rsidP="00A11118">
    <w:pPr>
      <w:pStyle w:val="footerleft"/>
      <w:rPr>
        <w:lang w:val="fr-FR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928" w:type="dxa"/>
      <w:jc w:val="center"/>
      <w:tblLook w:val="04A0" w:firstRow="1" w:lastRow="0" w:firstColumn="1" w:lastColumn="0" w:noHBand="0" w:noVBand="1"/>
    </w:tblPr>
    <w:tblGrid>
      <w:gridCol w:w="3308"/>
      <w:gridCol w:w="3310"/>
      <w:gridCol w:w="3310"/>
    </w:tblGrid>
    <w:tr w:rsidR="00321A03" w:rsidRPr="009E7DD3" w14:paraId="5BFE9495" w14:textId="77777777" w:rsidTr="00321A03">
      <w:trPr>
        <w:jc w:val="center"/>
      </w:trPr>
      <w:tc>
        <w:tcPr>
          <w:tcW w:w="3020" w:type="dxa"/>
          <w:shd w:val="clear" w:color="auto" w:fill="auto"/>
          <w:tcMar>
            <w:top w:w="170" w:type="dxa"/>
          </w:tcMar>
        </w:tcPr>
        <w:p w14:paraId="3D16F865" w14:textId="77777777" w:rsidR="00FE2486" w:rsidRPr="00A06F68" w:rsidRDefault="00FE2486" w:rsidP="00FE2486">
          <w:pPr>
            <w:pStyle w:val="Pieddepage"/>
            <w:rPr>
              <w:rFonts w:cs="Arial"/>
              <w:sz w:val="16"/>
              <w:lang w:val="fr-FR"/>
            </w:rPr>
          </w:pPr>
          <w:r>
            <w:rPr>
              <w:rFonts w:cs="Arial"/>
              <w:sz w:val="16"/>
              <w:lang w:val="fr-FR"/>
            </w:rPr>
            <w:t>Finales Nationales – Phase 1</w:t>
          </w:r>
        </w:p>
        <w:p w14:paraId="35440F49" w14:textId="77777777" w:rsidR="00FE2486" w:rsidRPr="00641164" w:rsidRDefault="00FE2486" w:rsidP="00FE2486">
          <w:pPr>
            <w:pStyle w:val="Pieddepage"/>
            <w:rPr>
              <w:rFonts w:cs="Arial"/>
              <w:b/>
              <w:sz w:val="16"/>
              <w:lang w:val="fr-FR"/>
            </w:rPr>
          </w:pPr>
          <w:r w:rsidRPr="00641164">
            <w:rPr>
              <w:rFonts w:cs="Arial"/>
              <w:b/>
              <w:sz w:val="16"/>
              <w:lang w:val="fr-FR"/>
            </w:rPr>
            <w:t>4</w:t>
          </w:r>
          <w:r>
            <w:rPr>
              <w:rFonts w:cs="Arial"/>
              <w:b/>
              <w:sz w:val="16"/>
              <w:lang w:val="fr-FR"/>
            </w:rPr>
            <w:t>6</w:t>
          </w:r>
          <w:r w:rsidRPr="00641164">
            <w:rPr>
              <w:rFonts w:cs="Arial"/>
              <w:b/>
              <w:sz w:val="16"/>
              <w:vertAlign w:val="superscript"/>
              <w:lang w:val="fr-FR"/>
            </w:rPr>
            <w:t>es</w:t>
          </w:r>
          <w:r w:rsidRPr="00641164">
            <w:rPr>
              <w:rFonts w:cs="Arial"/>
              <w:b/>
              <w:sz w:val="16"/>
              <w:lang w:val="fr-FR"/>
            </w:rPr>
            <w:t xml:space="preserve"> </w:t>
          </w:r>
          <w:r>
            <w:rPr>
              <w:rFonts w:cs="Arial"/>
              <w:b/>
              <w:sz w:val="16"/>
              <w:lang w:val="fr-FR"/>
            </w:rPr>
            <w:t>WorldSkills Compétition</w:t>
          </w:r>
        </w:p>
        <w:p w14:paraId="0F0B4022" w14:textId="77777777" w:rsidR="00FE2486" w:rsidRDefault="00FE2486" w:rsidP="00FE2486">
          <w:pPr>
            <w:pStyle w:val="Pieddepage"/>
            <w:rPr>
              <w:rFonts w:cs="Arial"/>
              <w:sz w:val="16"/>
            </w:rPr>
          </w:pPr>
          <w:proofErr w:type="spellStart"/>
          <w:r>
            <w:rPr>
              <w:rFonts w:cs="Arial"/>
              <w:sz w:val="16"/>
            </w:rPr>
            <w:t>Besançon</w:t>
          </w:r>
          <w:proofErr w:type="spellEnd"/>
          <w:r>
            <w:rPr>
              <w:rFonts w:cs="Arial"/>
              <w:sz w:val="16"/>
            </w:rPr>
            <w:t xml:space="preserve"> 2021</w:t>
          </w:r>
        </w:p>
        <w:p w14:paraId="66718D5D" w14:textId="77777777" w:rsidR="00321A03" w:rsidRDefault="00321A03" w:rsidP="00553508">
          <w:pPr>
            <w:pStyle w:val="Pieddepage"/>
            <w:rPr>
              <w:rFonts w:cs="Arial"/>
              <w:sz w:val="16"/>
            </w:rPr>
          </w:pPr>
        </w:p>
        <w:p w14:paraId="2D4919DA" w14:textId="15339D9E" w:rsidR="00321A03" w:rsidRDefault="00321A03" w:rsidP="00553508">
          <w:pPr>
            <w:pStyle w:val="Pieddepage"/>
            <w:rPr>
              <w:rFonts w:cs="Arial"/>
              <w:sz w:val="16"/>
            </w:rPr>
          </w:pP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PAGE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846E7A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  <w:r w:rsidRPr="00A06F68">
            <w:rPr>
              <w:rFonts w:cs="Arial"/>
              <w:sz w:val="16"/>
            </w:rPr>
            <w:t xml:space="preserve"> / </w:t>
          </w: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NUMPAGES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846E7A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</w:p>
        <w:p w14:paraId="68719DB4" w14:textId="77777777" w:rsidR="00321A03" w:rsidRPr="00A06F68" w:rsidRDefault="00321A03" w:rsidP="00203F41">
          <w:pPr>
            <w:pStyle w:val="Pieddepage"/>
            <w:rPr>
              <w:sz w:val="16"/>
              <w:szCs w:val="16"/>
            </w:rPr>
          </w:pP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69BBF69A" w14:textId="77777777" w:rsidR="00321A03" w:rsidRPr="00EB1FE7" w:rsidRDefault="00321A03" w:rsidP="00A10E3D">
          <w:pPr>
            <w:pStyle w:val="Pieddepage"/>
            <w:jc w:val="center"/>
            <w:rPr>
              <w:rFonts w:cs="Arial"/>
              <w:sz w:val="16"/>
              <w:lang w:val="fr-FR"/>
            </w:rPr>
          </w:pPr>
          <w:r w:rsidRPr="00EB1FE7">
            <w:rPr>
              <w:rFonts w:cs="Arial"/>
              <w:sz w:val="16"/>
              <w:lang w:val="fr-FR"/>
            </w:rPr>
            <w:t>Métier N°</w:t>
          </w:r>
          <w:r w:rsidRPr="00EB1FE7">
            <w:rPr>
              <w:rFonts w:cs="Arial"/>
              <w:b/>
              <w:sz w:val="16"/>
              <w:lang w:val="fr-FR"/>
            </w:rPr>
            <w:t>05</w:t>
          </w:r>
        </w:p>
        <w:p w14:paraId="6AF06795" w14:textId="77777777" w:rsidR="00321A03" w:rsidRPr="00EB1FE7" w:rsidRDefault="00321A03" w:rsidP="00A10E3D">
          <w:pPr>
            <w:pStyle w:val="Pieddepage"/>
            <w:jc w:val="center"/>
            <w:rPr>
              <w:rFonts w:cs="Arial"/>
              <w:b/>
              <w:sz w:val="16"/>
              <w:lang w:val="fr-FR"/>
            </w:rPr>
          </w:pPr>
          <w:r w:rsidRPr="00EB1FE7">
            <w:rPr>
              <w:rFonts w:cs="Arial"/>
              <w:b/>
              <w:sz w:val="16"/>
              <w:lang w:val="fr-FR"/>
            </w:rPr>
            <w:t>DAO – Dessin industriel</w:t>
          </w:r>
        </w:p>
        <w:p w14:paraId="23C29FB7" w14:textId="77777777" w:rsidR="00321A03" w:rsidRPr="003058A1" w:rsidRDefault="00321A03" w:rsidP="003058A1">
          <w:pPr>
            <w:pStyle w:val="Pieddepage"/>
            <w:jc w:val="center"/>
            <w:rPr>
              <w:rFonts w:cs="Arial"/>
              <w:color w:val="D20A01"/>
              <w:sz w:val="16"/>
              <w:lang w:val="fr-FR"/>
            </w:rPr>
          </w:pPr>
          <w:r w:rsidRPr="00EB1FE7">
            <w:rPr>
              <w:rFonts w:cs="Arial"/>
              <w:sz w:val="16"/>
              <w:lang w:val="fr-FR"/>
            </w:rPr>
            <w:t>Version : 1.0</w:t>
          </w: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7C75E833" w14:textId="77777777" w:rsidR="00321A03" w:rsidRPr="00F41FEF" w:rsidRDefault="00321A03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  <w:p w14:paraId="5259D99F" w14:textId="77777777" w:rsidR="00321A03" w:rsidRPr="00F41FEF" w:rsidRDefault="00321A03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</w:tc>
    </w:tr>
  </w:tbl>
  <w:p w14:paraId="50970094" w14:textId="77777777" w:rsidR="00321A03" w:rsidRPr="00F41FEF" w:rsidRDefault="00321A03" w:rsidP="00A11118">
    <w:pPr>
      <w:pStyle w:val="footerleft"/>
      <w:rPr>
        <w:lang w:val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0F363C" w14:textId="77777777" w:rsidR="00AE0366" w:rsidRDefault="00AE0366" w:rsidP="00A11118">
      <w:r>
        <w:separator/>
      </w:r>
    </w:p>
  </w:footnote>
  <w:footnote w:type="continuationSeparator" w:id="0">
    <w:p w14:paraId="04DA18ED" w14:textId="77777777" w:rsidR="00AE0366" w:rsidRDefault="00AE0366" w:rsidP="00A111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8DA933" w14:textId="77777777" w:rsidR="00644CDC" w:rsidRDefault="00E42F3A" w:rsidP="00A11118">
    <w:pPr>
      <w:pStyle w:val="En-tte"/>
      <w:jc w:val="right"/>
    </w:pPr>
    <w:r>
      <w:rPr>
        <w:noProof/>
        <w:lang w:val="fr-FR" w:eastAsia="fr-FR"/>
      </w:rPr>
      <w:drawing>
        <wp:anchor distT="0" distB="0" distL="114300" distR="114300" simplePos="0" relativeHeight="251657728" behindDoc="1" locked="0" layoutInCell="1" allowOverlap="1" wp14:anchorId="68B2CCFB" wp14:editId="2E6EAF32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13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4735BD" w14:textId="77777777" w:rsidR="00321A03" w:rsidRDefault="00321A03" w:rsidP="00A11118">
    <w:pPr>
      <w:pStyle w:val="En-tte"/>
      <w:jc w:val="right"/>
    </w:pPr>
    <w:r>
      <w:rPr>
        <w:noProof/>
        <w:lang w:val="fr-FR" w:eastAsia="fr-FR"/>
      </w:rPr>
      <w:drawing>
        <wp:anchor distT="0" distB="0" distL="114300" distR="114300" simplePos="0" relativeHeight="251659776" behindDoc="1" locked="0" layoutInCell="1" allowOverlap="1" wp14:anchorId="6743EE39" wp14:editId="3416F17A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4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115427F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377671"/>
    <w:multiLevelType w:val="hybridMultilevel"/>
    <w:tmpl w:val="265CEC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BE48B4"/>
    <w:multiLevelType w:val="hybridMultilevel"/>
    <w:tmpl w:val="C706CB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2C17A4"/>
    <w:multiLevelType w:val="hybridMultilevel"/>
    <w:tmpl w:val="4BDA7B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035A7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6FE716E"/>
    <w:multiLevelType w:val="hybridMultilevel"/>
    <w:tmpl w:val="D35615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A16778"/>
    <w:multiLevelType w:val="hybridMultilevel"/>
    <w:tmpl w:val="8CFAE1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76785B"/>
    <w:multiLevelType w:val="hybridMultilevel"/>
    <w:tmpl w:val="74848E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F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2A5D4F"/>
    <w:multiLevelType w:val="hybridMultilevel"/>
    <w:tmpl w:val="F35A8E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06521D9"/>
    <w:multiLevelType w:val="hybridMultilevel"/>
    <w:tmpl w:val="9B92BD64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801CD9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8647256"/>
    <w:multiLevelType w:val="hybridMultilevel"/>
    <w:tmpl w:val="3ACE63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591F0D"/>
    <w:multiLevelType w:val="hybridMultilevel"/>
    <w:tmpl w:val="CFF8D8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746E15"/>
    <w:multiLevelType w:val="hybridMultilevel"/>
    <w:tmpl w:val="CAE683EC"/>
    <w:lvl w:ilvl="0" w:tplc="88FED76E">
      <w:start w:val="1"/>
      <w:numFmt w:val="bullet"/>
      <w:pStyle w:val="tablesub-bullet"/>
      <w:lvlText w:val="-"/>
      <w:lvlJc w:val="left"/>
      <w:pPr>
        <w:ind w:left="1004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202A2610"/>
    <w:multiLevelType w:val="multilevel"/>
    <w:tmpl w:val="DD963F12"/>
    <w:styleLink w:val="ListBullets"/>
    <w:lvl w:ilvl="0">
      <w:start w:val="1"/>
      <w:numFmt w:val="bullet"/>
      <w:pStyle w:val="Listepuces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Listepuces2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Listepuces3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Listepuces4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Listepuces5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5" w15:restartNumberingAfterBreak="0">
    <w:nsid w:val="21B71793"/>
    <w:multiLevelType w:val="hybridMultilevel"/>
    <w:tmpl w:val="207817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A7E5014"/>
    <w:multiLevelType w:val="multilevel"/>
    <w:tmpl w:val="10862F6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30474AEB"/>
    <w:multiLevelType w:val="hybridMultilevel"/>
    <w:tmpl w:val="AAAE509E"/>
    <w:lvl w:ilvl="0" w:tplc="8EAE1C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A8620B0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4FB2FF5"/>
    <w:multiLevelType w:val="multilevel"/>
    <w:tmpl w:val="DFA43520"/>
    <w:lvl w:ilvl="0">
      <w:start w:val="1"/>
      <w:numFmt w:val="decimal"/>
      <w:lvlText w:val="%1."/>
      <w:lvlJc w:val="left"/>
      <w:pPr>
        <w:ind w:left="454" w:hanging="45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47" w:hanging="124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47"/>
        </w:tabs>
        <w:ind w:left="1474" w:hanging="10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39AD524D"/>
    <w:multiLevelType w:val="hybridMultilevel"/>
    <w:tmpl w:val="3F66AA9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C264493"/>
    <w:multiLevelType w:val="hybridMultilevel"/>
    <w:tmpl w:val="E87A3BEE"/>
    <w:lvl w:ilvl="0" w:tplc="A7B8B20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B03D89"/>
    <w:multiLevelType w:val="hybridMultilevel"/>
    <w:tmpl w:val="8402A6A6"/>
    <w:lvl w:ilvl="0" w:tplc="A90CBDDE">
      <w:start w:val="1"/>
      <w:numFmt w:val="lowerLetter"/>
      <w:pStyle w:val="lett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02215D3"/>
    <w:multiLevelType w:val="multilevel"/>
    <w:tmpl w:val="0409001F"/>
    <w:lvl w:ilvl="0">
      <w:start w:val="1"/>
      <w:numFmt w:val="decimal"/>
      <w:lvlText w:val="%1."/>
      <w:lvlJc w:val="left"/>
      <w:pPr>
        <w:ind w:left="814" w:hanging="360"/>
      </w:pPr>
    </w:lvl>
    <w:lvl w:ilvl="1">
      <w:start w:val="1"/>
      <w:numFmt w:val="decimal"/>
      <w:lvlText w:val="%1.%2."/>
      <w:lvlJc w:val="left"/>
      <w:pPr>
        <w:ind w:left="1246" w:hanging="432"/>
      </w:pPr>
    </w:lvl>
    <w:lvl w:ilvl="2">
      <w:start w:val="1"/>
      <w:numFmt w:val="decimal"/>
      <w:lvlText w:val="%1.%2.%3."/>
      <w:lvlJc w:val="left"/>
      <w:pPr>
        <w:ind w:left="1678" w:hanging="504"/>
      </w:pPr>
    </w:lvl>
    <w:lvl w:ilvl="3">
      <w:start w:val="1"/>
      <w:numFmt w:val="decimal"/>
      <w:lvlText w:val="%1.%2.%3.%4."/>
      <w:lvlJc w:val="left"/>
      <w:pPr>
        <w:ind w:left="2182" w:hanging="648"/>
      </w:pPr>
    </w:lvl>
    <w:lvl w:ilvl="4">
      <w:start w:val="1"/>
      <w:numFmt w:val="decimal"/>
      <w:lvlText w:val="%1.%2.%3.%4.%5."/>
      <w:lvlJc w:val="left"/>
      <w:pPr>
        <w:ind w:left="2686" w:hanging="792"/>
      </w:pPr>
    </w:lvl>
    <w:lvl w:ilvl="5">
      <w:start w:val="1"/>
      <w:numFmt w:val="decimal"/>
      <w:lvlText w:val="%1.%2.%3.%4.%5.%6."/>
      <w:lvlJc w:val="left"/>
      <w:pPr>
        <w:ind w:left="3190" w:hanging="936"/>
      </w:pPr>
    </w:lvl>
    <w:lvl w:ilvl="6">
      <w:start w:val="1"/>
      <w:numFmt w:val="decimal"/>
      <w:lvlText w:val="%1.%2.%3.%4.%5.%6.%7."/>
      <w:lvlJc w:val="left"/>
      <w:pPr>
        <w:ind w:left="3694" w:hanging="1080"/>
      </w:pPr>
    </w:lvl>
    <w:lvl w:ilvl="7">
      <w:start w:val="1"/>
      <w:numFmt w:val="decimal"/>
      <w:lvlText w:val="%1.%2.%3.%4.%5.%6.%7.%8."/>
      <w:lvlJc w:val="left"/>
      <w:pPr>
        <w:ind w:left="4198" w:hanging="1224"/>
      </w:pPr>
    </w:lvl>
    <w:lvl w:ilvl="8">
      <w:start w:val="1"/>
      <w:numFmt w:val="decimal"/>
      <w:lvlText w:val="%1.%2.%3.%4.%5.%6.%7.%8.%9."/>
      <w:lvlJc w:val="left"/>
      <w:pPr>
        <w:ind w:left="4774" w:hanging="1440"/>
      </w:pPr>
    </w:lvl>
  </w:abstractNum>
  <w:abstractNum w:abstractNumId="23" w15:restartNumberingAfterBreak="0">
    <w:nsid w:val="422F40D9"/>
    <w:multiLevelType w:val="hybridMultilevel"/>
    <w:tmpl w:val="28547F42"/>
    <w:lvl w:ilvl="0" w:tplc="F9BAF04C">
      <w:start w:val="1"/>
      <w:numFmt w:val="decimal"/>
      <w:lvlText w:val="%1."/>
      <w:lvlJc w:val="left"/>
      <w:pPr>
        <w:ind w:left="1069" w:hanging="360"/>
      </w:pPr>
    </w:lvl>
    <w:lvl w:ilvl="1" w:tplc="040C0019" w:tentative="1">
      <w:start w:val="1"/>
      <w:numFmt w:val="lowerLetter"/>
      <w:lvlText w:val="%2."/>
      <w:lvlJc w:val="left"/>
      <w:pPr>
        <w:ind w:left="1865" w:hanging="360"/>
      </w:pPr>
    </w:lvl>
    <w:lvl w:ilvl="2" w:tplc="040C001B" w:tentative="1">
      <w:start w:val="1"/>
      <w:numFmt w:val="lowerRoman"/>
      <w:lvlText w:val="%3."/>
      <w:lvlJc w:val="right"/>
      <w:pPr>
        <w:ind w:left="2585" w:hanging="180"/>
      </w:pPr>
    </w:lvl>
    <w:lvl w:ilvl="3" w:tplc="040C000F" w:tentative="1">
      <w:start w:val="1"/>
      <w:numFmt w:val="decimal"/>
      <w:lvlText w:val="%4."/>
      <w:lvlJc w:val="left"/>
      <w:pPr>
        <w:ind w:left="3305" w:hanging="360"/>
      </w:pPr>
    </w:lvl>
    <w:lvl w:ilvl="4" w:tplc="040C0019" w:tentative="1">
      <w:start w:val="1"/>
      <w:numFmt w:val="lowerLetter"/>
      <w:lvlText w:val="%5."/>
      <w:lvlJc w:val="left"/>
      <w:pPr>
        <w:ind w:left="4025" w:hanging="360"/>
      </w:pPr>
    </w:lvl>
    <w:lvl w:ilvl="5" w:tplc="040C001B" w:tentative="1">
      <w:start w:val="1"/>
      <w:numFmt w:val="lowerRoman"/>
      <w:lvlText w:val="%6."/>
      <w:lvlJc w:val="right"/>
      <w:pPr>
        <w:ind w:left="4745" w:hanging="180"/>
      </w:pPr>
    </w:lvl>
    <w:lvl w:ilvl="6" w:tplc="040C000F" w:tentative="1">
      <w:start w:val="1"/>
      <w:numFmt w:val="decimal"/>
      <w:lvlText w:val="%7."/>
      <w:lvlJc w:val="left"/>
      <w:pPr>
        <w:ind w:left="5465" w:hanging="360"/>
      </w:pPr>
    </w:lvl>
    <w:lvl w:ilvl="7" w:tplc="040C0019" w:tentative="1">
      <w:start w:val="1"/>
      <w:numFmt w:val="lowerLetter"/>
      <w:lvlText w:val="%8."/>
      <w:lvlJc w:val="left"/>
      <w:pPr>
        <w:ind w:left="6185" w:hanging="360"/>
      </w:pPr>
    </w:lvl>
    <w:lvl w:ilvl="8" w:tplc="040C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4" w15:restartNumberingAfterBreak="0">
    <w:nsid w:val="447F78EC"/>
    <w:multiLevelType w:val="hybridMultilevel"/>
    <w:tmpl w:val="7160FC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D117FE"/>
    <w:multiLevelType w:val="hybridMultilevel"/>
    <w:tmpl w:val="8D1CD25A"/>
    <w:lvl w:ilvl="0" w:tplc="B77CAA8E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880AE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6E1D04"/>
    <w:multiLevelType w:val="hybridMultilevel"/>
    <w:tmpl w:val="8D9CFC1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7176E08"/>
    <w:multiLevelType w:val="hybridMultilevel"/>
    <w:tmpl w:val="3CD649E4"/>
    <w:lvl w:ilvl="0" w:tplc="0A223C3C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922D83"/>
    <w:multiLevelType w:val="multilevel"/>
    <w:tmpl w:val="FEC6797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pStyle w:val="Subsectionheading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pStyle w:val="sub-subsectionheading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 w15:restartNumberingAfterBreak="0">
    <w:nsid w:val="4CDD6FE8"/>
    <w:multiLevelType w:val="hybridMultilevel"/>
    <w:tmpl w:val="AF4C94EA"/>
    <w:lvl w:ilvl="0" w:tplc="F1C6FD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A34344C">
      <w:start w:val="1"/>
      <w:numFmt w:val="bullet"/>
      <w:pStyle w:val="bullet-sub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D3BEB6BE">
      <w:start w:val="1"/>
      <w:numFmt w:val="bullet"/>
      <w:pStyle w:val="bullet-sub-su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278022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F0EDF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BFAD10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D7C858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7B209B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238FCD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EC11A74"/>
    <w:multiLevelType w:val="hybridMultilevel"/>
    <w:tmpl w:val="06100B68"/>
    <w:lvl w:ilvl="0" w:tplc="74DEE56A">
      <w:start w:val="1"/>
      <w:numFmt w:val="bullet"/>
      <w:pStyle w:val="Subpointbullets"/>
      <w:lvlText w:val=""/>
      <w:lvlJc w:val="left"/>
      <w:pPr>
        <w:tabs>
          <w:tab w:val="num" w:pos="1267"/>
        </w:tabs>
        <w:ind w:left="1267" w:hanging="360"/>
      </w:pPr>
      <w:rPr>
        <w:rFonts w:ascii="Symbol" w:hAnsi="Symbol" w:hint="default"/>
      </w:rPr>
    </w:lvl>
    <w:lvl w:ilvl="1" w:tplc="BA90982C">
      <w:start w:val="1"/>
      <w:numFmt w:val="decimal"/>
      <w:lvlText w:val="1.%2"/>
      <w:lvlJc w:val="left"/>
      <w:pPr>
        <w:tabs>
          <w:tab w:val="num" w:pos="851"/>
        </w:tabs>
        <w:ind w:left="851" w:hanging="567"/>
      </w:pPr>
      <w:rPr>
        <w:rFonts w:hint="default"/>
      </w:rPr>
    </w:lvl>
    <w:lvl w:ilvl="2" w:tplc="BA90982C">
      <w:start w:val="1"/>
      <w:numFmt w:val="decimal"/>
      <w:lvlText w:val="1.%3"/>
      <w:lvlJc w:val="left"/>
      <w:pPr>
        <w:tabs>
          <w:tab w:val="num" w:pos="3274"/>
        </w:tabs>
        <w:ind w:left="3274" w:hanging="567"/>
      </w:pPr>
      <w:rPr>
        <w:rFonts w:hint="default"/>
      </w:rPr>
    </w:lvl>
    <w:lvl w:ilvl="3" w:tplc="04090001">
      <w:start w:val="1"/>
      <w:numFmt w:val="bullet"/>
      <w:lvlText w:val=""/>
      <w:lvlJc w:val="left"/>
      <w:pPr>
        <w:tabs>
          <w:tab w:val="num" w:pos="3787"/>
        </w:tabs>
        <w:ind w:left="37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507"/>
        </w:tabs>
        <w:ind w:left="450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227"/>
        </w:tabs>
        <w:ind w:left="52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947"/>
        </w:tabs>
        <w:ind w:left="59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67"/>
        </w:tabs>
        <w:ind w:left="666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87"/>
        </w:tabs>
        <w:ind w:left="7387" w:hanging="360"/>
      </w:pPr>
      <w:rPr>
        <w:rFonts w:ascii="Wingdings" w:hAnsi="Wingdings" w:hint="default"/>
      </w:rPr>
    </w:lvl>
  </w:abstractNum>
  <w:abstractNum w:abstractNumId="31" w15:restartNumberingAfterBreak="0">
    <w:nsid w:val="55E15C3B"/>
    <w:multiLevelType w:val="hybridMultilevel"/>
    <w:tmpl w:val="E0C2FCD2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DBA6641"/>
    <w:multiLevelType w:val="hybridMultilevel"/>
    <w:tmpl w:val="2D14CA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CA5F13"/>
    <w:multiLevelType w:val="multilevel"/>
    <w:tmpl w:val="2354A752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34" w15:restartNumberingAfterBreak="0">
    <w:nsid w:val="6A02132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 w15:restartNumberingAfterBreak="0">
    <w:nsid w:val="6AFB5DB3"/>
    <w:multiLevelType w:val="hybridMultilevel"/>
    <w:tmpl w:val="9888124E"/>
    <w:lvl w:ilvl="0" w:tplc="8EAE1CF0">
      <w:start w:val="1"/>
      <w:numFmt w:val="decimal"/>
      <w:pStyle w:val="numberedlist"/>
      <w:lvlText w:val="%1."/>
      <w:lvlJc w:val="left"/>
      <w:pPr>
        <w:ind w:left="720" w:hanging="360"/>
      </w:pPr>
    </w:lvl>
    <w:lvl w:ilvl="1" w:tplc="F606CA48" w:tentative="1">
      <w:start w:val="1"/>
      <w:numFmt w:val="lowerLetter"/>
      <w:lvlText w:val="%2."/>
      <w:lvlJc w:val="left"/>
      <w:pPr>
        <w:ind w:left="1440" w:hanging="360"/>
      </w:pPr>
    </w:lvl>
    <w:lvl w:ilvl="2" w:tplc="64AA5BE8" w:tentative="1">
      <w:start w:val="1"/>
      <w:numFmt w:val="lowerRoman"/>
      <w:lvlText w:val="%3."/>
      <w:lvlJc w:val="right"/>
      <w:pPr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BC00424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DA81E43"/>
    <w:multiLevelType w:val="hybridMultilevel"/>
    <w:tmpl w:val="3078C7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190729"/>
    <w:multiLevelType w:val="hybridMultilevel"/>
    <w:tmpl w:val="E1C28D30"/>
    <w:lvl w:ilvl="0" w:tplc="EFB69C58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9C268AB"/>
    <w:multiLevelType w:val="hybridMultilevel"/>
    <w:tmpl w:val="8A0A40C6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EB4043B"/>
    <w:multiLevelType w:val="hybridMultilevel"/>
    <w:tmpl w:val="F28ECC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7"/>
  </w:num>
  <w:num w:numId="3">
    <w:abstractNumId w:val="29"/>
  </w:num>
  <w:num w:numId="4">
    <w:abstractNumId w:val="35"/>
  </w:num>
  <w:num w:numId="5">
    <w:abstractNumId w:val="21"/>
  </w:num>
  <w:num w:numId="6">
    <w:abstractNumId w:val="18"/>
  </w:num>
  <w:num w:numId="7">
    <w:abstractNumId w:val="22"/>
  </w:num>
  <w:num w:numId="8">
    <w:abstractNumId w:val="34"/>
  </w:num>
  <w:num w:numId="9">
    <w:abstractNumId w:val="4"/>
  </w:num>
  <w:num w:numId="10">
    <w:abstractNumId w:val="16"/>
  </w:num>
  <w:num w:numId="11">
    <w:abstractNumId w:val="28"/>
  </w:num>
  <w:num w:numId="12">
    <w:abstractNumId w:val="25"/>
  </w:num>
  <w:num w:numId="13">
    <w:abstractNumId w:val="13"/>
  </w:num>
  <w:num w:numId="14">
    <w:abstractNumId w:val="30"/>
  </w:num>
  <w:num w:numId="15">
    <w:abstractNumId w:val="40"/>
  </w:num>
  <w:num w:numId="16">
    <w:abstractNumId w:val="6"/>
  </w:num>
  <w:num w:numId="17">
    <w:abstractNumId w:val="11"/>
  </w:num>
  <w:num w:numId="18">
    <w:abstractNumId w:val="14"/>
  </w:num>
  <w:num w:numId="19">
    <w:abstractNumId w:val="38"/>
  </w:num>
  <w:num w:numId="20">
    <w:abstractNumId w:val="23"/>
  </w:num>
  <w:num w:numId="21">
    <w:abstractNumId w:val="5"/>
  </w:num>
  <w:num w:numId="22">
    <w:abstractNumId w:val="26"/>
  </w:num>
  <w:num w:numId="23">
    <w:abstractNumId w:val="20"/>
  </w:num>
  <w:num w:numId="24">
    <w:abstractNumId w:val="0"/>
  </w:num>
  <w:num w:numId="25">
    <w:abstractNumId w:val="39"/>
  </w:num>
  <w:num w:numId="26">
    <w:abstractNumId w:val="32"/>
  </w:num>
  <w:num w:numId="27">
    <w:abstractNumId w:val="10"/>
  </w:num>
  <w:num w:numId="28">
    <w:abstractNumId w:val="31"/>
  </w:num>
  <w:num w:numId="29">
    <w:abstractNumId w:val="9"/>
  </w:num>
  <w:num w:numId="30">
    <w:abstractNumId w:val="36"/>
  </w:num>
  <w:num w:numId="31">
    <w:abstractNumId w:val="12"/>
  </w:num>
  <w:num w:numId="32">
    <w:abstractNumId w:val="19"/>
  </w:num>
  <w:num w:numId="33">
    <w:abstractNumId w:val="33"/>
  </w:num>
  <w:num w:numId="34">
    <w:abstractNumId w:val="15"/>
  </w:num>
  <w:num w:numId="35">
    <w:abstractNumId w:val="8"/>
  </w:num>
  <w:num w:numId="36">
    <w:abstractNumId w:val="1"/>
  </w:num>
  <w:num w:numId="37">
    <w:abstractNumId w:val="7"/>
  </w:num>
  <w:num w:numId="38">
    <w:abstractNumId w:val="2"/>
  </w:num>
  <w:num w:numId="39">
    <w:abstractNumId w:val="3"/>
  </w:num>
  <w:num w:numId="40">
    <w:abstractNumId w:val="37"/>
  </w:num>
  <w:num w:numId="4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FR" w:vendorID="64" w:dllVersion="6" w:nlCheck="1" w:checkStyle="0"/>
  <w:activeWritingStyle w:appName="MSWord" w:lang="fr-FR" w:vendorID="64" w:dllVersion="0" w:nlCheck="1" w:checkStyle="0"/>
  <w:activeWritingStyle w:appName="MSWord" w:lang="en-GB" w:vendorID="64" w:dllVersion="0" w:nlCheck="1" w:checkStyle="0"/>
  <w:proofState w:spelling="clean" w:grammar="clean"/>
  <w:attachedTemplate r:id="rId1"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20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186A"/>
    <w:rsid w:val="00000F2D"/>
    <w:rsid w:val="00004C40"/>
    <w:rsid w:val="00006719"/>
    <w:rsid w:val="00015C6C"/>
    <w:rsid w:val="00037CC4"/>
    <w:rsid w:val="00040C4E"/>
    <w:rsid w:val="00041D0F"/>
    <w:rsid w:val="00052827"/>
    <w:rsid w:val="00065070"/>
    <w:rsid w:val="000675AE"/>
    <w:rsid w:val="00077928"/>
    <w:rsid w:val="00080685"/>
    <w:rsid w:val="0008339E"/>
    <w:rsid w:val="0008779D"/>
    <w:rsid w:val="00097AB7"/>
    <w:rsid w:val="000A35AF"/>
    <w:rsid w:val="000A7BB5"/>
    <w:rsid w:val="000B1DCC"/>
    <w:rsid w:val="000B2297"/>
    <w:rsid w:val="000C53DB"/>
    <w:rsid w:val="000D790D"/>
    <w:rsid w:val="000E5425"/>
    <w:rsid w:val="000E63D5"/>
    <w:rsid w:val="000E7E43"/>
    <w:rsid w:val="000F3D11"/>
    <w:rsid w:val="0010066C"/>
    <w:rsid w:val="00102B4A"/>
    <w:rsid w:val="00103EA1"/>
    <w:rsid w:val="00106740"/>
    <w:rsid w:val="00110754"/>
    <w:rsid w:val="0011241F"/>
    <w:rsid w:val="00113080"/>
    <w:rsid w:val="001168DB"/>
    <w:rsid w:val="00132E48"/>
    <w:rsid w:val="00133997"/>
    <w:rsid w:val="00134629"/>
    <w:rsid w:val="0015124E"/>
    <w:rsid w:val="00153348"/>
    <w:rsid w:val="00160791"/>
    <w:rsid w:val="0016215A"/>
    <w:rsid w:val="00164042"/>
    <w:rsid w:val="001662F1"/>
    <w:rsid w:val="00171863"/>
    <w:rsid w:val="00171AB6"/>
    <w:rsid w:val="00184487"/>
    <w:rsid w:val="001908CA"/>
    <w:rsid w:val="00193406"/>
    <w:rsid w:val="001952A9"/>
    <w:rsid w:val="001957A8"/>
    <w:rsid w:val="001A30C2"/>
    <w:rsid w:val="001B00DA"/>
    <w:rsid w:val="001B3AC2"/>
    <w:rsid w:val="001B5B51"/>
    <w:rsid w:val="001C43AD"/>
    <w:rsid w:val="001D39FF"/>
    <w:rsid w:val="001D44C4"/>
    <w:rsid w:val="001D5CD5"/>
    <w:rsid w:val="001D5EA7"/>
    <w:rsid w:val="001D7D3F"/>
    <w:rsid w:val="001E261D"/>
    <w:rsid w:val="001F15A9"/>
    <w:rsid w:val="001F36D7"/>
    <w:rsid w:val="001F5CB5"/>
    <w:rsid w:val="002021EA"/>
    <w:rsid w:val="00203F41"/>
    <w:rsid w:val="002048B8"/>
    <w:rsid w:val="0021063C"/>
    <w:rsid w:val="00212FAE"/>
    <w:rsid w:val="0022481E"/>
    <w:rsid w:val="00225505"/>
    <w:rsid w:val="00231B94"/>
    <w:rsid w:val="0023436B"/>
    <w:rsid w:val="00246145"/>
    <w:rsid w:val="002474DB"/>
    <w:rsid w:val="00264F87"/>
    <w:rsid w:val="00272056"/>
    <w:rsid w:val="00285E45"/>
    <w:rsid w:val="00287305"/>
    <w:rsid w:val="00296F66"/>
    <w:rsid w:val="002A1F6A"/>
    <w:rsid w:val="002A339C"/>
    <w:rsid w:val="002A40F8"/>
    <w:rsid w:val="002A6093"/>
    <w:rsid w:val="002B01A0"/>
    <w:rsid w:val="002B22B9"/>
    <w:rsid w:val="002B358E"/>
    <w:rsid w:val="002B57DA"/>
    <w:rsid w:val="002C3D42"/>
    <w:rsid w:val="002D73E9"/>
    <w:rsid w:val="002E193D"/>
    <w:rsid w:val="002E2F16"/>
    <w:rsid w:val="002E4D1F"/>
    <w:rsid w:val="002E4EA5"/>
    <w:rsid w:val="002F2296"/>
    <w:rsid w:val="002F3239"/>
    <w:rsid w:val="002F56FB"/>
    <w:rsid w:val="002F5FD7"/>
    <w:rsid w:val="00301173"/>
    <w:rsid w:val="003058A1"/>
    <w:rsid w:val="003122CB"/>
    <w:rsid w:val="0031527D"/>
    <w:rsid w:val="00316B54"/>
    <w:rsid w:val="00317F2D"/>
    <w:rsid w:val="00321A03"/>
    <w:rsid w:val="00327031"/>
    <w:rsid w:val="0034328E"/>
    <w:rsid w:val="003472AF"/>
    <w:rsid w:val="0035740A"/>
    <w:rsid w:val="003577CE"/>
    <w:rsid w:val="00360608"/>
    <w:rsid w:val="00363CFC"/>
    <w:rsid w:val="00364CAC"/>
    <w:rsid w:val="00373CB7"/>
    <w:rsid w:val="00382A34"/>
    <w:rsid w:val="00390223"/>
    <w:rsid w:val="003A04EF"/>
    <w:rsid w:val="003A1253"/>
    <w:rsid w:val="003A16A3"/>
    <w:rsid w:val="003A5B76"/>
    <w:rsid w:val="003A6952"/>
    <w:rsid w:val="003A7781"/>
    <w:rsid w:val="003B1519"/>
    <w:rsid w:val="003B6712"/>
    <w:rsid w:val="003B77D7"/>
    <w:rsid w:val="003C0A5A"/>
    <w:rsid w:val="003D438E"/>
    <w:rsid w:val="003E1D4C"/>
    <w:rsid w:val="003E55A3"/>
    <w:rsid w:val="003E7395"/>
    <w:rsid w:val="003F1B71"/>
    <w:rsid w:val="003F2AFC"/>
    <w:rsid w:val="003F3A2A"/>
    <w:rsid w:val="003F65D3"/>
    <w:rsid w:val="0040128A"/>
    <w:rsid w:val="00401926"/>
    <w:rsid w:val="00413B08"/>
    <w:rsid w:val="00416B5C"/>
    <w:rsid w:val="004172BF"/>
    <w:rsid w:val="00417FC3"/>
    <w:rsid w:val="004214DC"/>
    <w:rsid w:val="00424564"/>
    <w:rsid w:val="00426C75"/>
    <w:rsid w:val="004329F6"/>
    <w:rsid w:val="00433D18"/>
    <w:rsid w:val="004361C4"/>
    <w:rsid w:val="00437B3B"/>
    <w:rsid w:val="00442D74"/>
    <w:rsid w:val="00451B06"/>
    <w:rsid w:val="0045387B"/>
    <w:rsid w:val="00456326"/>
    <w:rsid w:val="00466FEA"/>
    <w:rsid w:val="004743EC"/>
    <w:rsid w:val="00474462"/>
    <w:rsid w:val="00477158"/>
    <w:rsid w:val="00481A0A"/>
    <w:rsid w:val="00483A3F"/>
    <w:rsid w:val="004904E9"/>
    <w:rsid w:val="00492F9B"/>
    <w:rsid w:val="004932D4"/>
    <w:rsid w:val="004A0D9D"/>
    <w:rsid w:val="004B0CD2"/>
    <w:rsid w:val="004B6DCD"/>
    <w:rsid w:val="004C72CA"/>
    <w:rsid w:val="004D22BC"/>
    <w:rsid w:val="004D29D0"/>
    <w:rsid w:val="004D5AC3"/>
    <w:rsid w:val="00501B17"/>
    <w:rsid w:val="00511AD1"/>
    <w:rsid w:val="00511F87"/>
    <w:rsid w:val="00513E75"/>
    <w:rsid w:val="00515072"/>
    <w:rsid w:val="00515306"/>
    <w:rsid w:val="00524627"/>
    <w:rsid w:val="0053320B"/>
    <w:rsid w:val="00536F48"/>
    <w:rsid w:val="00543F6C"/>
    <w:rsid w:val="00544BE0"/>
    <w:rsid w:val="00547016"/>
    <w:rsid w:val="00553508"/>
    <w:rsid w:val="00560FD5"/>
    <w:rsid w:val="0056224F"/>
    <w:rsid w:val="0056490F"/>
    <w:rsid w:val="00565657"/>
    <w:rsid w:val="00572993"/>
    <w:rsid w:val="005844B5"/>
    <w:rsid w:val="00586AED"/>
    <w:rsid w:val="0059086A"/>
    <w:rsid w:val="005943DD"/>
    <w:rsid w:val="005A0E63"/>
    <w:rsid w:val="005A1FD1"/>
    <w:rsid w:val="005A2A3D"/>
    <w:rsid w:val="005A5E7C"/>
    <w:rsid w:val="005A7230"/>
    <w:rsid w:val="005B64EB"/>
    <w:rsid w:val="005C3B32"/>
    <w:rsid w:val="005C45EB"/>
    <w:rsid w:val="005D302E"/>
    <w:rsid w:val="005D3CD8"/>
    <w:rsid w:val="005E0328"/>
    <w:rsid w:val="005E2B8B"/>
    <w:rsid w:val="005F2A1F"/>
    <w:rsid w:val="005F3AC6"/>
    <w:rsid w:val="005F6C5B"/>
    <w:rsid w:val="00612416"/>
    <w:rsid w:val="006138E2"/>
    <w:rsid w:val="00615DEF"/>
    <w:rsid w:val="006163AA"/>
    <w:rsid w:val="00621982"/>
    <w:rsid w:val="006248B8"/>
    <w:rsid w:val="0062539A"/>
    <w:rsid w:val="00626461"/>
    <w:rsid w:val="006404BF"/>
    <w:rsid w:val="00641164"/>
    <w:rsid w:val="00644050"/>
    <w:rsid w:val="006445A4"/>
    <w:rsid w:val="00644CDC"/>
    <w:rsid w:val="0065258F"/>
    <w:rsid w:val="0065718F"/>
    <w:rsid w:val="00660660"/>
    <w:rsid w:val="00661AA9"/>
    <w:rsid w:val="0066530E"/>
    <w:rsid w:val="006802A3"/>
    <w:rsid w:val="00680DE2"/>
    <w:rsid w:val="00681332"/>
    <w:rsid w:val="006879B2"/>
    <w:rsid w:val="00690A23"/>
    <w:rsid w:val="00690FC8"/>
    <w:rsid w:val="00692F72"/>
    <w:rsid w:val="00693DB8"/>
    <w:rsid w:val="00696EC3"/>
    <w:rsid w:val="006A0A3A"/>
    <w:rsid w:val="006A1E87"/>
    <w:rsid w:val="006A539E"/>
    <w:rsid w:val="006B6F3E"/>
    <w:rsid w:val="006B7209"/>
    <w:rsid w:val="006C6DA0"/>
    <w:rsid w:val="006C789E"/>
    <w:rsid w:val="006D6B0D"/>
    <w:rsid w:val="006E10A1"/>
    <w:rsid w:val="006E216E"/>
    <w:rsid w:val="006E7566"/>
    <w:rsid w:val="006F25D6"/>
    <w:rsid w:val="006F6D68"/>
    <w:rsid w:val="00700D40"/>
    <w:rsid w:val="007019CD"/>
    <w:rsid w:val="00713E41"/>
    <w:rsid w:val="00716CF5"/>
    <w:rsid w:val="00720B65"/>
    <w:rsid w:val="007215C4"/>
    <w:rsid w:val="00725FDF"/>
    <w:rsid w:val="00742065"/>
    <w:rsid w:val="007433D6"/>
    <w:rsid w:val="0075523F"/>
    <w:rsid w:val="00772E0D"/>
    <w:rsid w:val="007855C5"/>
    <w:rsid w:val="00790DF8"/>
    <w:rsid w:val="007A03AD"/>
    <w:rsid w:val="007A372D"/>
    <w:rsid w:val="007A3C9E"/>
    <w:rsid w:val="007A5654"/>
    <w:rsid w:val="007A602C"/>
    <w:rsid w:val="007A7A32"/>
    <w:rsid w:val="007B1825"/>
    <w:rsid w:val="007B2D17"/>
    <w:rsid w:val="007B3D9A"/>
    <w:rsid w:val="007B546D"/>
    <w:rsid w:val="007B7F1F"/>
    <w:rsid w:val="007C1BC1"/>
    <w:rsid w:val="007C3C31"/>
    <w:rsid w:val="007D4DBF"/>
    <w:rsid w:val="007E486E"/>
    <w:rsid w:val="007E50C5"/>
    <w:rsid w:val="007F3526"/>
    <w:rsid w:val="0080291B"/>
    <w:rsid w:val="00803FD9"/>
    <w:rsid w:val="00814643"/>
    <w:rsid w:val="00830C21"/>
    <w:rsid w:val="00837264"/>
    <w:rsid w:val="008379D8"/>
    <w:rsid w:val="00843243"/>
    <w:rsid w:val="00846E7A"/>
    <w:rsid w:val="00850C9F"/>
    <w:rsid w:val="00851C9C"/>
    <w:rsid w:val="00852727"/>
    <w:rsid w:val="00857EA2"/>
    <w:rsid w:val="00863AB3"/>
    <w:rsid w:val="00865EBE"/>
    <w:rsid w:val="00872C5D"/>
    <w:rsid w:val="00877080"/>
    <w:rsid w:val="00880F22"/>
    <w:rsid w:val="008963BD"/>
    <w:rsid w:val="008A6352"/>
    <w:rsid w:val="008B1C4F"/>
    <w:rsid w:val="008B41EC"/>
    <w:rsid w:val="008C025C"/>
    <w:rsid w:val="008C11B1"/>
    <w:rsid w:val="008C4593"/>
    <w:rsid w:val="008C7CDE"/>
    <w:rsid w:val="008D376D"/>
    <w:rsid w:val="008D7B2B"/>
    <w:rsid w:val="008D7FEF"/>
    <w:rsid w:val="008E12AF"/>
    <w:rsid w:val="008E46E0"/>
    <w:rsid w:val="008F6A1A"/>
    <w:rsid w:val="0090212A"/>
    <w:rsid w:val="00912393"/>
    <w:rsid w:val="00912677"/>
    <w:rsid w:val="009179DE"/>
    <w:rsid w:val="00921E0A"/>
    <w:rsid w:val="00927106"/>
    <w:rsid w:val="009273FB"/>
    <w:rsid w:val="00933136"/>
    <w:rsid w:val="00950D88"/>
    <w:rsid w:val="00950F5C"/>
    <w:rsid w:val="00963161"/>
    <w:rsid w:val="0096424B"/>
    <w:rsid w:val="00964FEF"/>
    <w:rsid w:val="009670A7"/>
    <w:rsid w:val="009726B4"/>
    <w:rsid w:val="00986BDF"/>
    <w:rsid w:val="00993622"/>
    <w:rsid w:val="009A0969"/>
    <w:rsid w:val="009A1525"/>
    <w:rsid w:val="009A50D2"/>
    <w:rsid w:val="009A63D7"/>
    <w:rsid w:val="009B6354"/>
    <w:rsid w:val="009D047D"/>
    <w:rsid w:val="009D1BD7"/>
    <w:rsid w:val="009E1CE0"/>
    <w:rsid w:val="009E77B2"/>
    <w:rsid w:val="009E7DD3"/>
    <w:rsid w:val="009F0A87"/>
    <w:rsid w:val="009F0CC6"/>
    <w:rsid w:val="009F3A44"/>
    <w:rsid w:val="009F3FF5"/>
    <w:rsid w:val="009F4000"/>
    <w:rsid w:val="009F571E"/>
    <w:rsid w:val="00A02EED"/>
    <w:rsid w:val="00A05873"/>
    <w:rsid w:val="00A06F68"/>
    <w:rsid w:val="00A10E3D"/>
    <w:rsid w:val="00A11118"/>
    <w:rsid w:val="00A22991"/>
    <w:rsid w:val="00A24F46"/>
    <w:rsid w:val="00A25F0E"/>
    <w:rsid w:val="00A306D2"/>
    <w:rsid w:val="00A3575C"/>
    <w:rsid w:val="00A35C1D"/>
    <w:rsid w:val="00A37ED2"/>
    <w:rsid w:val="00A4283E"/>
    <w:rsid w:val="00A43DED"/>
    <w:rsid w:val="00A46638"/>
    <w:rsid w:val="00A5158C"/>
    <w:rsid w:val="00A71FE7"/>
    <w:rsid w:val="00A7232A"/>
    <w:rsid w:val="00A7642C"/>
    <w:rsid w:val="00A824F1"/>
    <w:rsid w:val="00A835ED"/>
    <w:rsid w:val="00A97A27"/>
    <w:rsid w:val="00AA2E9F"/>
    <w:rsid w:val="00AA6F4E"/>
    <w:rsid w:val="00AB1806"/>
    <w:rsid w:val="00AD309E"/>
    <w:rsid w:val="00AD3B34"/>
    <w:rsid w:val="00AE0366"/>
    <w:rsid w:val="00AE6644"/>
    <w:rsid w:val="00AF095A"/>
    <w:rsid w:val="00B0664C"/>
    <w:rsid w:val="00B078B1"/>
    <w:rsid w:val="00B079D3"/>
    <w:rsid w:val="00B101AE"/>
    <w:rsid w:val="00B11D6A"/>
    <w:rsid w:val="00B14EB0"/>
    <w:rsid w:val="00B2172C"/>
    <w:rsid w:val="00B21B9F"/>
    <w:rsid w:val="00B221BE"/>
    <w:rsid w:val="00B23C6C"/>
    <w:rsid w:val="00B3059D"/>
    <w:rsid w:val="00B336EB"/>
    <w:rsid w:val="00B404CF"/>
    <w:rsid w:val="00B4157B"/>
    <w:rsid w:val="00B64823"/>
    <w:rsid w:val="00B66B42"/>
    <w:rsid w:val="00B70DB9"/>
    <w:rsid w:val="00B73180"/>
    <w:rsid w:val="00B75DCA"/>
    <w:rsid w:val="00B8096E"/>
    <w:rsid w:val="00B91351"/>
    <w:rsid w:val="00B91869"/>
    <w:rsid w:val="00BA6B2D"/>
    <w:rsid w:val="00BB22F3"/>
    <w:rsid w:val="00BB4D58"/>
    <w:rsid w:val="00BB5EC4"/>
    <w:rsid w:val="00BC3A68"/>
    <w:rsid w:val="00BC5E2E"/>
    <w:rsid w:val="00BC6E2C"/>
    <w:rsid w:val="00BD03C5"/>
    <w:rsid w:val="00BE07C8"/>
    <w:rsid w:val="00BE38E5"/>
    <w:rsid w:val="00BF6693"/>
    <w:rsid w:val="00BF67F9"/>
    <w:rsid w:val="00BF77E8"/>
    <w:rsid w:val="00C023CB"/>
    <w:rsid w:val="00C02E8D"/>
    <w:rsid w:val="00C066BD"/>
    <w:rsid w:val="00C1664D"/>
    <w:rsid w:val="00C2027F"/>
    <w:rsid w:val="00C20433"/>
    <w:rsid w:val="00C24467"/>
    <w:rsid w:val="00C24CEF"/>
    <w:rsid w:val="00C3214B"/>
    <w:rsid w:val="00C42607"/>
    <w:rsid w:val="00C44E62"/>
    <w:rsid w:val="00C70201"/>
    <w:rsid w:val="00C70564"/>
    <w:rsid w:val="00C725C1"/>
    <w:rsid w:val="00C73AE2"/>
    <w:rsid w:val="00C779E3"/>
    <w:rsid w:val="00C8254B"/>
    <w:rsid w:val="00C85F22"/>
    <w:rsid w:val="00C94013"/>
    <w:rsid w:val="00CA5A98"/>
    <w:rsid w:val="00CA7856"/>
    <w:rsid w:val="00CB0604"/>
    <w:rsid w:val="00CB258B"/>
    <w:rsid w:val="00CB644B"/>
    <w:rsid w:val="00CB66CE"/>
    <w:rsid w:val="00CC0109"/>
    <w:rsid w:val="00CC7DB5"/>
    <w:rsid w:val="00CD4E13"/>
    <w:rsid w:val="00CD69D0"/>
    <w:rsid w:val="00CE2E7C"/>
    <w:rsid w:val="00CF293E"/>
    <w:rsid w:val="00CF5F63"/>
    <w:rsid w:val="00D01366"/>
    <w:rsid w:val="00D0186A"/>
    <w:rsid w:val="00D0784D"/>
    <w:rsid w:val="00D133AD"/>
    <w:rsid w:val="00D135C9"/>
    <w:rsid w:val="00D234B0"/>
    <w:rsid w:val="00D2489B"/>
    <w:rsid w:val="00D30B1F"/>
    <w:rsid w:val="00D36D4D"/>
    <w:rsid w:val="00D42391"/>
    <w:rsid w:val="00D4446C"/>
    <w:rsid w:val="00D473B8"/>
    <w:rsid w:val="00D508C4"/>
    <w:rsid w:val="00D53326"/>
    <w:rsid w:val="00D53FFB"/>
    <w:rsid w:val="00D57AEC"/>
    <w:rsid w:val="00D613A6"/>
    <w:rsid w:val="00D65F78"/>
    <w:rsid w:val="00D80C51"/>
    <w:rsid w:val="00D83174"/>
    <w:rsid w:val="00D8577F"/>
    <w:rsid w:val="00D875E2"/>
    <w:rsid w:val="00D965E7"/>
    <w:rsid w:val="00DA19AD"/>
    <w:rsid w:val="00DB0BB5"/>
    <w:rsid w:val="00DB304F"/>
    <w:rsid w:val="00DC2B2F"/>
    <w:rsid w:val="00DC5A35"/>
    <w:rsid w:val="00DD33CE"/>
    <w:rsid w:val="00DE049C"/>
    <w:rsid w:val="00DE120F"/>
    <w:rsid w:val="00DE3339"/>
    <w:rsid w:val="00DF26D2"/>
    <w:rsid w:val="00DF4C8F"/>
    <w:rsid w:val="00DF52BD"/>
    <w:rsid w:val="00DF7698"/>
    <w:rsid w:val="00E01394"/>
    <w:rsid w:val="00E0793B"/>
    <w:rsid w:val="00E16EF5"/>
    <w:rsid w:val="00E176F2"/>
    <w:rsid w:val="00E23BEE"/>
    <w:rsid w:val="00E31938"/>
    <w:rsid w:val="00E36FE2"/>
    <w:rsid w:val="00E405DC"/>
    <w:rsid w:val="00E4100D"/>
    <w:rsid w:val="00E41C30"/>
    <w:rsid w:val="00E41CF2"/>
    <w:rsid w:val="00E42F3A"/>
    <w:rsid w:val="00E57286"/>
    <w:rsid w:val="00E576F0"/>
    <w:rsid w:val="00E60873"/>
    <w:rsid w:val="00E64754"/>
    <w:rsid w:val="00E6588C"/>
    <w:rsid w:val="00E66E2A"/>
    <w:rsid w:val="00E83621"/>
    <w:rsid w:val="00E84BD2"/>
    <w:rsid w:val="00E90858"/>
    <w:rsid w:val="00E94019"/>
    <w:rsid w:val="00EA1E0A"/>
    <w:rsid w:val="00EB1FE7"/>
    <w:rsid w:val="00EB5ACC"/>
    <w:rsid w:val="00EC2C50"/>
    <w:rsid w:val="00EC7B1E"/>
    <w:rsid w:val="00ED2FF6"/>
    <w:rsid w:val="00ED5D12"/>
    <w:rsid w:val="00ED5D87"/>
    <w:rsid w:val="00ED62CF"/>
    <w:rsid w:val="00EE10C7"/>
    <w:rsid w:val="00EE634C"/>
    <w:rsid w:val="00F110D7"/>
    <w:rsid w:val="00F11D09"/>
    <w:rsid w:val="00F157D6"/>
    <w:rsid w:val="00F17BCC"/>
    <w:rsid w:val="00F24FA9"/>
    <w:rsid w:val="00F3073E"/>
    <w:rsid w:val="00F35BEE"/>
    <w:rsid w:val="00F41FEF"/>
    <w:rsid w:val="00F42C31"/>
    <w:rsid w:val="00F453B0"/>
    <w:rsid w:val="00F51852"/>
    <w:rsid w:val="00F56128"/>
    <w:rsid w:val="00F6330C"/>
    <w:rsid w:val="00F64BDD"/>
    <w:rsid w:val="00F70BC3"/>
    <w:rsid w:val="00F77527"/>
    <w:rsid w:val="00F92B61"/>
    <w:rsid w:val="00F97BF5"/>
    <w:rsid w:val="00FA412F"/>
    <w:rsid w:val="00FB1CBF"/>
    <w:rsid w:val="00FB281E"/>
    <w:rsid w:val="00FB2E03"/>
    <w:rsid w:val="00FB586A"/>
    <w:rsid w:val="00FC5586"/>
    <w:rsid w:val="00FC6636"/>
    <w:rsid w:val="00FD0B2B"/>
    <w:rsid w:val="00FD1792"/>
    <w:rsid w:val="00FD53D4"/>
    <w:rsid w:val="00FD68ED"/>
    <w:rsid w:val="00FD69F2"/>
    <w:rsid w:val="00FD7250"/>
    <w:rsid w:val="00FE2486"/>
    <w:rsid w:val="00FE50C4"/>
    <w:rsid w:val="00FE6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white"/>
    </o:shapedefaults>
    <o:shapelayout v:ext="edit">
      <o:idmap v:ext="edit" data="1"/>
    </o:shapelayout>
  </w:shapeDefaults>
  <w:decimalSymbol w:val=","/>
  <w:listSeparator w:val=";"/>
  <w14:docId w14:val="6E25096A"/>
  <w15:chartTrackingRefBased/>
  <w15:docId w15:val="{FC7A8202-2927-4BAD-B958-A819D0C6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0" w:qFormat="1"/>
    <w:lsdException w:name="heading 2" w:locked="1" w:uiPriority="9" w:qFormat="1"/>
    <w:lsdException w:name="heading 3" w:locked="1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08CA"/>
    <w:pPr>
      <w:jc w:val="both"/>
    </w:pPr>
    <w:rPr>
      <w:rFonts w:ascii="Arial" w:hAnsi="Arial"/>
      <w:sz w:val="22"/>
      <w:szCs w:val="22"/>
      <w:lang w:val="en-GB" w:eastAsia="en-US"/>
    </w:rPr>
  </w:style>
  <w:style w:type="paragraph" w:styleId="Titre1">
    <w:name w:val="heading 1"/>
    <w:basedOn w:val="Normal"/>
    <w:next w:val="Normal"/>
    <w:link w:val="Titre1Car"/>
    <w:qFormat/>
    <w:locked/>
    <w:rsid w:val="00553508"/>
    <w:pPr>
      <w:keepNext/>
      <w:widowControl w:val="0"/>
      <w:numPr>
        <w:numId w:val="33"/>
      </w:numPr>
      <w:tabs>
        <w:tab w:val="num" w:pos="851"/>
      </w:tabs>
      <w:spacing w:before="600" w:after="240"/>
      <w:outlineLvl w:val="0"/>
    </w:pPr>
    <w:rPr>
      <w:rFonts w:eastAsia="Times New Roman"/>
      <w:b/>
      <w:bCs/>
      <w:caps/>
      <w:sz w:val="32"/>
      <w:szCs w:val="24"/>
      <w:lang w:val="fr-FR"/>
    </w:rPr>
  </w:style>
  <w:style w:type="paragraph" w:styleId="Titre2">
    <w:name w:val="heading 2"/>
    <w:basedOn w:val="Normal"/>
    <w:next w:val="Normal"/>
    <w:link w:val="Titre2Car"/>
    <w:uiPriority w:val="9"/>
    <w:qFormat/>
    <w:locked/>
    <w:rsid w:val="00015C6C"/>
    <w:pPr>
      <w:keepNext/>
      <w:keepLines/>
      <w:numPr>
        <w:ilvl w:val="1"/>
        <w:numId w:val="33"/>
      </w:numPr>
      <w:spacing w:after="180"/>
      <w:ind w:left="1134"/>
      <w:outlineLvl w:val="1"/>
    </w:pPr>
    <w:rPr>
      <w:rFonts w:eastAsia="Times New Roman"/>
      <w:b/>
      <w:bCs/>
      <w:caps/>
      <w:szCs w:val="26"/>
      <w:lang w:val="fr-FR"/>
    </w:rPr>
  </w:style>
  <w:style w:type="paragraph" w:styleId="Titre3">
    <w:name w:val="heading 3"/>
    <w:basedOn w:val="Normal"/>
    <w:next w:val="Normal"/>
    <w:link w:val="Titre3Car"/>
    <w:uiPriority w:val="9"/>
    <w:qFormat/>
    <w:locked/>
    <w:rsid w:val="00390223"/>
    <w:pPr>
      <w:keepNext/>
      <w:keepLines/>
      <w:numPr>
        <w:ilvl w:val="2"/>
        <w:numId w:val="33"/>
      </w:numPr>
      <w:spacing w:after="60"/>
      <w:outlineLvl w:val="2"/>
    </w:pPr>
    <w:rPr>
      <w:rFonts w:eastAsia="Times New Roman"/>
      <w:b/>
      <w:bCs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3C0A5A"/>
    <w:pPr>
      <w:keepNext/>
      <w:numPr>
        <w:ilvl w:val="3"/>
        <w:numId w:val="33"/>
      </w:numPr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3C0A5A"/>
    <w:pPr>
      <w:numPr>
        <w:ilvl w:val="4"/>
        <w:numId w:val="33"/>
      </w:num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3C0A5A"/>
    <w:pPr>
      <w:numPr>
        <w:ilvl w:val="5"/>
        <w:numId w:val="33"/>
      </w:numPr>
      <w:spacing w:before="240" w:after="60"/>
      <w:outlineLvl w:val="5"/>
    </w:pPr>
    <w:rPr>
      <w:rFonts w:ascii="Calibri" w:eastAsia="Times New Roman" w:hAnsi="Calibri"/>
      <w:b/>
      <w:bCs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3C0A5A"/>
    <w:pPr>
      <w:numPr>
        <w:ilvl w:val="6"/>
        <w:numId w:val="33"/>
      </w:numPr>
      <w:spacing w:before="240" w:after="60"/>
      <w:outlineLvl w:val="6"/>
    </w:pPr>
    <w:rPr>
      <w:rFonts w:ascii="Calibri" w:eastAsia="Times New Roman" w:hAnsi="Calibri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3C0A5A"/>
    <w:pPr>
      <w:numPr>
        <w:ilvl w:val="7"/>
        <w:numId w:val="33"/>
      </w:numPr>
      <w:spacing w:before="240" w:after="60"/>
      <w:outlineLvl w:val="7"/>
    </w:pPr>
    <w:rPr>
      <w:rFonts w:ascii="Calibri" w:eastAsia="Times New Roman" w:hAnsi="Calibri"/>
      <w:i/>
      <w:iCs/>
      <w:sz w:val="24"/>
      <w:szCs w:val="24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3C0A5A"/>
    <w:pPr>
      <w:numPr>
        <w:ilvl w:val="8"/>
        <w:numId w:val="33"/>
      </w:numPr>
      <w:spacing w:before="240" w:after="60"/>
      <w:outlineLvl w:val="8"/>
    </w:pPr>
    <w:rPr>
      <w:rFonts w:ascii="Calibri Light" w:eastAsia="Times New Roman" w:hAnsi="Calibri Light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sid w:val="00553508"/>
    <w:rPr>
      <w:rFonts w:ascii="Arial" w:eastAsia="Times New Roman" w:hAnsi="Arial" w:cs="Times New Roman"/>
      <w:b/>
      <w:bCs/>
      <w:caps/>
      <w:sz w:val="32"/>
      <w:szCs w:val="24"/>
      <w:lang w:val="fr-FR"/>
    </w:rPr>
  </w:style>
  <w:style w:type="character" w:customStyle="1" w:styleId="Titre2Car">
    <w:name w:val="Titre 2 Car"/>
    <w:link w:val="Titre2"/>
    <w:uiPriority w:val="9"/>
    <w:rsid w:val="00015C6C"/>
    <w:rPr>
      <w:rFonts w:ascii="Arial" w:eastAsia="Times New Roman" w:hAnsi="Arial"/>
      <w:b/>
      <w:bCs/>
      <w:caps/>
      <w:sz w:val="22"/>
      <w:szCs w:val="26"/>
      <w:lang w:eastAsia="en-US"/>
    </w:rPr>
  </w:style>
  <w:style w:type="character" w:customStyle="1" w:styleId="Titre3Car">
    <w:name w:val="Titre 3 Car"/>
    <w:link w:val="Titre3"/>
    <w:uiPriority w:val="9"/>
    <w:rsid w:val="00390223"/>
    <w:rPr>
      <w:rFonts w:ascii="Arial" w:eastAsia="Times New Roman" w:hAnsi="Arial" w:cs="Times New Roman"/>
      <w:b/>
      <w:bCs/>
      <w:sz w:val="20"/>
    </w:rPr>
  </w:style>
  <w:style w:type="character" w:styleId="Accentuation">
    <w:name w:val="Emphasis"/>
    <w:uiPriority w:val="20"/>
    <w:qFormat/>
    <w:rsid w:val="00113080"/>
    <w:rPr>
      <w:i/>
      <w:iCs/>
    </w:rPr>
  </w:style>
  <w:style w:type="paragraph" w:styleId="En-tte">
    <w:name w:val="header"/>
    <w:basedOn w:val="Normal"/>
    <w:link w:val="En-tt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En-tteCar">
    <w:name w:val="En-tête Car"/>
    <w:link w:val="En-tte"/>
    <w:uiPriority w:val="99"/>
    <w:rsid w:val="00F56128"/>
    <w:rPr>
      <w:rFonts w:ascii="Square721 BT" w:hAnsi="Square721 BT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PieddepageCar">
    <w:name w:val="Pied de page Car"/>
    <w:link w:val="Pieddepage"/>
    <w:uiPriority w:val="99"/>
    <w:rsid w:val="00F56128"/>
    <w:rPr>
      <w:rFonts w:ascii="Square721 BT" w:hAnsi="Square721 BT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5612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6128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39"/>
    <w:rsid w:val="00F5612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footerleft">
    <w:name w:val="footer left"/>
    <w:basedOn w:val="En-tte"/>
    <w:link w:val="footerleftChar"/>
    <w:qFormat/>
    <w:locked/>
    <w:rsid w:val="0022481E"/>
    <w:rPr>
      <w:sz w:val="16"/>
      <w:szCs w:val="16"/>
    </w:rPr>
  </w:style>
  <w:style w:type="paragraph" w:customStyle="1" w:styleId="footercentre">
    <w:name w:val="footer centre"/>
    <w:basedOn w:val="En-tte"/>
    <w:link w:val="footercentreChar"/>
    <w:qFormat/>
    <w:locked/>
    <w:rsid w:val="0022481E"/>
    <w:pPr>
      <w:jc w:val="center"/>
    </w:pPr>
    <w:rPr>
      <w:sz w:val="16"/>
      <w:szCs w:val="16"/>
    </w:rPr>
  </w:style>
  <w:style w:type="character" w:customStyle="1" w:styleId="footerleftChar">
    <w:name w:val="footer left Char"/>
    <w:link w:val="footerleft"/>
    <w:rsid w:val="0022481E"/>
    <w:rPr>
      <w:rFonts w:ascii="Arial" w:hAnsi="Arial"/>
      <w:sz w:val="16"/>
      <w:szCs w:val="16"/>
    </w:rPr>
  </w:style>
  <w:style w:type="paragraph" w:customStyle="1" w:styleId="footerright">
    <w:name w:val="footer right"/>
    <w:basedOn w:val="Pieddepage"/>
    <w:link w:val="footerrightChar"/>
    <w:qFormat/>
    <w:locked/>
    <w:rsid w:val="0022481E"/>
    <w:pPr>
      <w:jc w:val="right"/>
    </w:pPr>
    <w:rPr>
      <w:sz w:val="16"/>
      <w:szCs w:val="16"/>
    </w:rPr>
  </w:style>
  <w:style w:type="character" w:customStyle="1" w:styleId="footercentreChar">
    <w:name w:val="footer centre Char"/>
    <w:link w:val="footercentre"/>
    <w:rsid w:val="0022481E"/>
    <w:rPr>
      <w:rFonts w:ascii="Arial" w:hAnsi="Arial"/>
      <w:sz w:val="16"/>
      <w:szCs w:val="16"/>
    </w:rPr>
  </w:style>
  <w:style w:type="paragraph" w:customStyle="1" w:styleId="imagetext">
    <w:name w:val="image text"/>
    <w:basedOn w:val="Normal"/>
    <w:link w:val="imagetextChar"/>
    <w:qFormat/>
    <w:locked/>
    <w:rsid w:val="00E41C30"/>
    <w:rPr>
      <w:i/>
    </w:rPr>
  </w:style>
  <w:style w:type="character" w:customStyle="1" w:styleId="footerrightChar">
    <w:name w:val="footer right Char"/>
    <w:link w:val="footerright"/>
    <w:rsid w:val="0022481E"/>
    <w:rPr>
      <w:rFonts w:ascii="Arial" w:hAnsi="Arial"/>
      <w:sz w:val="16"/>
      <w:szCs w:val="16"/>
    </w:rPr>
  </w:style>
  <w:style w:type="paragraph" w:customStyle="1" w:styleId="bullet">
    <w:name w:val="bullet"/>
    <w:basedOn w:val="Normal"/>
    <w:link w:val="bulletChar"/>
    <w:qFormat/>
    <w:locked/>
    <w:rsid w:val="00B8096E"/>
    <w:pPr>
      <w:numPr>
        <w:numId w:val="1"/>
      </w:numPr>
      <w:spacing w:after="60"/>
      <w:ind w:left="568" w:hanging="284"/>
      <w:contextualSpacing/>
    </w:pPr>
  </w:style>
  <w:style w:type="paragraph" w:customStyle="1" w:styleId="bullet-sub">
    <w:name w:val="bullet-sub"/>
    <w:basedOn w:val="bullet"/>
    <w:link w:val="bullet-subChar"/>
    <w:qFormat/>
    <w:locked/>
    <w:rsid w:val="00B8096E"/>
    <w:pPr>
      <w:numPr>
        <w:ilvl w:val="1"/>
        <w:numId w:val="3"/>
      </w:numPr>
      <w:ind w:left="1135" w:hanging="284"/>
    </w:pPr>
  </w:style>
  <w:style w:type="paragraph" w:customStyle="1" w:styleId="letteredlist">
    <w:name w:val="lettered list"/>
    <w:basedOn w:val="Normal"/>
    <w:link w:val="letteredlistChar"/>
    <w:qFormat/>
    <w:locked/>
    <w:rsid w:val="00E41C30"/>
    <w:pPr>
      <w:numPr>
        <w:numId w:val="5"/>
      </w:numPr>
      <w:ind w:left="568" w:hanging="284"/>
      <w:contextualSpacing/>
    </w:pPr>
  </w:style>
  <w:style w:type="character" w:customStyle="1" w:styleId="bulletChar">
    <w:name w:val="bullet Char"/>
    <w:link w:val="bullet"/>
    <w:rsid w:val="00B8096E"/>
    <w:rPr>
      <w:rFonts w:ascii="Arial" w:hAnsi="Arial"/>
      <w:sz w:val="20"/>
    </w:rPr>
  </w:style>
  <w:style w:type="paragraph" w:customStyle="1" w:styleId="numberedlist">
    <w:name w:val="numbered list"/>
    <w:basedOn w:val="Normal"/>
    <w:link w:val="numberedlistChar"/>
    <w:qFormat/>
    <w:locked/>
    <w:rsid w:val="00E41C30"/>
    <w:pPr>
      <w:numPr>
        <w:numId w:val="4"/>
      </w:numPr>
      <w:ind w:left="568" w:hanging="284"/>
      <w:contextualSpacing/>
    </w:pPr>
  </w:style>
  <w:style w:type="character" w:customStyle="1" w:styleId="bullet-subChar">
    <w:name w:val="bullet-sub Char"/>
    <w:link w:val="bullet-sub"/>
    <w:rsid w:val="00B8096E"/>
    <w:rPr>
      <w:rFonts w:ascii="Arial" w:hAnsi="Arial"/>
      <w:sz w:val="20"/>
    </w:rPr>
  </w:style>
  <w:style w:type="paragraph" w:customStyle="1" w:styleId="signaturetext">
    <w:name w:val="signature text"/>
    <w:basedOn w:val="imagetext"/>
    <w:link w:val="signaturetextChar"/>
    <w:qFormat/>
    <w:locked/>
    <w:rsid w:val="00E41C30"/>
  </w:style>
  <w:style w:type="character" w:customStyle="1" w:styleId="numberedlistChar">
    <w:name w:val="numbered list Char"/>
    <w:link w:val="numberedlist"/>
    <w:rsid w:val="00E41C30"/>
    <w:rPr>
      <w:rFonts w:ascii="Arial" w:hAnsi="Arial"/>
      <w:sz w:val="20"/>
    </w:rPr>
  </w:style>
  <w:style w:type="character" w:customStyle="1" w:styleId="imagetextChar">
    <w:name w:val="image text Char"/>
    <w:link w:val="imagetext"/>
    <w:rsid w:val="00E41C30"/>
    <w:rPr>
      <w:rFonts w:ascii="Arial" w:hAnsi="Arial"/>
      <w:i/>
      <w:sz w:val="20"/>
    </w:rPr>
  </w:style>
  <w:style w:type="character" w:customStyle="1" w:styleId="letteredlistChar">
    <w:name w:val="lettered list Char"/>
    <w:link w:val="letteredlist"/>
    <w:rsid w:val="00E41C30"/>
    <w:rPr>
      <w:rFonts w:ascii="Arial" w:hAnsi="Arial"/>
      <w:sz w:val="20"/>
    </w:rPr>
  </w:style>
  <w:style w:type="character" w:customStyle="1" w:styleId="signaturetextChar">
    <w:name w:val="signature text Char"/>
    <w:link w:val="signaturetext"/>
    <w:rsid w:val="00E41C30"/>
    <w:rPr>
      <w:rFonts w:ascii="Arial" w:hAnsi="Arial"/>
      <w:i/>
      <w:sz w:val="20"/>
    </w:rPr>
  </w:style>
  <w:style w:type="paragraph" w:customStyle="1" w:styleId="Listemoyenne2-Accent41">
    <w:name w:val="Liste moyenne 2 - Accent 41"/>
    <w:basedOn w:val="Normal"/>
    <w:link w:val="Listemoyenne2-Accent4Car"/>
    <w:uiPriority w:val="34"/>
    <w:qFormat/>
    <w:rsid w:val="007F3526"/>
    <w:pPr>
      <w:ind w:left="720"/>
      <w:contextualSpacing/>
    </w:pPr>
  </w:style>
  <w:style w:type="paragraph" w:customStyle="1" w:styleId="Subsectionheading">
    <w:name w:val="Subsection heading"/>
    <w:basedOn w:val="Normal"/>
    <w:link w:val="SubsectionChar"/>
    <w:rsid w:val="007B1825"/>
    <w:pPr>
      <w:numPr>
        <w:ilvl w:val="1"/>
        <w:numId w:val="11"/>
      </w:numPr>
      <w:spacing w:after="180"/>
    </w:pPr>
    <w:rPr>
      <w:b/>
    </w:rPr>
  </w:style>
  <w:style w:type="paragraph" w:customStyle="1" w:styleId="sub-subsectionheading">
    <w:name w:val="sub-subsection heading"/>
    <w:basedOn w:val="Listemoyenne2-Accent41"/>
    <w:link w:val="sub-subsectionheadingChar"/>
    <w:rsid w:val="007B1825"/>
    <w:pPr>
      <w:numPr>
        <w:ilvl w:val="2"/>
        <w:numId w:val="11"/>
      </w:numPr>
      <w:spacing w:after="60"/>
      <w:ind w:left="1248" w:hanging="794"/>
    </w:pPr>
  </w:style>
  <w:style w:type="character" w:customStyle="1" w:styleId="Listemoyenne2-Accent4Car">
    <w:name w:val="Liste moyenne 2 - Accent 4 Car"/>
    <w:link w:val="Listemoyenne2-Accent41"/>
    <w:uiPriority w:val="34"/>
    <w:rsid w:val="00193406"/>
    <w:rPr>
      <w:rFonts w:ascii="Arial" w:hAnsi="Arial"/>
      <w:sz w:val="20"/>
    </w:rPr>
  </w:style>
  <w:style w:type="character" w:customStyle="1" w:styleId="SubsectionChar">
    <w:name w:val="Subsection Char"/>
    <w:link w:val="Subsectionheading"/>
    <w:rsid w:val="007B1825"/>
    <w:rPr>
      <w:rFonts w:ascii="Arial" w:hAnsi="Arial"/>
      <w:b/>
      <w:sz w:val="20"/>
    </w:rPr>
  </w:style>
  <w:style w:type="paragraph" w:customStyle="1" w:styleId="sub-subsectiontext">
    <w:name w:val="sub-subsection text"/>
    <w:basedOn w:val="Normal"/>
    <w:link w:val="sub-subsectiontextChar"/>
    <w:rsid w:val="00193406"/>
    <w:pPr>
      <w:ind w:left="1247"/>
    </w:pPr>
  </w:style>
  <w:style w:type="character" w:customStyle="1" w:styleId="sub-subsectionheadingChar">
    <w:name w:val="sub-subsection heading Char"/>
    <w:link w:val="sub-subsectionheading"/>
    <w:rsid w:val="007B1825"/>
    <w:rPr>
      <w:rFonts w:ascii="Arial" w:hAnsi="Arial"/>
      <w:sz w:val="20"/>
    </w:rPr>
  </w:style>
  <w:style w:type="paragraph" w:customStyle="1" w:styleId="subsectiontext">
    <w:name w:val="subsection text"/>
    <w:basedOn w:val="Normal"/>
    <w:link w:val="subsectiontextChar"/>
    <w:rsid w:val="004743EC"/>
    <w:pPr>
      <w:ind w:left="454"/>
    </w:pPr>
  </w:style>
  <w:style w:type="character" w:customStyle="1" w:styleId="sub-subsectiontextChar">
    <w:name w:val="sub-subsection text Char"/>
    <w:link w:val="sub-subsectiontext"/>
    <w:rsid w:val="00193406"/>
    <w:rPr>
      <w:rFonts w:ascii="Arial" w:hAnsi="Arial"/>
      <w:sz w:val="20"/>
    </w:rPr>
  </w:style>
  <w:style w:type="paragraph" w:customStyle="1" w:styleId="bulletsub-subsection">
    <w:name w:val="bullet sub-subsection"/>
    <w:basedOn w:val="bullet"/>
    <w:link w:val="bulletsub-subsectionChar"/>
    <w:rsid w:val="003A6952"/>
    <w:pPr>
      <w:ind w:left="1531"/>
    </w:pPr>
  </w:style>
  <w:style w:type="character" w:customStyle="1" w:styleId="subsectiontextChar">
    <w:name w:val="subsection text Char"/>
    <w:link w:val="subsectiontext"/>
    <w:rsid w:val="004743EC"/>
    <w:rPr>
      <w:rFonts w:ascii="Arial" w:hAnsi="Arial"/>
      <w:sz w:val="20"/>
    </w:rPr>
  </w:style>
  <w:style w:type="character" w:customStyle="1" w:styleId="bulletsub-subsectionChar">
    <w:name w:val="bullet sub-subsection Char"/>
    <w:link w:val="bulletsub-subsection"/>
    <w:rsid w:val="003A6952"/>
    <w:rPr>
      <w:rFonts w:ascii="Arial" w:hAnsi="Arial"/>
      <w:sz w:val="20"/>
    </w:rPr>
  </w:style>
  <w:style w:type="paragraph" w:customStyle="1" w:styleId="DocTitle">
    <w:name w:val="Doc Title"/>
    <w:basedOn w:val="Normal"/>
    <w:link w:val="DocTitleChar"/>
    <w:qFormat/>
    <w:rsid w:val="001D7D3F"/>
    <w:rPr>
      <w:b/>
      <w:sz w:val="44"/>
      <w:szCs w:val="44"/>
    </w:rPr>
  </w:style>
  <w:style w:type="paragraph" w:customStyle="1" w:styleId="Docsubtitle1">
    <w:name w:val="Doc subtitle1"/>
    <w:basedOn w:val="Normal"/>
    <w:link w:val="Docsubtitle1Char"/>
    <w:qFormat/>
    <w:rsid w:val="006B7209"/>
    <w:rPr>
      <w:b/>
      <w:sz w:val="28"/>
      <w:szCs w:val="28"/>
    </w:rPr>
  </w:style>
  <w:style w:type="character" w:customStyle="1" w:styleId="DocTitleChar">
    <w:name w:val="Doc Title Char"/>
    <w:link w:val="DocTitle"/>
    <w:rsid w:val="001D7D3F"/>
    <w:rPr>
      <w:rFonts w:ascii="Arial" w:hAnsi="Arial"/>
      <w:b/>
      <w:sz w:val="44"/>
      <w:szCs w:val="44"/>
    </w:rPr>
  </w:style>
  <w:style w:type="paragraph" w:customStyle="1" w:styleId="Docsubtitle2">
    <w:name w:val="Doc subtitle2"/>
    <w:basedOn w:val="Normal"/>
    <w:link w:val="Docsubtitle2Char"/>
    <w:qFormat/>
    <w:rsid w:val="006B7209"/>
    <w:rPr>
      <w:sz w:val="28"/>
      <w:szCs w:val="28"/>
    </w:rPr>
  </w:style>
  <w:style w:type="character" w:customStyle="1" w:styleId="Docsubtitle1Char">
    <w:name w:val="Doc subtitle1 Char"/>
    <w:link w:val="Docsubtitle1"/>
    <w:rsid w:val="006B7209"/>
    <w:rPr>
      <w:rFonts w:ascii="Arial" w:hAnsi="Arial"/>
      <w:b/>
      <w:sz w:val="28"/>
      <w:szCs w:val="28"/>
    </w:rPr>
  </w:style>
  <w:style w:type="paragraph" w:styleId="TM2">
    <w:name w:val="toc 2"/>
    <w:basedOn w:val="Normal"/>
    <w:next w:val="Normal"/>
    <w:autoRedefine/>
    <w:semiHidden/>
    <w:rsid w:val="005A2A3D"/>
    <w:pPr>
      <w:ind w:left="180"/>
    </w:pPr>
    <w:rPr>
      <w:rFonts w:eastAsia="Times New Roman"/>
      <w:szCs w:val="24"/>
    </w:rPr>
  </w:style>
  <w:style w:type="character" w:customStyle="1" w:styleId="Docsubtitle2Char">
    <w:name w:val="Doc subtitle2 Char"/>
    <w:link w:val="Docsubtitle2"/>
    <w:rsid w:val="006B7209"/>
    <w:rPr>
      <w:rFonts w:ascii="Arial" w:hAnsi="Arial"/>
      <w:sz w:val="28"/>
      <w:szCs w:val="28"/>
    </w:rPr>
  </w:style>
  <w:style w:type="character" w:styleId="Lienhypertexte">
    <w:name w:val="Hyperlink"/>
    <w:uiPriority w:val="99"/>
    <w:rsid w:val="005A2A3D"/>
    <w:rPr>
      <w:color w:val="0000FF"/>
      <w:u w:val="single"/>
    </w:rPr>
  </w:style>
  <w:style w:type="table" w:customStyle="1" w:styleId="WSITable">
    <w:name w:val="WSI Table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b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table" w:customStyle="1" w:styleId="LightList1">
    <w:name w:val="Light List1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spacing w:before="0" w:after="0" w:line="240" w:lineRule="auto"/>
      </w:pPr>
      <w:rPr>
        <w:b/>
      </w:rPr>
      <w:tblPr/>
      <w:tcPr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paragraph" w:customStyle="1" w:styleId="bullettext">
    <w:name w:val="bullet text"/>
    <w:basedOn w:val="bullet"/>
    <w:link w:val="bullettextChar"/>
    <w:qFormat/>
    <w:rsid w:val="00B8096E"/>
    <w:pPr>
      <w:numPr>
        <w:numId w:val="0"/>
      </w:numPr>
      <w:ind w:left="567"/>
    </w:pPr>
  </w:style>
  <w:style w:type="paragraph" w:customStyle="1" w:styleId="bullet-subtext">
    <w:name w:val="bullet-sub text"/>
    <w:basedOn w:val="bullettext"/>
    <w:link w:val="bullet-subtextChar"/>
    <w:qFormat/>
    <w:rsid w:val="00BA6B2D"/>
    <w:pPr>
      <w:ind w:left="1134"/>
    </w:pPr>
  </w:style>
  <w:style w:type="character" w:customStyle="1" w:styleId="bullettextChar">
    <w:name w:val="bullet text Char"/>
    <w:link w:val="bullettext"/>
    <w:rsid w:val="00B8096E"/>
    <w:rPr>
      <w:rFonts w:ascii="Arial" w:hAnsi="Arial"/>
      <w:sz w:val="20"/>
    </w:rPr>
  </w:style>
  <w:style w:type="character" w:customStyle="1" w:styleId="bullet-subtextChar">
    <w:name w:val="bullet-sub text Char"/>
    <w:link w:val="bullet-subtext"/>
    <w:rsid w:val="00BA6B2D"/>
    <w:rPr>
      <w:rFonts w:ascii="Arial" w:hAnsi="Arial"/>
      <w:sz w:val="20"/>
    </w:rPr>
  </w:style>
  <w:style w:type="paragraph" w:customStyle="1" w:styleId="tablebullet">
    <w:name w:val="table bullet"/>
    <w:basedOn w:val="Listemoyenne2-Accent41"/>
    <w:link w:val="tablebulletChar"/>
    <w:qFormat/>
    <w:rsid w:val="00110754"/>
    <w:pPr>
      <w:numPr>
        <w:numId w:val="12"/>
      </w:numPr>
      <w:ind w:left="284" w:hanging="284"/>
    </w:pPr>
    <w:rPr>
      <w:color w:val="000000"/>
    </w:rPr>
  </w:style>
  <w:style w:type="character" w:customStyle="1" w:styleId="tablebulletChar">
    <w:name w:val="table bullet Char"/>
    <w:link w:val="tablebullet"/>
    <w:rsid w:val="00110754"/>
    <w:rPr>
      <w:rFonts w:ascii="Arial" w:hAnsi="Arial"/>
      <w:color w:val="000000"/>
      <w:sz w:val="20"/>
    </w:rPr>
  </w:style>
  <w:style w:type="paragraph" w:customStyle="1" w:styleId="bullet-sub-sub">
    <w:name w:val="bullet-sub-sub"/>
    <w:basedOn w:val="bullet-sub"/>
    <w:link w:val="bullet-sub-subChar"/>
    <w:qFormat/>
    <w:rsid w:val="00B8096E"/>
    <w:pPr>
      <w:numPr>
        <w:ilvl w:val="2"/>
      </w:numPr>
      <w:ind w:left="1702" w:hanging="284"/>
    </w:pPr>
  </w:style>
  <w:style w:type="paragraph" w:customStyle="1" w:styleId="bullet-sub-subtext">
    <w:name w:val="bullet-sub-sub text"/>
    <w:basedOn w:val="bullet-subtext"/>
    <w:link w:val="bullet-sub-subtextChar"/>
    <w:qFormat/>
    <w:rsid w:val="00BA6B2D"/>
    <w:pPr>
      <w:ind w:left="1701"/>
    </w:pPr>
  </w:style>
  <w:style w:type="character" w:customStyle="1" w:styleId="bullet-sub-subChar">
    <w:name w:val="bullet-sub-sub Char"/>
    <w:link w:val="bullet-sub-sub"/>
    <w:rsid w:val="00B8096E"/>
    <w:rPr>
      <w:rFonts w:ascii="Arial" w:hAnsi="Arial"/>
      <w:sz w:val="20"/>
    </w:rPr>
  </w:style>
  <w:style w:type="paragraph" w:customStyle="1" w:styleId="tablesub-bullet">
    <w:name w:val="table sub-bullet"/>
    <w:basedOn w:val="tablebullet"/>
    <w:link w:val="tablesub-bulletChar"/>
    <w:qFormat/>
    <w:rsid w:val="00B8096E"/>
    <w:pPr>
      <w:numPr>
        <w:numId w:val="13"/>
      </w:numPr>
      <w:ind w:left="568" w:hanging="284"/>
    </w:pPr>
  </w:style>
  <w:style w:type="character" w:customStyle="1" w:styleId="bullet-sub-subtextChar">
    <w:name w:val="bullet-sub-sub text Char"/>
    <w:link w:val="bullet-sub-subtext"/>
    <w:rsid w:val="00BA6B2D"/>
    <w:rPr>
      <w:rFonts w:ascii="Arial" w:hAnsi="Arial"/>
      <w:sz w:val="20"/>
    </w:rPr>
  </w:style>
  <w:style w:type="character" w:customStyle="1" w:styleId="tablesub-bulletChar">
    <w:name w:val="table sub-bullet Char"/>
    <w:link w:val="tablesub-bullet"/>
    <w:rsid w:val="00B8096E"/>
    <w:rPr>
      <w:rFonts w:ascii="Arial" w:hAnsi="Arial"/>
      <w:color w:val="000000"/>
      <w:sz w:val="20"/>
    </w:rPr>
  </w:style>
  <w:style w:type="paragraph" w:styleId="TM1">
    <w:name w:val="toc 1"/>
    <w:basedOn w:val="Normal"/>
    <w:next w:val="Normal"/>
    <w:autoRedefine/>
    <w:uiPriority w:val="39"/>
    <w:rsid w:val="00ED62CF"/>
    <w:pPr>
      <w:spacing w:before="240"/>
    </w:pPr>
    <w:rPr>
      <w:rFonts w:eastAsia="Times New Roman"/>
      <w:b/>
      <w:caps/>
      <w:sz w:val="32"/>
      <w:szCs w:val="24"/>
    </w:rPr>
  </w:style>
  <w:style w:type="paragraph" w:customStyle="1" w:styleId="Doctitle0">
    <w:name w:val="Doc title"/>
    <w:basedOn w:val="Normal"/>
    <w:rsid w:val="00D0186A"/>
    <w:rPr>
      <w:rFonts w:eastAsia="Times New Roman"/>
      <w:b/>
      <w:sz w:val="40"/>
      <w:szCs w:val="24"/>
    </w:rPr>
  </w:style>
  <w:style w:type="character" w:styleId="Numrodepage">
    <w:name w:val="page number"/>
    <w:rsid w:val="00D0186A"/>
    <w:rPr>
      <w:rFonts w:ascii="Arial" w:hAnsi="Arial"/>
      <w:sz w:val="16"/>
    </w:rPr>
  </w:style>
  <w:style w:type="paragraph" w:customStyle="1" w:styleId="Subpointbullets">
    <w:name w:val="Subpoint bullets"/>
    <w:basedOn w:val="Normal"/>
    <w:rsid w:val="00D0186A"/>
    <w:pPr>
      <w:numPr>
        <w:numId w:val="14"/>
      </w:numPr>
      <w:tabs>
        <w:tab w:val="clear" w:pos="1267"/>
        <w:tab w:val="left" w:pos="1531"/>
      </w:tabs>
      <w:ind w:left="1531" w:hanging="284"/>
    </w:pPr>
    <w:rPr>
      <w:rFonts w:eastAsia="Times New Roman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1A30C2"/>
    <w:pPr>
      <w:spacing w:line="1000" w:lineRule="exact"/>
      <w:contextualSpacing/>
    </w:pPr>
    <w:rPr>
      <w:rFonts w:eastAsia="Times New Roman"/>
      <w:b/>
      <w:caps/>
      <w:color w:val="FFFFFF"/>
      <w:spacing w:val="-10"/>
      <w:kern w:val="28"/>
      <w:sz w:val="108"/>
      <w:szCs w:val="56"/>
      <w:lang w:val="en-AU"/>
    </w:rPr>
  </w:style>
  <w:style w:type="character" w:customStyle="1" w:styleId="TitreCar">
    <w:name w:val="Titre Car"/>
    <w:link w:val="Titre"/>
    <w:uiPriority w:val="10"/>
    <w:rsid w:val="001A30C2"/>
    <w:rPr>
      <w:rFonts w:ascii="Arial" w:eastAsia="Times New Roman" w:hAnsi="Arial" w:cs="Times New Roman"/>
      <w:b/>
      <w:caps/>
      <w:color w:val="FFFFFF"/>
      <w:spacing w:val="-10"/>
      <w:kern w:val="28"/>
      <w:sz w:val="108"/>
      <w:szCs w:val="56"/>
      <w:lang w:val="en-AU"/>
    </w:rPr>
  </w:style>
  <w:style w:type="numbering" w:customStyle="1" w:styleId="ListBullets">
    <w:name w:val="ListBullets"/>
    <w:uiPriority w:val="99"/>
    <w:rsid w:val="001A30C2"/>
    <w:pPr>
      <w:numPr>
        <w:numId w:val="18"/>
      </w:numPr>
    </w:pPr>
  </w:style>
  <w:style w:type="paragraph" w:styleId="Listepuces">
    <w:name w:val="List Bullet"/>
    <w:basedOn w:val="Normal"/>
    <w:uiPriority w:val="99"/>
    <w:unhideWhenUsed/>
    <w:qFormat/>
    <w:rsid w:val="001A30C2"/>
    <w:pPr>
      <w:numPr>
        <w:numId w:val="18"/>
      </w:numPr>
      <w:spacing w:after="80" w:line="259" w:lineRule="auto"/>
      <w:contextualSpacing/>
    </w:pPr>
  </w:style>
  <w:style w:type="paragraph" w:styleId="Listepuces2">
    <w:name w:val="List Bullet 2"/>
    <w:basedOn w:val="Normal"/>
    <w:uiPriority w:val="99"/>
    <w:unhideWhenUsed/>
    <w:rsid w:val="001A30C2"/>
    <w:pPr>
      <w:numPr>
        <w:ilvl w:val="1"/>
        <w:numId w:val="18"/>
      </w:numPr>
      <w:spacing w:after="80" w:line="259" w:lineRule="auto"/>
      <w:contextualSpacing/>
    </w:pPr>
  </w:style>
  <w:style w:type="paragraph" w:styleId="Listepuces3">
    <w:name w:val="List Bullet 3"/>
    <w:basedOn w:val="Normal"/>
    <w:uiPriority w:val="99"/>
    <w:unhideWhenUsed/>
    <w:rsid w:val="001A30C2"/>
    <w:pPr>
      <w:numPr>
        <w:ilvl w:val="2"/>
        <w:numId w:val="18"/>
      </w:numPr>
      <w:spacing w:after="80" w:line="259" w:lineRule="auto"/>
      <w:ind w:left="851"/>
      <w:contextualSpacing/>
    </w:pPr>
  </w:style>
  <w:style w:type="paragraph" w:styleId="Listepuces4">
    <w:name w:val="List Bullet 4"/>
    <w:basedOn w:val="Normal"/>
    <w:uiPriority w:val="99"/>
    <w:unhideWhenUsed/>
    <w:rsid w:val="001A30C2"/>
    <w:pPr>
      <w:numPr>
        <w:ilvl w:val="3"/>
        <w:numId w:val="18"/>
      </w:numPr>
      <w:spacing w:after="80" w:line="259" w:lineRule="auto"/>
      <w:ind w:left="1135"/>
      <w:contextualSpacing/>
    </w:pPr>
  </w:style>
  <w:style w:type="paragraph" w:styleId="Listepuces5">
    <w:name w:val="List Bullet 5"/>
    <w:basedOn w:val="Normal"/>
    <w:uiPriority w:val="99"/>
    <w:unhideWhenUsed/>
    <w:rsid w:val="001A30C2"/>
    <w:pPr>
      <w:numPr>
        <w:ilvl w:val="4"/>
        <w:numId w:val="18"/>
      </w:numPr>
      <w:spacing w:after="80" w:line="259" w:lineRule="auto"/>
      <w:ind w:left="1418"/>
      <w:contextualSpacing/>
    </w:pPr>
  </w:style>
  <w:style w:type="paragraph" w:customStyle="1" w:styleId="titres">
    <w:name w:val="titres"/>
    <w:basedOn w:val="Normal"/>
    <w:uiPriority w:val="99"/>
    <w:rsid w:val="005C45EB"/>
    <w:pPr>
      <w:tabs>
        <w:tab w:val="left" w:pos="283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 w:val="24"/>
      <w:szCs w:val="24"/>
      <w:lang w:val="fr-FR" w:eastAsia="fr-FR"/>
    </w:rPr>
  </w:style>
  <w:style w:type="paragraph" w:customStyle="1" w:styleId="sommairepointills">
    <w:name w:val="sommaire pointillés"/>
    <w:basedOn w:val="Normal"/>
    <w:uiPriority w:val="99"/>
    <w:rsid w:val="0031527D"/>
    <w:pPr>
      <w:tabs>
        <w:tab w:val="left" w:pos="283"/>
        <w:tab w:val="right" w:leader="dot" w:pos="9600"/>
        <w:tab w:val="right" w:pos="9840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Cs w:val="20"/>
      <w:lang w:val="fr-FR" w:eastAsia="fr-FR"/>
    </w:rPr>
  </w:style>
  <w:style w:type="paragraph" w:customStyle="1" w:styleId="Tramecouleur-Accent31">
    <w:name w:val="Trame couleur - Accent 31"/>
    <w:basedOn w:val="Normal"/>
    <w:link w:val="Tramecouleur-Accent3Car"/>
    <w:uiPriority w:val="34"/>
    <w:qFormat/>
    <w:rsid w:val="00FC6636"/>
    <w:pPr>
      <w:ind w:left="720"/>
      <w:contextualSpacing/>
    </w:pPr>
  </w:style>
  <w:style w:type="character" w:customStyle="1" w:styleId="Tramecouleur-Accent3Car">
    <w:name w:val="Trame couleur - Accent 3 Car"/>
    <w:link w:val="Tramecouleur-Accent31"/>
    <w:uiPriority w:val="34"/>
    <w:rsid w:val="00FC6636"/>
    <w:rPr>
      <w:rFonts w:ascii="Arial" w:hAnsi="Arial"/>
      <w:szCs w:val="22"/>
      <w:lang w:val="en-GB" w:eastAsia="en-US"/>
    </w:rPr>
  </w:style>
  <w:style w:type="paragraph" w:customStyle="1" w:styleId="Textes">
    <w:name w:val="Textes"/>
    <w:basedOn w:val="titres"/>
    <w:uiPriority w:val="99"/>
    <w:rsid w:val="00644CDC"/>
    <w:rPr>
      <w:sz w:val="20"/>
      <w:szCs w:val="20"/>
    </w:rPr>
  </w:style>
  <w:style w:type="paragraph" w:customStyle="1" w:styleId="Grilleclaire-Accent31">
    <w:name w:val="Grille claire - Accent 31"/>
    <w:basedOn w:val="Normal"/>
    <w:uiPriority w:val="34"/>
    <w:qFormat/>
    <w:rsid w:val="000D790D"/>
    <w:pPr>
      <w:ind w:left="708"/>
    </w:pPr>
  </w:style>
  <w:style w:type="paragraph" w:customStyle="1" w:styleId="Tramemoyenne1-Accent11">
    <w:name w:val="Trame moyenne 1 - Accent 11"/>
    <w:uiPriority w:val="1"/>
    <w:qFormat/>
    <w:rsid w:val="00EB5ACC"/>
    <w:rPr>
      <w:rFonts w:ascii="Arial" w:hAnsi="Arial"/>
      <w:szCs w:val="22"/>
      <w:lang w:val="en-GB" w:eastAsia="en-US"/>
    </w:rPr>
  </w:style>
  <w:style w:type="character" w:customStyle="1" w:styleId="Titre4Car">
    <w:name w:val="Titre 4 Car"/>
    <w:link w:val="Titre4"/>
    <w:uiPriority w:val="9"/>
    <w:semiHidden/>
    <w:rsid w:val="003C0A5A"/>
    <w:rPr>
      <w:rFonts w:ascii="Calibri" w:eastAsia="Times New Roman" w:hAnsi="Calibri" w:cs="Times New Roman"/>
      <w:b/>
      <w:bCs/>
      <w:sz w:val="28"/>
      <w:szCs w:val="28"/>
      <w:lang w:val="en-GB" w:eastAsia="en-US"/>
    </w:rPr>
  </w:style>
  <w:style w:type="character" w:customStyle="1" w:styleId="Titre5Car">
    <w:name w:val="Titre 5 Car"/>
    <w:link w:val="Titre5"/>
    <w:uiPriority w:val="9"/>
    <w:semiHidden/>
    <w:rsid w:val="003C0A5A"/>
    <w:rPr>
      <w:rFonts w:ascii="Calibri" w:eastAsia="Times New Roman" w:hAnsi="Calibri" w:cs="Times New Roman"/>
      <w:b/>
      <w:bCs/>
      <w:i/>
      <w:iCs/>
      <w:sz w:val="26"/>
      <w:szCs w:val="26"/>
      <w:lang w:val="en-GB" w:eastAsia="en-US"/>
    </w:rPr>
  </w:style>
  <w:style w:type="character" w:customStyle="1" w:styleId="Titre6Car">
    <w:name w:val="Titre 6 Car"/>
    <w:link w:val="Titre6"/>
    <w:uiPriority w:val="9"/>
    <w:semiHidden/>
    <w:rsid w:val="003C0A5A"/>
    <w:rPr>
      <w:rFonts w:ascii="Calibri" w:eastAsia="Times New Roman" w:hAnsi="Calibri" w:cs="Times New Roman"/>
      <w:b/>
      <w:bCs/>
      <w:sz w:val="22"/>
      <w:szCs w:val="22"/>
      <w:lang w:val="en-GB" w:eastAsia="en-US"/>
    </w:rPr>
  </w:style>
  <w:style w:type="character" w:customStyle="1" w:styleId="Titre7Car">
    <w:name w:val="Titre 7 Car"/>
    <w:link w:val="Titre7"/>
    <w:uiPriority w:val="9"/>
    <w:semiHidden/>
    <w:rsid w:val="003C0A5A"/>
    <w:rPr>
      <w:rFonts w:ascii="Calibri" w:eastAsia="Times New Roman" w:hAnsi="Calibri" w:cs="Times New Roman"/>
      <w:sz w:val="24"/>
      <w:szCs w:val="24"/>
      <w:lang w:val="en-GB" w:eastAsia="en-US"/>
    </w:rPr>
  </w:style>
  <w:style w:type="character" w:customStyle="1" w:styleId="Titre8Car">
    <w:name w:val="Titre 8 Car"/>
    <w:link w:val="Titre8"/>
    <w:uiPriority w:val="9"/>
    <w:semiHidden/>
    <w:rsid w:val="003C0A5A"/>
    <w:rPr>
      <w:rFonts w:ascii="Calibri" w:eastAsia="Times New Roman" w:hAnsi="Calibri" w:cs="Times New Roman"/>
      <w:i/>
      <w:iCs/>
      <w:sz w:val="24"/>
      <w:szCs w:val="24"/>
      <w:lang w:val="en-GB" w:eastAsia="en-US"/>
    </w:rPr>
  </w:style>
  <w:style w:type="character" w:customStyle="1" w:styleId="Titre9Car">
    <w:name w:val="Titre 9 Car"/>
    <w:link w:val="Titre9"/>
    <w:uiPriority w:val="9"/>
    <w:semiHidden/>
    <w:rsid w:val="003C0A5A"/>
    <w:rPr>
      <w:rFonts w:ascii="Calibri Light" w:eastAsia="Times New Roman" w:hAnsi="Calibri Light" w:cs="Times New Roman"/>
      <w:sz w:val="22"/>
      <w:szCs w:val="22"/>
      <w:lang w:val="en-GB" w:eastAsia="en-US"/>
    </w:rPr>
  </w:style>
  <w:style w:type="character" w:customStyle="1" w:styleId="cursive-highlight">
    <w:name w:val="cursive-highlight"/>
    <w:basedOn w:val="Policepardfaut"/>
    <w:rsid w:val="003F3A2A"/>
  </w:style>
  <w:style w:type="character" w:customStyle="1" w:styleId="highlight">
    <w:name w:val="highlight"/>
    <w:basedOn w:val="Policepardfaut"/>
    <w:rsid w:val="003F3A2A"/>
  </w:style>
  <w:style w:type="paragraph" w:styleId="Paragraphedeliste">
    <w:name w:val="List Paragraph"/>
    <w:basedOn w:val="Normal"/>
    <w:uiPriority w:val="34"/>
    <w:qFormat/>
    <w:rsid w:val="00EA1E0A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3E55A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E55A3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E55A3"/>
    <w:rPr>
      <w:rFonts w:ascii="Arial" w:hAnsi="Arial"/>
      <w:lang w:val="en-GB"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E55A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E55A3"/>
    <w:rPr>
      <w:rFonts w:ascii="Arial" w:hAnsi="Arial"/>
      <w:b/>
      <w:bCs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426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3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0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ne\Documents\WSI_A\13_Visual_Identity\WSI_templates_2010\WSI_doc_wcover_wonum_v1.2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C2AB80-B4DC-413F-8AB7-3A7088E23F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WSI_doc_wcover_wonum_v1.2</Template>
  <TotalTime>1</TotalTime>
  <Pages>1</Pages>
  <Words>863</Words>
  <Characters>4747</Characters>
  <Application>Microsoft Office Word</Application>
  <DocSecurity>0</DocSecurity>
  <Lines>39</Lines>
  <Paragraphs>11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WorldSkills International Secretariat</Company>
  <LinksUpToDate>false</LinksUpToDate>
  <CharactersWithSpaces>5599</CharactersWithSpaces>
  <SharedDoc>false</SharedDoc>
  <HLinks>
    <vt:vector size="42" baseType="variant">
      <vt:variant>
        <vt:i4>1310777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_Toc27576586</vt:lpwstr>
      </vt:variant>
      <vt:variant>
        <vt:i4>1507385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_Toc27576585</vt:lpwstr>
      </vt:variant>
      <vt:variant>
        <vt:i4>1441849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_Toc27576584</vt:lpwstr>
      </vt:variant>
      <vt:variant>
        <vt:i4>1114169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_Toc27576583</vt:lpwstr>
      </vt:variant>
      <vt:variant>
        <vt:i4>1048633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_Toc27576582</vt:lpwstr>
      </vt:variant>
      <vt:variant>
        <vt:i4>1245241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_Toc27576581</vt:lpwstr>
      </vt:variant>
      <vt:variant>
        <vt:i4>2555997</vt:i4>
      </vt:variant>
      <vt:variant>
        <vt:i4>-1</vt:i4>
      </vt:variant>
      <vt:variant>
        <vt:i4>1055</vt:i4>
      </vt:variant>
      <vt:variant>
        <vt:i4>1</vt:i4>
      </vt:variant>
      <vt:variant>
        <vt:lpwstr>https://cdn.manomano.com/ruban-adhesif-de-fermeture-de-caisse-carton-scotch-3739-50-mm-x-66-m-0056-mm-chocolat-6-pack-P-8310884-14718088_1.jpg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Woirgard;Marine DEFFAY</dc:creator>
  <cp:keywords/>
  <cp:lastModifiedBy>Angélique HADDAD</cp:lastModifiedBy>
  <cp:revision>4</cp:revision>
  <cp:lastPrinted>2021-08-19T13:13:00Z</cp:lastPrinted>
  <dcterms:created xsi:type="dcterms:W3CDTF">2021-08-19T13:11:00Z</dcterms:created>
  <dcterms:modified xsi:type="dcterms:W3CDTF">2021-08-19T13:13:00Z</dcterms:modified>
</cp:coreProperties>
</file>