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C26A6E" w14:textId="77777777" w:rsidR="0022218B" w:rsidRPr="0022218B" w:rsidRDefault="0022218B" w:rsidP="0022218B">
      <w:pPr>
        <w:pStyle w:val="Title"/>
        <w:ind w:right="-1"/>
        <w:rPr>
          <w:rFonts w:ascii="Frutiger LT Com 45 Light" w:hAnsi="Frutiger LT Com 45 Light"/>
        </w:rPr>
      </w:pPr>
      <w:bookmarkStart w:id="0" w:name="_Toc386117270"/>
      <w:bookmarkStart w:id="1" w:name="_Toc386117477"/>
      <w:r w:rsidRPr="0022218B">
        <w:rPr>
          <w:rFonts w:ascii="Frutiger LT Com 45 Light" w:hAnsi="Frutiger LT Com 45 Light"/>
        </w:rPr>
        <w:t>Test Project</w:t>
      </w:r>
      <w:r w:rsidRPr="0022218B">
        <w:rPr>
          <w:rFonts w:ascii="Frutiger LT Com 45 Light" w:hAnsi="Frutiger LT Com 45 Light"/>
        </w:rPr>
        <w:br/>
        <w:t xml:space="preserve">Module F – </w:t>
      </w:r>
      <w:r w:rsidRPr="0022218B">
        <w:rPr>
          <w:rFonts w:ascii="Frutiger LT Com 45 Light" w:hAnsi="Frutiger LT Com 45 Light"/>
        </w:rPr>
        <w:br/>
        <w:t>Pre-delivery Inspections</w:t>
      </w:r>
    </w:p>
    <w:p w14:paraId="663F44AC" w14:textId="6F79D746" w:rsidR="00AE528B" w:rsidRPr="0022218B" w:rsidRDefault="0022218B" w:rsidP="0022218B">
      <w:pPr>
        <w:pStyle w:val="Subtitle"/>
        <w:ind w:right="-1"/>
        <w:rPr>
          <w:rFonts w:ascii="Frutiger LT Com 45 Light" w:hAnsi="Frutiger LT Com 45 Light"/>
          <w:i w:val="0"/>
        </w:rPr>
      </w:pPr>
      <w:r w:rsidRPr="0022218B">
        <w:rPr>
          <w:rFonts w:ascii="Frutiger LT Com 45 Light" w:hAnsi="Frutiger LT Com 45 Light"/>
        </w:rPr>
        <w:t>49 Heavy Vehicle Technology</w:t>
      </w:r>
    </w:p>
    <w:p w14:paraId="3AC9D7E0" w14:textId="6C6B75CD" w:rsidR="00453B91" w:rsidRPr="0022218B" w:rsidRDefault="00453B91" w:rsidP="00453B91">
      <w:pPr>
        <w:rPr>
          <w:rFonts w:ascii="Frutiger LT Com 45 Light" w:hAnsi="Frutiger LT Com 45 Light"/>
          <w:lang w:val="en-AU"/>
        </w:rPr>
      </w:pPr>
    </w:p>
    <w:p w14:paraId="25B0129F" w14:textId="77777777" w:rsidR="00453B91" w:rsidRPr="0022218B" w:rsidRDefault="00453B91" w:rsidP="00453B91">
      <w:pPr>
        <w:rPr>
          <w:rFonts w:ascii="Frutiger LT Com 45 Light" w:hAnsi="Frutiger LT Com 45 Light"/>
          <w:lang w:val="en-AU"/>
        </w:rPr>
      </w:pPr>
    </w:p>
    <w:p w14:paraId="6A3FD10A" w14:textId="77777777" w:rsidR="00453B91" w:rsidRPr="0022218B" w:rsidRDefault="00453B91" w:rsidP="00453B91">
      <w:pPr>
        <w:rPr>
          <w:rFonts w:ascii="Frutiger LT Com 45 Light" w:hAnsi="Frutiger LT Com 45 Light"/>
          <w:lang w:val="en-AU"/>
        </w:rPr>
      </w:pPr>
    </w:p>
    <w:p w14:paraId="0C96B7BB" w14:textId="77777777" w:rsidR="00453B91" w:rsidRPr="0022218B" w:rsidRDefault="00453B91" w:rsidP="00453B91">
      <w:pPr>
        <w:rPr>
          <w:rFonts w:ascii="Frutiger LT Com 45 Light" w:hAnsi="Frutiger LT Com 45 Light"/>
          <w:lang w:val="en-AU"/>
        </w:rPr>
      </w:pPr>
    </w:p>
    <w:p w14:paraId="35DCA5A9" w14:textId="77777777" w:rsidR="00453B91" w:rsidRPr="0022218B" w:rsidRDefault="00453B91" w:rsidP="00453B91">
      <w:pPr>
        <w:rPr>
          <w:rFonts w:ascii="Frutiger LT Com 45 Light" w:hAnsi="Frutiger LT Com 45 Light"/>
          <w:lang w:val="en-AU"/>
        </w:rPr>
      </w:pPr>
    </w:p>
    <w:p w14:paraId="6D0FBCB5" w14:textId="77777777" w:rsidR="00453B91" w:rsidRPr="0022218B" w:rsidRDefault="00453B91" w:rsidP="00453B91">
      <w:pPr>
        <w:rPr>
          <w:rFonts w:ascii="Frutiger LT Com 45 Light" w:hAnsi="Frutiger LT Com 45 Light"/>
          <w:lang w:val="en-AU"/>
        </w:rPr>
      </w:pPr>
    </w:p>
    <w:p w14:paraId="7090E73B" w14:textId="77777777" w:rsidR="00453B91" w:rsidRPr="0022218B" w:rsidRDefault="00453B91" w:rsidP="00453B91">
      <w:pPr>
        <w:rPr>
          <w:rFonts w:ascii="Frutiger LT Com 45 Light" w:hAnsi="Frutiger LT Com 45 Light"/>
          <w:lang w:val="en-AU"/>
        </w:rPr>
      </w:pPr>
    </w:p>
    <w:p w14:paraId="63D06A3C" w14:textId="77777777" w:rsidR="00453B91" w:rsidRPr="0022218B" w:rsidRDefault="00453B91" w:rsidP="00453B91">
      <w:pPr>
        <w:rPr>
          <w:rFonts w:ascii="Frutiger LT Com 45 Light" w:hAnsi="Frutiger LT Com 45 Light"/>
          <w:lang w:val="en-AU"/>
        </w:rPr>
      </w:pPr>
    </w:p>
    <w:p w14:paraId="068FA09B" w14:textId="77777777" w:rsidR="00453B91" w:rsidRPr="0022218B" w:rsidRDefault="00453B91" w:rsidP="00453B91">
      <w:pPr>
        <w:rPr>
          <w:rFonts w:ascii="Frutiger LT Com 45 Light" w:hAnsi="Frutiger LT Com 45 Light"/>
          <w:lang w:val="en-AU"/>
        </w:rPr>
      </w:pPr>
    </w:p>
    <w:p w14:paraId="5A22C285" w14:textId="77777777" w:rsidR="00453B91" w:rsidRPr="0022218B" w:rsidRDefault="00453B91" w:rsidP="00453B91">
      <w:pPr>
        <w:rPr>
          <w:rFonts w:ascii="Frutiger LT Com 45 Light" w:hAnsi="Frutiger LT Com 45 Light"/>
          <w:lang w:val="en-AU"/>
        </w:rPr>
      </w:pPr>
    </w:p>
    <w:p w14:paraId="03B66199" w14:textId="77777777" w:rsidR="00453B91" w:rsidRPr="0022218B" w:rsidRDefault="00453B91" w:rsidP="00453B91">
      <w:pPr>
        <w:rPr>
          <w:rFonts w:ascii="Frutiger LT Com 45 Light" w:hAnsi="Frutiger LT Com 45 Light"/>
          <w:lang w:val="en-AU"/>
        </w:rPr>
      </w:pPr>
    </w:p>
    <w:p w14:paraId="31313D0B" w14:textId="77777777" w:rsidR="00453B91" w:rsidRPr="0022218B" w:rsidRDefault="00453B91" w:rsidP="00453B91">
      <w:pPr>
        <w:rPr>
          <w:rFonts w:ascii="Frutiger LT Com 45 Light" w:hAnsi="Frutiger LT Com 45 Light"/>
          <w:lang w:val="en-AU"/>
        </w:rPr>
      </w:pPr>
    </w:p>
    <w:p w14:paraId="13FDD3DE" w14:textId="77777777" w:rsidR="00453B91" w:rsidRPr="0022218B" w:rsidRDefault="00453B91" w:rsidP="00453B91">
      <w:pPr>
        <w:rPr>
          <w:rFonts w:ascii="Frutiger LT Com 45 Light" w:hAnsi="Frutiger LT Com 45 Light"/>
          <w:lang w:val="en-AU"/>
        </w:rPr>
      </w:pPr>
    </w:p>
    <w:p w14:paraId="54020523" w14:textId="77777777" w:rsidR="00453B91" w:rsidRPr="0022218B" w:rsidRDefault="00453B91" w:rsidP="00453B91">
      <w:pPr>
        <w:rPr>
          <w:rFonts w:ascii="Frutiger LT Com 45 Light" w:hAnsi="Frutiger LT Com 45 Light"/>
          <w:lang w:val="en-AU"/>
        </w:rPr>
      </w:pPr>
    </w:p>
    <w:p w14:paraId="510421CE" w14:textId="77777777" w:rsidR="00453B91" w:rsidRPr="0022218B" w:rsidRDefault="00453B91" w:rsidP="00453B91">
      <w:pPr>
        <w:rPr>
          <w:rFonts w:ascii="Frutiger LT Com 45 Light" w:hAnsi="Frutiger LT Com 45 Light"/>
          <w:lang w:val="en-AU"/>
        </w:rPr>
      </w:pPr>
    </w:p>
    <w:p w14:paraId="410467B9" w14:textId="77777777" w:rsidR="00453B91" w:rsidRPr="0022218B" w:rsidRDefault="00453B91" w:rsidP="00453B91">
      <w:pPr>
        <w:rPr>
          <w:rFonts w:ascii="Frutiger LT Com 45 Light" w:hAnsi="Frutiger LT Com 45 Light"/>
          <w:lang w:val="en-AU"/>
        </w:rPr>
      </w:pPr>
    </w:p>
    <w:p w14:paraId="2565954A" w14:textId="77777777" w:rsidR="00453B91" w:rsidRPr="0022218B" w:rsidRDefault="00453B91" w:rsidP="00453B91">
      <w:pPr>
        <w:rPr>
          <w:rFonts w:ascii="Frutiger LT Com 45 Light" w:hAnsi="Frutiger LT Com 45 Light"/>
          <w:lang w:val="en-AU"/>
        </w:rPr>
      </w:pPr>
    </w:p>
    <w:p w14:paraId="05C248F4" w14:textId="77777777" w:rsidR="00453B91" w:rsidRPr="0022218B" w:rsidRDefault="00453B91" w:rsidP="00453B91">
      <w:pPr>
        <w:rPr>
          <w:rFonts w:ascii="Frutiger LT Com 45 Light" w:hAnsi="Frutiger LT Com 45 Light"/>
          <w:lang w:val="en-AU"/>
        </w:rPr>
      </w:pPr>
    </w:p>
    <w:p w14:paraId="79B8C172" w14:textId="77777777" w:rsidR="00453B91" w:rsidRPr="0022218B" w:rsidRDefault="00453B91" w:rsidP="00453B91">
      <w:pPr>
        <w:rPr>
          <w:rFonts w:ascii="Frutiger LT Com 45 Light" w:hAnsi="Frutiger LT Com 45 Light"/>
          <w:lang w:val="en-AU"/>
        </w:rPr>
      </w:pPr>
    </w:p>
    <w:p w14:paraId="719339F9" w14:textId="09757290" w:rsidR="00453B91" w:rsidRPr="0022218B" w:rsidRDefault="00453B91" w:rsidP="00453B91">
      <w:pPr>
        <w:spacing w:after="0"/>
        <w:rPr>
          <w:rFonts w:ascii="Frutiger LT Com 45 Light" w:hAnsi="Frutiger LT Com 45 Light"/>
          <w:lang w:val="en-AU"/>
        </w:rPr>
      </w:pPr>
      <w:r w:rsidRPr="0022218B">
        <w:rPr>
          <w:rFonts w:ascii="Frutiger LT Com 45 Light" w:hAnsi="Frutiger LT Com 45 Light"/>
          <w:lang w:val="en-AU"/>
        </w:rPr>
        <w:t>Submitted by:</w:t>
      </w:r>
    </w:p>
    <w:p w14:paraId="4FC748B6" w14:textId="1B35CB35" w:rsidR="00453B91" w:rsidRPr="0022218B" w:rsidRDefault="0022218B" w:rsidP="00453B91">
      <w:pPr>
        <w:spacing w:after="0"/>
        <w:rPr>
          <w:rFonts w:ascii="Frutiger LT Com 45 Light" w:hAnsi="Frutiger LT Com 45 Light"/>
          <w:lang w:val="en-AU"/>
        </w:rPr>
      </w:pPr>
      <w:r w:rsidRPr="0022218B">
        <w:rPr>
          <w:rFonts w:ascii="Frutiger LT Com 45 Light" w:hAnsi="Frutiger LT Com 45 Light"/>
          <w:lang w:val="en-AU"/>
        </w:rPr>
        <w:t>Independent Designer</w:t>
      </w:r>
    </w:p>
    <w:p w14:paraId="1BA6C998" w14:textId="77777777" w:rsidR="00AE528B" w:rsidRPr="0022218B" w:rsidRDefault="00AE528B" w:rsidP="00AE528B">
      <w:pPr>
        <w:rPr>
          <w:rFonts w:ascii="Frutiger LT Com 45 Light" w:hAnsi="Frutiger LT Com 45 Light"/>
          <w:lang w:val="en-AU"/>
        </w:rPr>
        <w:sectPr w:rsidR="00AE528B" w:rsidRPr="0022218B" w:rsidSect="00AE528B">
          <w:headerReference w:type="default" r:id="rId8"/>
          <w:footerReference w:type="default" r:id="rId9"/>
          <w:headerReference w:type="first" r:id="rId10"/>
          <w:footerReference w:type="first" r:id="rId11"/>
          <w:pgSz w:w="11906" w:h="16838" w:code="9"/>
          <w:pgMar w:top="1134" w:right="1134" w:bottom="2268" w:left="1134" w:header="1134" w:footer="567" w:gutter="0"/>
          <w:cols w:space="708"/>
          <w:titlePg/>
          <w:docGrid w:linePitch="360"/>
        </w:sectPr>
      </w:pPr>
    </w:p>
    <w:p w14:paraId="68909186" w14:textId="77777777" w:rsidR="00D103CB" w:rsidRPr="0022218B" w:rsidRDefault="00D103CB" w:rsidP="00887C3D">
      <w:pPr>
        <w:pStyle w:val="Heading1"/>
      </w:pPr>
      <w:bookmarkStart w:id="2" w:name="_Toc531262800"/>
      <w:bookmarkStart w:id="3" w:name="_Toc531262920"/>
      <w:bookmarkStart w:id="4" w:name="_Toc531263004"/>
      <w:bookmarkStart w:id="5" w:name="_Toc531263792"/>
      <w:bookmarkStart w:id="6" w:name="_Toc15395798"/>
      <w:r w:rsidRPr="0022218B">
        <w:lastRenderedPageBreak/>
        <w:t>Contents</w:t>
      </w:r>
      <w:bookmarkEnd w:id="2"/>
      <w:bookmarkEnd w:id="3"/>
      <w:bookmarkEnd w:id="4"/>
      <w:bookmarkEnd w:id="5"/>
      <w:bookmarkEnd w:id="6"/>
    </w:p>
    <w:p w14:paraId="3D398994" w14:textId="45571C43" w:rsidR="0022218B" w:rsidRPr="0022218B" w:rsidRDefault="0022218B">
      <w:pPr>
        <w:pStyle w:val="TOC1"/>
        <w:tabs>
          <w:tab w:val="right" w:leader="dot" w:pos="9628"/>
        </w:tabs>
        <w:rPr>
          <w:rFonts w:ascii="Frutiger LT Com 45 Light" w:eastAsiaTheme="minorEastAsia" w:hAnsi="Frutiger LT Com 45 Light" w:cstheme="minorBidi"/>
          <w:b w:val="0"/>
          <w:noProof/>
          <w:sz w:val="22"/>
          <w:lang w:val="en-GB" w:eastAsia="en-GB"/>
        </w:rPr>
      </w:pPr>
      <w:r w:rsidRPr="0022218B">
        <w:rPr>
          <w:rFonts w:ascii="Frutiger LT Com 45 Light" w:hAnsi="Frutiger LT Com 45 Light"/>
        </w:rPr>
        <w:fldChar w:fldCharType="begin"/>
      </w:r>
      <w:r w:rsidRPr="0022218B">
        <w:rPr>
          <w:rFonts w:ascii="Frutiger LT Com 45 Light" w:hAnsi="Frutiger LT Com 45 Light"/>
        </w:rPr>
        <w:instrText xml:space="preserve"> TOC \o "1-2" \h \z \u </w:instrText>
      </w:r>
      <w:r w:rsidRPr="0022218B">
        <w:rPr>
          <w:rFonts w:ascii="Frutiger LT Com 45 Light" w:hAnsi="Frutiger LT Com 45 Light"/>
        </w:rPr>
        <w:fldChar w:fldCharType="separate"/>
      </w:r>
      <w:hyperlink w:anchor="_Toc15395798" w:history="1">
        <w:r w:rsidRPr="0022218B">
          <w:rPr>
            <w:rStyle w:val="Hyperlink"/>
            <w:rFonts w:ascii="Frutiger LT Com 45 Light" w:hAnsi="Frutiger LT Com 45 Light"/>
            <w:noProof/>
          </w:rPr>
          <w:t>Contents</w:t>
        </w:r>
        <w:r w:rsidRPr="0022218B">
          <w:rPr>
            <w:rFonts w:ascii="Frutiger LT Com 45 Light" w:hAnsi="Frutiger LT Com 45 Light"/>
            <w:noProof/>
            <w:webHidden/>
          </w:rPr>
          <w:tab/>
        </w:r>
        <w:r w:rsidRPr="0022218B">
          <w:rPr>
            <w:rFonts w:ascii="Frutiger LT Com 45 Light" w:hAnsi="Frutiger LT Com 45 Light"/>
            <w:noProof/>
            <w:webHidden/>
          </w:rPr>
          <w:fldChar w:fldCharType="begin"/>
        </w:r>
        <w:r w:rsidRPr="0022218B">
          <w:rPr>
            <w:rFonts w:ascii="Frutiger LT Com 45 Light" w:hAnsi="Frutiger LT Com 45 Light"/>
            <w:noProof/>
            <w:webHidden/>
          </w:rPr>
          <w:instrText xml:space="preserve"> PAGEREF _Toc15395798 \h </w:instrText>
        </w:r>
        <w:r w:rsidRPr="0022218B">
          <w:rPr>
            <w:rFonts w:ascii="Frutiger LT Com 45 Light" w:hAnsi="Frutiger LT Com 45 Light"/>
            <w:noProof/>
            <w:webHidden/>
          </w:rPr>
        </w:r>
        <w:r w:rsidRPr="0022218B">
          <w:rPr>
            <w:rFonts w:ascii="Frutiger LT Com 45 Light" w:hAnsi="Frutiger LT Com 45 Light"/>
            <w:noProof/>
            <w:webHidden/>
          </w:rPr>
          <w:fldChar w:fldCharType="separate"/>
        </w:r>
        <w:r w:rsidRPr="0022218B">
          <w:rPr>
            <w:rFonts w:ascii="Frutiger LT Com 45 Light" w:hAnsi="Frutiger LT Com 45 Light"/>
            <w:noProof/>
            <w:webHidden/>
          </w:rPr>
          <w:t>2</w:t>
        </w:r>
        <w:r w:rsidRPr="0022218B">
          <w:rPr>
            <w:rFonts w:ascii="Frutiger LT Com 45 Light" w:hAnsi="Frutiger LT Com 45 Light"/>
            <w:noProof/>
            <w:webHidden/>
          </w:rPr>
          <w:fldChar w:fldCharType="end"/>
        </w:r>
      </w:hyperlink>
    </w:p>
    <w:p w14:paraId="635FC1E3" w14:textId="167A22B4" w:rsidR="0022218B" w:rsidRPr="0022218B" w:rsidRDefault="008D6626">
      <w:pPr>
        <w:pStyle w:val="TOC2"/>
        <w:rPr>
          <w:rFonts w:ascii="Frutiger LT Com 45 Light" w:eastAsiaTheme="minorEastAsia" w:hAnsi="Frutiger LT Com 45 Light"/>
          <w:noProof/>
          <w:sz w:val="22"/>
          <w:lang w:val="en-GB" w:eastAsia="en-GB"/>
        </w:rPr>
      </w:pPr>
      <w:hyperlink w:anchor="_Toc15395799" w:history="1">
        <w:r w:rsidR="0022218B" w:rsidRPr="0022218B">
          <w:rPr>
            <w:rStyle w:val="Hyperlink"/>
            <w:rFonts w:ascii="Frutiger LT Com 45 Light" w:hAnsi="Frutiger LT Com 45 Light"/>
            <w:noProof/>
          </w:rPr>
          <w:t>HOW TO TAKE A GOOD OIL SAMPLE</w:t>
        </w:r>
        <w:r w:rsidR="0022218B" w:rsidRPr="0022218B">
          <w:rPr>
            <w:rFonts w:ascii="Frutiger LT Com 45 Light" w:hAnsi="Frutiger LT Com 45 Light"/>
            <w:noProof/>
            <w:webHidden/>
          </w:rPr>
          <w:tab/>
        </w:r>
        <w:r w:rsidR="0022218B" w:rsidRPr="0022218B">
          <w:rPr>
            <w:rFonts w:ascii="Frutiger LT Com 45 Light" w:hAnsi="Frutiger LT Com 45 Light"/>
            <w:noProof/>
            <w:webHidden/>
          </w:rPr>
          <w:fldChar w:fldCharType="begin"/>
        </w:r>
        <w:r w:rsidR="0022218B" w:rsidRPr="0022218B">
          <w:rPr>
            <w:rFonts w:ascii="Frutiger LT Com 45 Light" w:hAnsi="Frutiger LT Com 45 Light"/>
            <w:noProof/>
            <w:webHidden/>
          </w:rPr>
          <w:instrText xml:space="preserve"> PAGEREF _Toc15395799 \h </w:instrText>
        </w:r>
        <w:r w:rsidR="0022218B" w:rsidRPr="0022218B">
          <w:rPr>
            <w:rFonts w:ascii="Frutiger LT Com 45 Light" w:hAnsi="Frutiger LT Com 45 Light"/>
            <w:noProof/>
            <w:webHidden/>
          </w:rPr>
        </w:r>
        <w:r w:rsidR="0022218B" w:rsidRPr="0022218B">
          <w:rPr>
            <w:rFonts w:ascii="Frutiger LT Com 45 Light" w:hAnsi="Frutiger LT Com 45 Light"/>
            <w:noProof/>
            <w:webHidden/>
          </w:rPr>
          <w:fldChar w:fldCharType="separate"/>
        </w:r>
        <w:r w:rsidR="0022218B" w:rsidRPr="0022218B">
          <w:rPr>
            <w:rFonts w:ascii="Frutiger LT Com 45 Light" w:hAnsi="Frutiger LT Com 45 Light"/>
            <w:noProof/>
            <w:webHidden/>
          </w:rPr>
          <w:t>3</w:t>
        </w:r>
        <w:r w:rsidR="0022218B" w:rsidRPr="0022218B">
          <w:rPr>
            <w:rFonts w:ascii="Frutiger LT Com 45 Light" w:hAnsi="Frutiger LT Com 45 Light"/>
            <w:noProof/>
            <w:webHidden/>
          </w:rPr>
          <w:fldChar w:fldCharType="end"/>
        </w:r>
      </w:hyperlink>
    </w:p>
    <w:p w14:paraId="6B9E1A79" w14:textId="77379DA6" w:rsidR="0022218B" w:rsidRPr="0022218B" w:rsidRDefault="008D6626">
      <w:pPr>
        <w:pStyle w:val="TOC2"/>
        <w:rPr>
          <w:rFonts w:ascii="Frutiger LT Com 45 Light" w:eastAsiaTheme="minorEastAsia" w:hAnsi="Frutiger LT Com 45 Light"/>
          <w:noProof/>
          <w:sz w:val="22"/>
          <w:lang w:val="en-GB" w:eastAsia="en-GB"/>
        </w:rPr>
      </w:pPr>
      <w:hyperlink w:anchor="_Toc15395800" w:history="1">
        <w:r w:rsidR="0022218B" w:rsidRPr="0022218B">
          <w:rPr>
            <w:rStyle w:val="Hyperlink"/>
            <w:rFonts w:ascii="Frutiger LT Com 45 Light" w:hAnsi="Frutiger LT Com 45 Light"/>
            <w:noProof/>
          </w:rPr>
          <w:t>PRE-DELIVERY (REVISIT) PROCEDURES</w:t>
        </w:r>
        <w:r w:rsidR="0022218B" w:rsidRPr="0022218B">
          <w:rPr>
            <w:rFonts w:ascii="Frutiger LT Com 45 Light" w:hAnsi="Frutiger LT Com 45 Light"/>
            <w:noProof/>
            <w:webHidden/>
          </w:rPr>
          <w:tab/>
        </w:r>
        <w:r w:rsidR="0022218B" w:rsidRPr="0022218B">
          <w:rPr>
            <w:rFonts w:ascii="Frutiger LT Com 45 Light" w:hAnsi="Frutiger LT Com 45 Light"/>
            <w:noProof/>
            <w:webHidden/>
          </w:rPr>
          <w:fldChar w:fldCharType="begin"/>
        </w:r>
        <w:r w:rsidR="0022218B" w:rsidRPr="0022218B">
          <w:rPr>
            <w:rFonts w:ascii="Frutiger LT Com 45 Light" w:hAnsi="Frutiger LT Com 45 Light"/>
            <w:noProof/>
            <w:webHidden/>
          </w:rPr>
          <w:instrText xml:space="preserve"> PAGEREF _Toc15395800 \h </w:instrText>
        </w:r>
        <w:r w:rsidR="0022218B" w:rsidRPr="0022218B">
          <w:rPr>
            <w:rFonts w:ascii="Frutiger LT Com 45 Light" w:hAnsi="Frutiger LT Com 45 Light"/>
            <w:noProof/>
            <w:webHidden/>
          </w:rPr>
        </w:r>
        <w:r w:rsidR="0022218B" w:rsidRPr="0022218B">
          <w:rPr>
            <w:rFonts w:ascii="Frutiger LT Com 45 Light" w:hAnsi="Frutiger LT Com 45 Light"/>
            <w:noProof/>
            <w:webHidden/>
          </w:rPr>
          <w:fldChar w:fldCharType="separate"/>
        </w:r>
        <w:r w:rsidR="0022218B" w:rsidRPr="0022218B">
          <w:rPr>
            <w:rFonts w:ascii="Frutiger LT Com 45 Light" w:hAnsi="Frutiger LT Com 45 Light"/>
            <w:noProof/>
            <w:webHidden/>
          </w:rPr>
          <w:t>4</w:t>
        </w:r>
        <w:r w:rsidR="0022218B" w:rsidRPr="0022218B">
          <w:rPr>
            <w:rFonts w:ascii="Frutiger LT Com 45 Light" w:hAnsi="Frutiger LT Com 45 Light"/>
            <w:noProof/>
            <w:webHidden/>
          </w:rPr>
          <w:fldChar w:fldCharType="end"/>
        </w:r>
      </w:hyperlink>
    </w:p>
    <w:p w14:paraId="2B6A7B36" w14:textId="1758764D" w:rsidR="0022218B" w:rsidRPr="0022218B" w:rsidRDefault="008D6626">
      <w:pPr>
        <w:pStyle w:val="TOC2"/>
        <w:rPr>
          <w:rFonts w:ascii="Frutiger LT Com 45 Light" w:eastAsiaTheme="minorEastAsia" w:hAnsi="Frutiger LT Com 45 Light"/>
          <w:noProof/>
          <w:sz w:val="22"/>
          <w:lang w:val="en-GB" w:eastAsia="en-GB"/>
        </w:rPr>
      </w:pPr>
      <w:hyperlink w:anchor="_Toc15395801" w:history="1">
        <w:r w:rsidR="0022218B" w:rsidRPr="0022218B">
          <w:rPr>
            <w:rStyle w:val="Hyperlink"/>
            <w:rFonts w:ascii="Frutiger LT Com 45 Light" w:hAnsi="Frutiger LT Com 45 Light"/>
            <w:noProof/>
          </w:rPr>
          <w:t>Explanations for checklist checks</w:t>
        </w:r>
        <w:r w:rsidR="0022218B" w:rsidRPr="0022218B">
          <w:rPr>
            <w:rFonts w:ascii="Frutiger LT Com 45 Light" w:hAnsi="Frutiger LT Com 45 Light"/>
            <w:noProof/>
            <w:webHidden/>
          </w:rPr>
          <w:tab/>
        </w:r>
        <w:r w:rsidR="0022218B" w:rsidRPr="0022218B">
          <w:rPr>
            <w:rFonts w:ascii="Frutiger LT Com 45 Light" w:hAnsi="Frutiger LT Com 45 Light"/>
            <w:noProof/>
            <w:webHidden/>
          </w:rPr>
          <w:fldChar w:fldCharType="begin"/>
        </w:r>
        <w:r w:rsidR="0022218B" w:rsidRPr="0022218B">
          <w:rPr>
            <w:rFonts w:ascii="Frutiger LT Com 45 Light" w:hAnsi="Frutiger LT Com 45 Light"/>
            <w:noProof/>
            <w:webHidden/>
          </w:rPr>
          <w:instrText xml:space="preserve"> PAGEREF _Toc15395801 \h </w:instrText>
        </w:r>
        <w:r w:rsidR="0022218B" w:rsidRPr="0022218B">
          <w:rPr>
            <w:rFonts w:ascii="Frutiger LT Com 45 Light" w:hAnsi="Frutiger LT Com 45 Light"/>
            <w:noProof/>
            <w:webHidden/>
          </w:rPr>
        </w:r>
        <w:r w:rsidR="0022218B" w:rsidRPr="0022218B">
          <w:rPr>
            <w:rFonts w:ascii="Frutiger LT Com 45 Light" w:hAnsi="Frutiger LT Com 45 Light"/>
            <w:noProof/>
            <w:webHidden/>
          </w:rPr>
          <w:fldChar w:fldCharType="separate"/>
        </w:r>
        <w:r w:rsidR="0022218B" w:rsidRPr="0022218B">
          <w:rPr>
            <w:rFonts w:ascii="Frutiger LT Com 45 Light" w:hAnsi="Frutiger LT Com 45 Light"/>
            <w:noProof/>
            <w:webHidden/>
          </w:rPr>
          <w:t>5</w:t>
        </w:r>
        <w:r w:rsidR="0022218B" w:rsidRPr="0022218B">
          <w:rPr>
            <w:rFonts w:ascii="Frutiger LT Com 45 Light" w:hAnsi="Frutiger LT Com 45 Light"/>
            <w:noProof/>
            <w:webHidden/>
          </w:rPr>
          <w:fldChar w:fldCharType="end"/>
        </w:r>
      </w:hyperlink>
    </w:p>
    <w:p w14:paraId="2F0585C8" w14:textId="44E3060B" w:rsidR="0022218B" w:rsidRPr="0022218B" w:rsidRDefault="008D6626">
      <w:pPr>
        <w:pStyle w:val="TOC2"/>
        <w:rPr>
          <w:rFonts w:ascii="Frutiger LT Com 45 Light" w:eastAsiaTheme="minorEastAsia" w:hAnsi="Frutiger LT Com 45 Light"/>
          <w:noProof/>
          <w:sz w:val="22"/>
          <w:lang w:val="en-GB" w:eastAsia="en-GB"/>
        </w:rPr>
      </w:pPr>
      <w:hyperlink w:anchor="_Toc15395802" w:history="1">
        <w:r w:rsidR="0022218B" w:rsidRPr="0022218B">
          <w:rPr>
            <w:rStyle w:val="Hyperlink"/>
            <w:rFonts w:ascii="Frutiger LT Com 45 Light" w:hAnsi="Frutiger LT Com 45 Light"/>
            <w:noProof/>
          </w:rPr>
          <w:t>Visual inspection</w:t>
        </w:r>
        <w:r w:rsidR="0022218B" w:rsidRPr="0022218B">
          <w:rPr>
            <w:rFonts w:ascii="Frutiger LT Com 45 Light" w:hAnsi="Frutiger LT Com 45 Light"/>
            <w:noProof/>
            <w:webHidden/>
          </w:rPr>
          <w:tab/>
        </w:r>
        <w:r w:rsidR="0022218B" w:rsidRPr="0022218B">
          <w:rPr>
            <w:rFonts w:ascii="Frutiger LT Com 45 Light" w:hAnsi="Frutiger LT Com 45 Light"/>
            <w:noProof/>
            <w:webHidden/>
          </w:rPr>
          <w:fldChar w:fldCharType="begin"/>
        </w:r>
        <w:r w:rsidR="0022218B" w:rsidRPr="0022218B">
          <w:rPr>
            <w:rFonts w:ascii="Frutiger LT Com 45 Light" w:hAnsi="Frutiger LT Com 45 Light"/>
            <w:noProof/>
            <w:webHidden/>
          </w:rPr>
          <w:instrText xml:space="preserve"> PAGEREF _Toc15395802 \h </w:instrText>
        </w:r>
        <w:r w:rsidR="0022218B" w:rsidRPr="0022218B">
          <w:rPr>
            <w:rFonts w:ascii="Frutiger LT Com 45 Light" w:hAnsi="Frutiger LT Com 45 Light"/>
            <w:noProof/>
            <w:webHidden/>
          </w:rPr>
        </w:r>
        <w:r w:rsidR="0022218B" w:rsidRPr="0022218B">
          <w:rPr>
            <w:rFonts w:ascii="Frutiger LT Com 45 Light" w:hAnsi="Frutiger LT Com 45 Light"/>
            <w:noProof/>
            <w:webHidden/>
          </w:rPr>
          <w:fldChar w:fldCharType="separate"/>
        </w:r>
        <w:r w:rsidR="0022218B" w:rsidRPr="0022218B">
          <w:rPr>
            <w:rFonts w:ascii="Frutiger LT Com 45 Light" w:hAnsi="Frutiger LT Com 45 Light"/>
            <w:noProof/>
            <w:webHidden/>
          </w:rPr>
          <w:t>5</w:t>
        </w:r>
        <w:r w:rsidR="0022218B" w:rsidRPr="0022218B">
          <w:rPr>
            <w:rFonts w:ascii="Frutiger LT Com 45 Light" w:hAnsi="Frutiger LT Com 45 Light"/>
            <w:noProof/>
            <w:webHidden/>
          </w:rPr>
          <w:fldChar w:fldCharType="end"/>
        </w:r>
      </w:hyperlink>
    </w:p>
    <w:p w14:paraId="01EA2838" w14:textId="5DD79577" w:rsidR="0022218B" w:rsidRPr="0022218B" w:rsidRDefault="008D6626">
      <w:pPr>
        <w:pStyle w:val="TOC2"/>
        <w:rPr>
          <w:rFonts w:ascii="Frutiger LT Com 45 Light" w:eastAsiaTheme="minorEastAsia" w:hAnsi="Frutiger LT Com 45 Light"/>
          <w:noProof/>
          <w:sz w:val="22"/>
          <w:lang w:val="en-GB" w:eastAsia="en-GB"/>
        </w:rPr>
      </w:pPr>
      <w:hyperlink w:anchor="_Toc15395803" w:history="1">
        <w:r w:rsidR="0022218B" w:rsidRPr="0022218B">
          <w:rPr>
            <w:rStyle w:val="Hyperlink"/>
            <w:rFonts w:ascii="Frutiger LT Com 45 Light" w:hAnsi="Frutiger LT Com 45 Light"/>
            <w:noProof/>
          </w:rPr>
          <w:t>Service points &amp; fluid levels</w:t>
        </w:r>
        <w:r w:rsidR="0022218B" w:rsidRPr="0022218B">
          <w:rPr>
            <w:rFonts w:ascii="Frutiger LT Com 45 Light" w:hAnsi="Frutiger LT Com 45 Light"/>
            <w:noProof/>
            <w:webHidden/>
          </w:rPr>
          <w:tab/>
        </w:r>
        <w:r w:rsidR="0022218B" w:rsidRPr="0022218B">
          <w:rPr>
            <w:rFonts w:ascii="Frutiger LT Com 45 Light" w:hAnsi="Frutiger LT Com 45 Light"/>
            <w:noProof/>
            <w:webHidden/>
          </w:rPr>
          <w:fldChar w:fldCharType="begin"/>
        </w:r>
        <w:r w:rsidR="0022218B" w:rsidRPr="0022218B">
          <w:rPr>
            <w:rFonts w:ascii="Frutiger LT Com 45 Light" w:hAnsi="Frutiger LT Com 45 Light"/>
            <w:noProof/>
            <w:webHidden/>
          </w:rPr>
          <w:instrText xml:space="preserve"> PAGEREF _Toc15395803 \h </w:instrText>
        </w:r>
        <w:r w:rsidR="0022218B" w:rsidRPr="0022218B">
          <w:rPr>
            <w:rFonts w:ascii="Frutiger LT Com 45 Light" w:hAnsi="Frutiger LT Com 45 Light"/>
            <w:noProof/>
            <w:webHidden/>
          </w:rPr>
        </w:r>
        <w:r w:rsidR="0022218B" w:rsidRPr="0022218B">
          <w:rPr>
            <w:rFonts w:ascii="Frutiger LT Com 45 Light" w:hAnsi="Frutiger LT Com 45 Light"/>
            <w:noProof/>
            <w:webHidden/>
          </w:rPr>
          <w:fldChar w:fldCharType="separate"/>
        </w:r>
        <w:r w:rsidR="0022218B" w:rsidRPr="0022218B">
          <w:rPr>
            <w:rFonts w:ascii="Frutiger LT Com 45 Light" w:hAnsi="Frutiger LT Com 45 Light"/>
            <w:noProof/>
            <w:webHidden/>
          </w:rPr>
          <w:t>6</w:t>
        </w:r>
        <w:r w:rsidR="0022218B" w:rsidRPr="0022218B">
          <w:rPr>
            <w:rFonts w:ascii="Frutiger LT Com 45 Light" w:hAnsi="Frutiger LT Com 45 Light"/>
            <w:noProof/>
            <w:webHidden/>
          </w:rPr>
          <w:fldChar w:fldCharType="end"/>
        </w:r>
      </w:hyperlink>
    </w:p>
    <w:p w14:paraId="0F15A8AA" w14:textId="5F0D0F8C" w:rsidR="0022218B" w:rsidRPr="0022218B" w:rsidRDefault="008D6626">
      <w:pPr>
        <w:pStyle w:val="TOC2"/>
        <w:rPr>
          <w:rFonts w:ascii="Frutiger LT Com 45 Light" w:eastAsiaTheme="minorEastAsia" w:hAnsi="Frutiger LT Com 45 Light"/>
          <w:noProof/>
          <w:sz w:val="22"/>
          <w:lang w:val="en-GB" w:eastAsia="en-GB"/>
        </w:rPr>
      </w:pPr>
      <w:hyperlink w:anchor="_Toc15395804" w:history="1">
        <w:r w:rsidR="0022218B" w:rsidRPr="0022218B">
          <w:rPr>
            <w:rStyle w:val="Hyperlink"/>
            <w:rFonts w:ascii="Frutiger LT Com 45 Light" w:hAnsi="Frutiger LT Com 45 Light"/>
            <w:noProof/>
          </w:rPr>
          <w:t>OPERATION</w:t>
        </w:r>
        <w:r w:rsidR="0022218B" w:rsidRPr="0022218B">
          <w:rPr>
            <w:rFonts w:ascii="Frutiger LT Com 45 Light" w:hAnsi="Frutiger LT Com 45 Light"/>
            <w:noProof/>
            <w:webHidden/>
          </w:rPr>
          <w:tab/>
        </w:r>
        <w:r w:rsidR="0022218B" w:rsidRPr="0022218B">
          <w:rPr>
            <w:rFonts w:ascii="Frutiger LT Com 45 Light" w:hAnsi="Frutiger LT Com 45 Light"/>
            <w:noProof/>
            <w:webHidden/>
          </w:rPr>
          <w:fldChar w:fldCharType="begin"/>
        </w:r>
        <w:r w:rsidR="0022218B" w:rsidRPr="0022218B">
          <w:rPr>
            <w:rFonts w:ascii="Frutiger LT Com 45 Light" w:hAnsi="Frutiger LT Com 45 Light"/>
            <w:noProof/>
            <w:webHidden/>
          </w:rPr>
          <w:instrText xml:space="preserve"> PAGEREF _Toc15395804 \h </w:instrText>
        </w:r>
        <w:r w:rsidR="0022218B" w:rsidRPr="0022218B">
          <w:rPr>
            <w:rFonts w:ascii="Frutiger LT Com 45 Light" w:hAnsi="Frutiger LT Com 45 Light"/>
            <w:noProof/>
            <w:webHidden/>
          </w:rPr>
        </w:r>
        <w:r w:rsidR="0022218B" w:rsidRPr="0022218B">
          <w:rPr>
            <w:rFonts w:ascii="Frutiger LT Com 45 Light" w:hAnsi="Frutiger LT Com 45 Light"/>
            <w:noProof/>
            <w:webHidden/>
          </w:rPr>
          <w:fldChar w:fldCharType="separate"/>
        </w:r>
        <w:r w:rsidR="0022218B" w:rsidRPr="0022218B">
          <w:rPr>
            <w:rFonts w:ascii="Frutiger LT Com 45 Light" w:hAnsi="Frutiger LT Com 45 Light"/>
            <w:noProof/>
            <w:webHidden/>
          </w:rPr>
          <w:t>9</w:t>
        </w:r>
        <w:r w:rsidR="0022218B" w:rsidRPr="0022218B">
          <w:rPr>
            <w:rFonts w:ascii="Frutiger LT Com 45 Light" w:hAnsi="Frutiger LT Com 45 Light"/>
            <w:noProof/>
            <w:webHidden/>
          </w:rPr>
          <w:fldChar w:fldCharType="end"/>
        </w:r>
      </w:hyperlink>
    </w:p>
    <w:p w14:paraId="4CF43DB4" w14:textId="0516DD16" w:rsidR="0022218B" w:rsidRPr="0022218B" w:rsidRDefault="008D6626">
      <w:pPr>
        <w:pStyle w:val="TOC2"/>
        <w:rPr>
          <w:rFonts w:ascii="Frutiger LT Com 45 Light" w:eastAsiaTheme="minorEastAsia" w:hAnsi="Frutiger LT Com 45 Light"/>
          <w:noProof/>
          <w:sz w:val="22"/>
          <w:lang w:val="en-GB" w:eastAsia="en-GB"/>
        </w:rPr>
      </w:pPr>
      <w:hyperlink w:anchor="_Toc15395805" w:history="1">
        <w:r w:rsidR="0022218B" w:rsidRPr="0022218B">
          <w:rPr>
            <w:rStyle w:val="Hyperlink"/>
            <w:rFonts w:ascii="Frutiger LT Com 45 Light" w:hAnsi="Frutiger LT Com 45 Light"/>
            <w:noProof/>
          </w:rPr>
          <w:t>AFTER OPERATION</w:t>
        </w:r>
        <w:r w:rsidR="0022218B" w:rsidRPr="0022218B">
          <w:rPr>
            <w:rFonts w:ascii="Frutiger LT Com 45 Light" w:hAnsi="Frutiger LT Com 45 Light"/>
            <w:noProof/>
            <w:webHidden/>
          </w:rPr>
          <w:tab/>
        </w:r>
        <w:r w:rsidR="0022218B" w:rsidRPr="0022218B">
          <w:rPr>
            <w:rFonts w:ascii="Frutiger LT Com 45 Light" w:hAnsi="Frutiger LT Com 45 Light"/>
            <w:noProof/>
            <w:webHidden/>
          </w:rPr>
          <w:fldChar w:fldCharType="begin"/>
        </w:r>
        <w:r w:rsidR="0022218B" w:rsidRPr="0022218B">
          <w:rPr>
            <w:rFonts w:ascii="Frutiger LT Com 45 Light" w:hAnsi="Frutiger LT Com 45 Light"/>
            <w:noProof/>
            <w:webHidden/>
          </w:rPr>
          <w:instrText xml:space="preserve"> PAGEREF _Toc15395805 \h </w:instrText>
        </w:r>
        <w:r w:rsidR="0022218B" w:rsidRPr="0022218B">
          <w:rPr>
            <w:rFonts w:ascii="Frutiger LT Com 45 Light" w:hAnsi="Frutiger LT Com 45 Light"/>
            <w:noProof/>
            <w:webHidden/>
          </w:rPr>
        </w:r>
        <w:r w:rsidR="0022218B" w:rsidRPr="0022218B">
          <w:rPr>
            <w:rFonts w:ascii="Frutiger LT Com 45 Light" w:hAnsi="Frutiger LT Com 45 Light"/>
            <w:noProof/>
            <w:webHidden/>
          </w:rPr>
          <w:fldChar w:fldCharType="separate"/>
        </w:r>
        <w:r w:rsidR="0022218B" w:rsidRPr="0022218B">
          <w:rPr>
            <w:rFonts w:ascii="Frutiger LT Com 45 Light" w:hAnsi="Frutiger LT Com 45 Light"/>
            <w:noProof/>
            <w:webHidden/>
          </w:rPr>
          <w:t>12</w:t>
        </w:r>
        <w:r w:rsidR="0022218B" w:rsidRPr="0022218B">
          <w:rPr>
            <w:rFonts w:ascii="Frutiger LT Com 45 Light" w:hAnsi="Frutiger LT Com 45 Light"/>
            <w:noProof/>
            <w:webHidden/>
          </w:rPr>
          <w:fldChar w:fldCharType="end"/>
        </w:r>
      </w:hyperlink>
    </w:p>
    <w:p w14:paraId="39353775" w14:textId="602722C3" w:rsidR="00887C3D" w:rsidRPr="0022218B" w:rsidRDefault="0022218B" w:rsidP="00D103CB">
      <w:pPr>
        <w:rPr>
          <w:rFonts w:ascii="Frutiger LT Com 45 Light" w:hAnsi="Frutiger LT Com 45 Light"/>
        </w:rPr>
      </w:pPr>
      <w:r w:rsidRPr="0022218B">
        <w:rPr>
          <w:rFonts w:ascii="Frutiger LT Com 45 Light" w:hAnsi="Frutiger LT Com 45 Light" w:cs="Times New Roman (Body CS)"/>
        </w:rPr>
        <w:fldChar w:fldCharType="end"/>
      </w:r>
    </w:p>
    <w:p w14:paraId="0066E030" w14:textId="77777777" w:rsidR="0022218B" w:rsidRPr="0022218B" w:rsidRDefault="00887C3D" w:rsidP="0022218B">
      <w:pPr>
        <w:pStyle w:val="Heading2"/>
      </w:pPr>
      <w:bookmarkStart w:id="7" w:name="_GoBack"/>
      <w:bookmarkEnd w:id="7"/>
      <w:r w:rsidRPr="0022218B">
        <w:br w:type="page"/>
      </w:r>
      <w:bookmarkStart w:id="8" w:name="_Toc15395799"/>
      <w:r w:rsidR="0022218B" w:rsidRPr="0022218B">
        <w:lastRenderedPageBreak/>
        <w:t>HOW TO TAKE A GOOD OIL SAMPLE</w:t>
      </w:r>
      <w:bookmarkEnd w:id="8"/>
    </w:p>
    <w:p w14:paraId="05B33A6D" w14:textId="48EABDA0" w:rsidR="0022218B" w:rsidRPr="0022218B" w:rsidRDefault="0022218B" w:rsidP="0022218B">
      <w:pPr>
        <w:rPr>
          <w:rFonts w:ascii="Frutiger LT Com 45 Light" w:hAnsi="Frutiger LT Com 45 Light"/>
        </w:rPr>
      </w:pPr>
      <w:r w:rsidRPr="0022218B">
        <w:rPr>
          <w:rFonts w:ascii="Frutiger LT Com 45 Light" w:hAnsi="Frutiger LT Com 45 Light" w:cs="Arial"/>
          <w:noProof/>
          <w:szCs w:val="20"/>
        </w:rPr>
        <w:drawing>
          <wp:inline distT="0" distB="0" distL="0" distR="0" wp14:anchorId="707986DA" wp14:editId="01375056">
            <wp:extent cx="6096000" cy="59359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1835" t="8264" r="4375" b="5125"/>
                    <a:stretch/>
                  </pic:blipFill>
                  <pic:spPr bwMode="auto">
                    <a:xfrm>
                      <a:off x="0" y="0"/>
                      <a:ext cx="6096000" cy="5935980"/>
                    </a:xfrm>
                    <a:prstGeom prst="rect">
                      <a:avLst/>
                    </a:prstGeom>
                    <a:ln>
                      <a:noFill/>
                    </a:ln>
                    <a:extLst>
                      <a:ext uri="{53640926-AAD7-44D8-BBD7-CCE9431645EC}">
                        <a14:shadowObscured xmlns:a14="http://schemas.microsoft.com/office/drawing/2010/main"/>
                      </a:ext>
                    </a:extLst>
                  </pic:spPr>
                </pic:pic>
              </a:graphicData>
            </a:graphic>
          </wp:inline>
        </w:drawing>
      </w:r>
    </w:p>
    <w:p w14:paraId="578A9047" w14:textId="1C17C315" w:rsidR="0022218B" w:rsidRPr="0022218B" w:rsidRDefault="0022218B" w:rsidP="0022218B">
      <w:pPr>
        <w:rPr>
          <w:rFonts w:ascii="Frutiger LT Com 45 Light" w:hAnsi="Frutiger LT Com 45 Light"/>
        </w:rPr>
      </w:pPr>
      <w:r w:rsidRPr="0022218B">
        <w:rPr>
          <w:rFonts w:ascii="Frutiger LT Com 45 Light" w:hAnsi="Frutiger LT Com 45 Light"/>
        </w:rPr>
        <w:t xml:space="preserve">Tips: </w:t>
      </w:r>
    </w:p>
    <w:p w14:paraId="79CDE502"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Fill out the sample label information completely before you begin taking samples. This will keep the label clean and easy to read.</w:t>
      </w:r>
    </w:p>
    <w:p w14:paraId="6AD7692C"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To receive the most value from fluid sampling, document equipment model and serial number and service meter units on both equipment and fluids, indicate fluid changes, and refill fluids.</w:t>
      </w:r>
    </w:p>
    <w:p w14:paraId="64EAA91B"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Obtain equipment and fluid maintenance information from shop records or machine data storage systems.</w:t>
      </w:r>
    </w:p>
    <w:p w14:paraId="19664ED9"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w:t>
      </w:r>
    </w:p>
    <w:p w14:paraId="04EB8CBD"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w:t>
      </w:r>
    </w:p>
    <w:p w14:paraId="5B82E116" w14:textId="77777777" w:rsidR="0022218B" w:rsidRPr="0022218B" w:rsidRDefault="0022218B" w:rsidP="0022218B">
      <w:pPr>
        <w:pStyle w:val="Heading2"/>
      </w:pPr>
      <w:bookmarkStart w:id="9" w:name="_Toc15395800"/>
      <w:r w:rsidRPr="0022218B">
        <w:lastRenderedPageBreak/>
        <w:t>PRE-DELIVERY (REVISIT) PROCEDURES</w:t>
      </w:r>
      <w:bookmarkEnd w:id="9"/>
    </w:p>
    <w:p w14:paraId="4701EC32" w14:textId="77777777" w:rsidR="0022218B" w:rsidRPr="0022218B" w:rsidRDefault="0022218B" w:rsidP="0022218B">
      <w:pPr>
        <w:pStyle w:val="Heading3"/>
      </w:pPr>
      <w:r w:rsidRPr="0022218B">
        <w:t>PURPOSE:</w:t>
      </w:r>
    </w:p>
    <w:p w14:paraId="2FCF26E3"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During Pre-delivery or Revisit checks of products, Pre-delivery Checklists are used. These checklists give only component names, no explanations. Explanations for all pre-delivery checking procedures are found in this document. </w:t>
      </w:r>
    </w:p>
    <w:p w14:paraId="39139B72" w14:textId="77777777" w:rsidR="0022218B" w:rsidRPr="0022218B" w:rsidRDefault="0022218B" w:rsidP="0022218B">
      <w:pPr>
        <w:pStyle w:val="Heading3"/>
      </w:pPr>
      <w:r w:rsidRPr="0022218B">
        <w:t>INTRODUCTION:</w:t>
      </w:r>
    </w:p>
    <w:p w14:paraId="403F3B1B"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All machines are inspected during and after assembly and before shipment, but no product is ever perfect. Pre-delivery inspections by the dealer make sure that the customer gets the highest quality machine. </w:t>
      </w:r>
    </w:p>
    <w:p w14:paraId="54CB5AB7" w14:textId="77777777" w:rsidR="0022218B" w:rsidRPr="0022218B" w:rsidRDefault="0022218B" w:rsidP="0022218B">
      <w:pPr>
        <w:pStyle w:val="Heading3"/>
      </w:pPr>
      <w:r w:rsidRPr="0022218B">
        <w:t>DEALER FEEDBACK:</w:t>
      </w:r>
    </w:p>
    <w:p w14:paraId="18640B81"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Information from pre-delivery or revisit checks is important. When transport damage, leaks, corrosion and other problems are made known to the factory, improvements can be made to prevent similar problems in the future. </w:t>
      </w:r>
    </w:p>
    <w:p w14:paraId="511A125A" w14:textId="77777777" w:rsidR="0022218B" w:rsidRPr="0022218B" w:rsidRDefault="0022218B" w:rsidP="0022218B">
      <w:pPr>
        <w:pStyle w:val="Heading3"/>
      </w:pPr>
      <w:r w:rsidRPr="0022218B">
        <w:t>WHAT IS ON THE CHECKLIST:</w:t>
      </w:r>
    </w:p>
    <w:p w14:paraId="703EF344"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Most dealers already do most of the items on the checklist during pre-delivery or revisits. The complete list makes sure that all items are checked every time. </w:t>
      </w:r>
    </w:p>
    <w:p w14:paraId="3A07591C"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Complete the checklist in the order in which it is presented.</w:t>
      </w:r>
    </w:p>
    <w:p w14:paraId="46F2661B" w14:textId="77777777" w:rsidR="0022218B" w:rsidRPr="0022218B" w:rsidRDefault="0022218B" w:rsidP="0022218B">
      <w:pPr>
        <w:pStyle w:val="Heading3"/>
      </w:pPr>
      <w:r w:rsidRPr="0022218B">
        <w:t>VISUAL INSPECTION:</w:t>
      </w:r>
    </w:p>
    <w:p w14:paraId="5C43F8F7"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First, make a thorough walk-around inspection. Look for outside damage caused during transport. Use this part of the checklist before you accept the machine from the transport company. </w:t>
      </w:r>
    </w:p>
    <w:p w14:paraId="36B30FCC"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Look especially for damage to paint. This is a sure indication of contact with other equipment. You will find most damage at these locations. </w:t>
      </w:r>
    </w:p>
    <w:p w14:paraId="0E71C673" w14:textId="77777777" w:rsidR="0022218B" w:rsidRPr="0022218B" w:rsidRDefault="0022218B" w:rsidP="0022218B">
      <w:pPr>
        <w:pStyle w:val="Heading3"/>
      </w:pPr>
      <w:r w:rsidRPr="0022218B">
        <w:t>SERVICE POINTS &amp; FLUID LEVELS:</w:t>
      </w:r>
    </w:p>
    <w:p w14:paraId="3DD6EC3D"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This is a complete check according to the "Lubrication &amp; Maintenance Instructions", including fluids, filters and adjustments. Do not operate the machine before this check is complete. </w:t>
      </w:r>
    </w:p>
    <w:p w14:paraId="7931BE6B" w14:textId="77777777" w:rsidR="0022218B" w:rsidRPr="0022218B" w:rsidRDefault="0022218B" w:rsidP="0022218B">
      <w:pPr>
        <w:pStyle w:val="Heading3"/>
      </w:pPr>
      <w:r w:rsidRPr="0022218B">
        <w:t>OPERATION:</w:t>
      </w:r>
    </w:p>
    <w:p w14:paraId="0462FC0C"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Start the engine and operate all systems and controls. (Do not check the priming pump while the engine is running). Look for correct operations, needed adjustments, unusual noises and vibrations. </w:t>
      </w:r>
    </w:p>
    <w:p w14:paraId="646BFE7F" w14:textId="77777777" w:rsidR="0022218B" w:rsidRPr="0022218B" w:rsidRDefault="0022218B" w:rsidP="0022218B">
      <w:pPr>
        <w:pStyle w:val="Heading3"/>
      </w:pPr>
      <w:r w:rsidRPr="0022218B">
        <w:t>AFTER OPERATION:</w:t>
      </w:r>
    </w:p>
    <w:p w14:paraId="1E0F3970"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After operation of the machine, and all systems, make another thorough walk-around inspection. Look for leaks, </w:t>
      </w:r>
      <w:proofErr w:type="spellStart"/>
      <w:r w:rsidRPr="0022218B">
        <w:rPr>
          <w:rFonts w:ascii="Frutiger LT Com 45 Light" w:hAnsi="Frutiger LT Com 45 Light"/>
        </w:rPr>
        <w:t>loose</w:t>
      </w:r>
      <w:proofErr w:type="spellEnd"/>
      <w:r w:rsidRPr="0022218B">
        <w:rPr>
          <w:rFonts w:ascii="Frutiger LT Com 45 Light" w:hAnsi="Frutiger LT Com 45 Light"/>
        </w:rPr>
        <w:t xml:space="preserve"> or lost fasteners, wires, cables, contact of components, and other problem points.  </w:t>
      </w:r>
    </w:p>
    <w:p w14:paraId="491B355C"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NOTE: You can make the checks in each column by machine area. The sequence is not important but be sure all checks are made. </w:t>
      </w:r>
    </w:p>
    <w:p w14:paraId="33DAE2B0" w14:textId="77777777" w:rsidR="0022218B" w:rsidRPr="0022218B" w:rsidRDefault="0022218B" w:rsidP="0022218B">
      <w:pPr>
        <w:pStyle w:val="Heading3"/>
      </w:pPr>
      <w:r w:rsidRPr="0022218B">
        <w:t>HOW TO USE CHECKLISTS:</w:t>
      </w:r>
    </w:p>
    <w:p w14:paraId="6F3752BA"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The checklists do not take the place of the Maintenance Guide, the Operation Guide, or any other Service Publication. The lists give no explanation of how to make a pre-delivery check. The lists are a guide to what must be checked. </w:t>
      </w:r>
    </w:p>
    <w:p w14:paraId="386D8CC7"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If you do not know all about a specific machine, you must use the correct Service publications with instructions and photographs. </w:t>
      </w:r>
    </w:p>
    <w:p w14:paraId="5DBE74A6" w14:textId="77777777" w:rsidR="0022218B" w:rsidRPr="0022218B" w:rsidRDefault="0022218B" w:rsidP="0022218B">
      <w:pPr>
        <w:rPr>
          <w:rFonts w:ascii="Frutiger LT Com 45 Light" w:hAnsi="Frutiger LT Com 45 Light"/>
        </w:rPr>
      </w:pPr>
      <w:r w:rsidRPr="0022218B">
        <w:rPr>
          <w:rFonts w:ascii="Frutiger LT Com 45 Light" w:hAnsi="Frutiger LT Com 45 Light"/>
        </w:rPr>
        <w:lastRenderedPageBreak/>
        <w:t xml:space="preserve">For example, on off-highway trucks, check the length of the suspension struts. The Maintenance Guide has all the details. </w:t>
      </w:r>
    </w:p>
    <w:p w14:paraId="56C8FDFF" w14:textId="77777777" w:rsidR="0022218B" w:rsidRPr="0022218B" w:rsidRDefault="0022218B" w:rsidP="0022218B">
      <w:pPr>
        <w:pStyle w:val="Heading3"/>
      </w:pPr>
      <w:r w:rsidRPr="0022218B">
        <w:t>EXPLANATIONS TO THE CHECKLISTS:</w:t>
      </w:r>
    </w:p>
    <w:p w14:paraId="77C4FF9E"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Usually, the checklist gives the name of the component only. Descriptions and explanations for the checks are in the following part of this instruction. </w:t>
      </w:r>
    </w:p>
    <w:p w14:paraId="5B8F4463" w14:textId="77777777" w:rsidR="0022218B" w:rsidRPr="0022218B" w:rsidRDefault="0022218B" w:rsidP="0022218B">
      <w:pPr>
        <w:pStyle w:val="Heading3"/>
      </w:pPr>
      <w:r w:rsidRPr="0022218B">
        <w:t>REASSEMBLY CHECKS:</w:t>
      </w:r>
    </w:p>
    <w:p w14:paraId="223F6AB3"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Some large machines need assembly, or reassembly at the customer's job location. The lists show "Reassembly Checks" for this work with a (*) mark and footnote. These checks are extra for field assembly only. </w:t>
      </w:r>
    </w:p>
    <w:p w14:paraId="75ED1B9B"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Inspection Report Findings;</w:t>
      </w:r>
    </w:p>
    <w:p w14:paraId="24490D8F"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It is important that you write all the defects and problems into the lines below. Use the space on the left side for notes during the inspection. Then write the explanation of problem in the correct spaces. Use one line for each problem, in no more than 20 letters. Use several report forms for one machine, if necessary. </w:t>
      </w:r>
    </w:p>
    <w:p w14:paraId="2199F15B"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Also, make one report form for each machine during pre-delivery or revisits, even if you do not repair the defects, or do not find any defects. We need to know that the inspection was made. </w:t>
      </w:r>
    </w:p>
    <w:p w14:paraId="29CCF1B3" w14:textId="77777777" w:rsidR="0022218B" w:rsidRPr="0022218B" w:rsidRDefault="0022218B" w:rsidP="0022218B">
      <w:pPr>
        <w:pStyle w:val="Heading3"/>
      </w:pPr>
      <w:r w:rsidRPr="0022218B">
        <w:t>WHEN THE REPORT IS COMPLETE:</w:t>
      </w:r>
    </w:p>
    <w:p w14:paraId="36611800"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Give your Checklists to your judge.</w:t>
      </w:r>
    </w:p>
    <w:p w14:paraId="1E32EB9A" w14:textId="30E7C815" w:rsidR="0022218B" w:rsidRPr="0022218B" w:rsidRDefault="0022218B" w:rsidP="0022218B">
      <w:pPr>
        <w:pStyle w:val="Heading2"/>
      </w:pPr>
      <w:bookmarkStart w:id="10" w:name="_Toc15395801"/>
      <w:r w:rsidRPr="0022218B">
        <w:t>Explanations for checklist checks</w:t>
      </w:r>
      <w:bookmarkEnd w:id="10"/>
    </w:p>
    <w:p w14:paraId="2285314A" w14:textId="77777777" w:rsidR="0022218B" w:rsidRPr="0022218B" w:rsidRDefault="0022218B" w:rsidP="0022218B">
      <w:pPr>
        <w:pStyle w:val="Heading2"/>
      </w:pPr>
      <w:bookmarkStart w:id="11" w:name="_Toc15395802"/>
      <w:r w:rsidRPr="0022218B">
        <w:t>Visual inspection</w:t>
      </w:r>
      <w:bookmarkEnd w:id="11"/>
    </w:p>
    <w:p w14:paraId="6AC09C27" w14:textId="77777777" w:rsidR="0022218B" w:rsidRPr="0022218B" w:rsidRDefault="0022218B" w:rsidP="0022218B">
      <w:pPr>
        <w:pStyle w:val="Heading3"/>
      </w:pPr>
      <w:r w:rsidRPr="0022218B">
        <w:t>COMMON CHECKS FOR MANY MACHINE AREAS:</w:t>
      </w:r>
    </w:p>
    <w:p w14:paraId="7A336DD0" w14:textId="77777777" w:rsidR="0022218B" w:rsidRPr="0022218B" w:rsidRDefault="0022218B" w:rsidP="0022218B">
      <w:pPr>
        <w:rPr>
          <w:rFonts w:ascii="Frutiger LT Com 45 Light" w:hAnsi="Frutiger LT Com 45 Light"/>
        </w:rPr>
      </w:pPr>
      <w:r w:rsidRPr="0022218B">
        <w:rPr>
          <w:rFonts w:ascii="Frutiger LT Com 45 Light" w:hAnsi="Frutiger LT Com 45 Light"/>
          <w:b/>
          <w:bCs/>
        </w:rPr>
        <w:t>PAINT</w:t>
      </w:r>
      <w:r w:rsidRPr="0022218B">
        <w:rPr>
          <w:rFonts w:ascii="Frutiger LT Com 45 Light" w:hAnsi="Frutiger LT Com 45 Light"/>
        </w:rPr>
        <w:t xml:space="preserve">: Look at all parts, especially in areas with difficult access. Paint must extend over all desired surfaces, but not cylinder rods, etc. </w:t>
      </w:r>
    </w:p>
    <w:p w14:paraId="2208C91D" w14:textId="77777777" w:rsidR="0022218B" w:rsidRPr="0022218B" w:rsidRDefault="0022218B" w:rsidP="0022218B">
      <w:pPr>
        <w:rPr>
          <w:rFonts w:ascii="Frutiger LT Com 45 Light" w:hAnsi="Frutiger LT Com 45 Light"/>
        </w:rPr>
      </w:pPr>
      <w:r w:rsidRPr="0022218B">
        <w:rPr>
          <w:rFonts w:ascii="Frutiger LT Com 45 Light" w:hAnsi="Frutiger LT Com 45 Light"/>
          <w:b/>
          <w:bCs/>
        </w:rPr>
        <w:t>NOTE</w:t>
      </w:r>
      <w:r w:rsidRPr="0022218B">
        <w:rPr>
          <w:rFonts w:ascii="Frutiger LT Com 45 Light" w:hAnsi="Frutiger LT Com 45 Light"/>
        </w:rPr>
        <w:t xml:space="preserve">: Damage to paint is normally an indication of other damage, inside or outside. </w:t>
      </w:r>
    </w:p>
    <w:p w14:paraId="46181D73" w14:textId="77777777" w:rsidR="0022218B" w:rsidRPr="0022218B" w:rsidRDefault="0022218B" w:rsidP="0022218B">
      <w:pPr>
        <w:rPr>
          <w:rFonts w:ascii="Frutiger LT Com 45 Light" w:hAnsi="Frutiger LT Com 45 Light"/>
        </w:rPr>
      </w:pPr>
      <w:r w:rsidRPr="0022218B">
        <w:rPr>
          <w:rFonts w:ascii="Frutiger LT Com 45 Light" w:hAnsi="Frutiger LT Com 45 Light"/>
          <w:b/>
          <w:bCs/>
        </w:rPr>
        <w:t>OUTSIDE DAMAGE</w:t>
      </w:r>
      <w:r w:rsidRPr="0022218B">
        <w:rPr>
          <w:rFonts w:ascii="Frutiger LT Com 45 Light" w:hAnsi="Frutiger LT Com 45 Light"/>
        </w:rPr>
        <w:t xml:space="preserve">: Look for bent tubes, linkages, and sheet metal, cracks, dents, and parts out-of-alignment. </w:t>
      </w:r>
    </w:p>
    <w:p w14:paraId="262E9C4C" w14:textId="77777777" w:rsidR="0022218B" w:rsidRPr="0022218B" w:rsidRDefault="0022218B" w:rsidP="0022218B">
      <w:pPr>
        <w:rPr>
          <w:rFonts w:ascii="Frutiger LT Com 45 Light" w:hAnsi="Frutiger LT Com 45 Light"/>
        </w:rPr>
      </w:pPr>
      <w:r w:rsidRPr="0022218B">
        <w:rPr>
          <w:rFonts w:ascii="Frutiger LT Com 45 Light" w:hAnsi="Frutiger LT Com 45 Light"/>
          <w:b/>
          <w:bCs/>
        </w:rPr>
        <w:t>DAMAGE</w:t>
      </w:r>
      <w:r w:rsidRPr="0022218B">
        <w:rPr>
          <w:rFonts w:ascii="Frutiger LT Com 45 Light" w:hAnsi="Frutiger LT Com 45 Light"/>
        </w:rPr>
        <w:t xml:space="preserve">: Look for transport and storage damage, cracks and breaks, dents, distortion, etc. on all parts. </w:t>
      </w:r>
    </w:p>
    <w:p w14:paraId="652EC914" w14:textId="77777777" w:rsidR="0022218B" w:rsidRPr="0022218B" w:rsidRDefault="0022218B" w:rsidP="0022218B">
      <w:pPr>
        <w:pStyle w:val="Heading3"/>
      </w:pPr>
      <w:r w:rsidRPr="0022218B">
        <w:t>ENGINE</w:t>
      </w:r>
    </w:p>
    <w:p w14:paraId="4EE4EA51"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Paint: See above. </w:t>
      </w:r>
    </w:p>
    <w:p w14:paraId="3EFE0E67" w14:textId="77777777" w:rsidR="0022218B" w:rsidRPr="0022218B" w:rsidRDefault="0022218B" w:rsidP="0022218B">
      <w:pPr>
        <w:pStyle w:val="Heading3"/>
      </w:pPr>
      <w:r w:rsidRPr="0022218B">
        <w:t>POWER TRAIN:</w:t>
      </w:r>
    </w:p>
    <w:p w14:paraId="337B4B41"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Paint: See above. </w:t>
      </w:r>
    </w:p>
    <w:p w14:paraId="1C02BB2E"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Tires: Cuts, gouges, damage during transport. </w:t>
      </w:r>
    </w:p>
    <w:p w14:paraId="2FD3A0E3"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Chopper Blades and Tamping Bits: Look for damage to the wheels, dents, bends and cracks. </w:t>
      </w:r>
    </w:p>
    <w:p w14:paraId="64D001C0" w14:textId="77777777" w:rsidR="0022218B" w:rsidRPr="0022218B" w:rsidRDefault="0022218B" w:rsidP="0022218B">
      <w:pPr>
        <w:pStyle w:val="Heading3"/>
      </w:pPr>
      <w:r w:rsidRPr="0022218B">
        <w:t>STEERING AND BRAKES:</w:t>
      </w:r>
    </w:p>
    <w:p w14:paraId="1AE00210"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Paint: See above. </w:t>
      </w:r>
    </w:p>
    <w:p w14:paraId="1EBBD517"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Outside Damage: See above. </w:t>
      </w:r>
    </w:p>
    <w:p w14:paraId="26EA8C74" w14:textId="77777777" w:rsidR="0022218B" w:rsidRPr="0022218B" w:rsidRDefault="0022218B" w:rsidP="0022218B">
      <w:pPr>
        <w:pStyle w:val="Heading3"/>
      </w:pPr>
      <w:r w:rsidRPr="0022218B">
        <w:lastRenderedPageBreak/>
        <w:t>CHASSIS, UNDERCARRIAGE, FRAME, AND BOWL:</w:t>
      </w:r>
    </w:p>
    <w:p w14:paraId="0F1B015B"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Sheet Metal: Look for dents, bends, bad fit, lost fasteners, bad welds, etc. </w:t>
      </w:r>
    </w:p>
    <w:p w14:paraId="1A0FB0EA"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Paint: See above. </w:t>
      </w:r>
    </w:p>
    <w:p w14:paraId="6702C4F7"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Ground Engaging Tools: Inspect for correct installation; no cracks or bends. </w:t>
      </w:r>
    </w:p>
    <w:p w14:paraId="704B2E44" w14:textId="77777777" w:rsidR="0022218B" w:rsidRPr="0022218B" w:rsidRDefault="0022218B" w:rsidP="0022218B">
      <w:pPr>
        <w:pStyle w:val="Heading3"/>
      </w:pPr>
      <w:r w:rsidRPr="0022218B">
        <w:t>HYDRAULIC, BLADE CONTROL, AND STEERING SYSTEM:</w:t>
      </w:r>
    </w:p>
    <w:p w14:paraId="0F3ACE2F"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Cylinder Rods: Inspect the rod surfaces for scratches or other damage to chrome, rust, or paint sprays. </w:t>
      </w:r>
    </w:p>
    <w:p w14:paraId="5E048EB4" w14:textId="77777777" w:rsidR="0022218B" w:rsidRPr="0022218B" w:rsidRDefault="0022218B" w:rsidP="0022218B">
      <w:pPr>
        <w:pStyle w:val="Heading3"/>
      </w:pPr>
      <w:r w:rsidRPr="0022218B">
        <w:t>IMPLEMENTS:</w:t>
      </w:r>
    </w:p>
    <w:p w14:paraId="6FE380FB"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Paint: See above.  </w:t>
      </w:r>
    </w:p>
    <w:p w14:paraId="05D8051D"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Ground Engaging Tools: Inspect for correct installation; no cracks or bends. </w:t>
      </w:r>
    </w:p>
    <w:p w14:paraId="4B48DA9D" w14:textId="77777777" w:rsidR="0022218B" w:rsidRPr="0022218B" w:rsidRDefault="0022218B" w:rsidP="0022218B">
      <w:pPr>
        <w:pStyle w:val="Heading3"/>
      </w:pPr>
      <w:r w:rsidRPr="0022218B">
        <w:t>CAB</w:t>
      </w:r>
    </w:p>
    <w:p w14:paraId="44F791E6"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Sheet Metal: Look for dents, bends, bad welds, lost fasteners, or bad fit. </w:t>
      </w:r>
    </w:p>
    <w:p w14:paraId="68A50EBA"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Paint: See above. </w:t>
      </w:r>
    </w:p>
    <w:p w14:paraId="1F32DE2C"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Glass: Inspect all windows, mirrors and lights for cracks, scratches and breaks. </w:t>
      </w:r>
    </w:p>
    <w:p w14:paraId="7D820756" w14:textId="77777777" w:rsidR="0022218B" w:rsidRPr="0022218B" w:rsidRDefault="0022218B" w:rsidP="0022218B">
      <w:pPr>
        <w:pStyle w:val="Heading3"/>
      </w:pPr>
      <w:r w:rsidRPr="0022218B">
        <w:t>MISCELLANEOUS AND ATTACHMENTS:</w:t>
      </w:r>
    </w:p>
    <w:p w14:paraId="006067C8"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Special Assembly Parts: Make sure that all parts and publications according to the order are with the machine. Example: Knobs, Special Instructions, etc. This will be different with each order. Different attachments and ways of shipment, necessary field assembly, and other factors control these parts. Look for a special container. </w:t>
      </w:r>
    </w:p>
    <w:p w14:paraId="0D7A08C0"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Serial Number (S/N) Plates: Find all S/N plates. Make sure the serial numbers of the components are correctly listed on the master S/N plate. For location, see Maintenance Guide. </w:t>
      </w:r>
    </w:p>
    <w:p w14:paraId="1DAE5DDC"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Correct Attachments: Check the machine shipping order. All attachments on that list must be with the machine. Look for damage on these parts. </w:t>
      </w:r>
    </w:p>
    <w:p w14:paraId="455373EE"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Hand Tools: Make sure all hand tools are with the machine. They are shown in the Parts Book. </w:t>
      </w:r>
    </w:p>
    <w:p w14:paraId="2D93478E"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Paint: See above. </w:t>
      </w:r>
    </w:p>
    <w:p w14:paraId="062CE11D" w14:textId="0162CF31" w:rsidR="0022218B" w:rsidRPr="0022218B" w:rsidRDefault="0022218B" w:rsidP="0022218B">
      <w:pPr>
        <w:pStyle w:val="Heading2"/>
      </w:pPr>
      <w:bookmarkStart w:id="12" w:name="_Toc15395803"/>
      <w:r w:rsidRPr="0022218B">
        <w:t xml:space="preserve">Service points </w:t>
      </w:r>
      <w:r>
        <w:t>and</w:t>
      </w:r>
      <w:r w:rsidRPr="0022218B">
        <w:t xml:space="preserve"> fluid levels</w:t>
      </w:r>
      <w:bookmarkEnd w:id="12"/>
    </w:p>
    <w:p w14:paraId="02C4D6CD" w14:textId="77777777" w:rsidR="0022218B" w:rsidRPr="0022218B" w:rsidRDefault="0022218B" w:rsidP="0022218B">
      <w:pPr>
        <w:pStyle w:val="Heading3"/>
      </w:pPr>
      <w:r w:rsidRPr="0022218B">
        <w:t>ENGINE:</w:t>
      </w:r>
    </w:p>
    <w:p w14:paraId="547131F7"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Oil: Check oil level; add if necessary (all engines). </w:t>
      </w:r>
    </w:p>
    <w:p w14:paraId="1596B31E"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Coolant: Check coolant level; add if necessary (all radiators). Put grease on radiator cap threads. </w:t>
      </w:r>
    </w:p>
    <w:p w14:paraId="51623CF8"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Fuel: Check fuel level. Factory fill is about 10%. No report needed on added fuel volume (all tanks). Put grease on tank cap threads. </w:t>
      </w:r>
    </w:p>
    <w:p w14:paraId="40C9E357"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NOTE: Factory puts kerosene into fuel tanks. This fuel gives less performance than diesel oil. </w:t>
      </w:r>
    </w:p>
    <w:p w14:paraId="1C235401"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Batteries: Check fluid level (all batteries with caps); add water if necessary. Make sure cable connections are tight. </w:t>
      </w:r>
    </w:p>
    <w:p w14:paraId="125A6436"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Air Filters: Visually inspect primary and secondary filter for correct installation. </w:t>
      </w:r>
    </w:p>
    <w:p w14:paraId="30C327C9"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Drain Water from Fuel Tank: Use valve in bottom of tank to drain condensate. See Maintenance Guide for correct procedure. </w:t>
      </w:r>
    </w:p>
    <w:p w14:paraId="49DA1E63" w14:textId="77777777" w:rsidR="0022218B" w:rsidRPr="0022218B" w:rsidRDefault="0022218B" w:rsidP="0022218B">
      <w:pPr>
        <w:rPr>
          <w:rFonts w:ascii="Frutiger LT Com 45 Light" w:hAnsi="Frutiger LT Com 45 Light"/>
        </w:rPr>
      </w:pPr>
      <w:r w:rsidRPr="0022218B">
        <w:rPr>
          <w:rFonts w:ascii="Frutiger LT Com 45 Light" w:hAnsi="Frutiger LT Com 45 Light"/>
        </w:rPr>
        <w:lastRenderedPageBreak/>
        <w:t xml:space="preserve">Drain Water Separator: On engines so equipped, drain water from separator.  </w:t>
      </w:r>
    </w:p>
    <w:p w14:paraId="4FCCAA09"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Open Coolant Conditioner Valves: These valves must be open on machines equipped with coolant canisters. </w:t>
      </w:r>
    </w:p>
    <w:p w14:paraId="79A3EE96"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Grease Fittings: Fan drive needs lubrication according Maintenance Guide. </w:t>
      </w:r>
    </w:p>
    <w:p w14:paraId="2104F019" w14:textId="77777777" w:rsidR="0022218B" w:rsidRPr="0022218B" w:rsidRDefault="0022218B" w:rsidP="0022218B">
      <w:pPr>
        <w:pStyle w:val="Heading3"/>
      </w:pPr>
      <w:r w:rsidRPr="0022218B">
        <w:t>POWER TRAIN</w:t>
      </w:r>
    </w:p>
    <w:p w14:paraId="557BAF72"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Check Fluid Levels: Add if necessary. Make sure to check all compartments on the machine. </w:t>
      </w:r>
    </w:p>
    <w:p w14:paraId="05068362"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Transmission, Transmission and Differential, Transmission and Brake Fluid, Pump Drive, Differential, Differential and Final Drives, Final Drives, Tandem Drives, Wheel Bearings, Swing Drive, Wheel Coolant </w:t>
      </w:r>
    </w:p>
    <w:p w14:paraId="65EAE758"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Swing Gear Grease: Check for water in the grease. Remove cover and look for water on top of grease. Drain if necessary. </w:t>
      </w:r>
    </w:p>
    <w:p w14:paraId="7FBA0344"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Tire Pressure: Check pressure. Some machines use low tire pressure for transport. Add air if necessary. </w:t>
      </w:r>
    </w:p>
    <w:p w14:paraId="1E1C41EA"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Grease Fittings: Add lubrication according to Maintenance Guide. </w:t>
      </w:r>
    </w:p>
    <w:p w14:paraId="3D196B60"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Bolt Torques: In the following areas, inspect all the bolts for correct tightening. It is necessary to use a torque wrench. Only if a bolt is loose, tighten it to the correct torque. </w:t>
      </w:r>
    </w:p>
    <w:p w14:paraId="133912A7"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Final Drive Bolts, Bolts on Axles and Bearing Caps, Front and Rear Axle Bolts, Front and Rear Universal Joint Bolts, Wheel to Rim Bolts </w:t>
      </w:r>
    </w:p>
    <w:p w14:paraId="0F8D3CCE" w14:textId="77777777" w:rsidR="0022218B" w:rsidRPr="0022218B" w:rsidRDefault="0022218B" w:rsidP="0022218B">
      <w:pPr>
        <w:pStyle w:val="Heading3"/>
      </w:pPr>
      <w:r w:rsidRPr="0022218B">
        <w:t>STEERING AND BRAKES</w:t>
      </w:r>
    </w:p>
    <w:p w14:paraId="38625DCA"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Check Fluid Levels: In the following compartments, and add, if necessary. </w:t>
      </w:r>
    </w:p>
    <w:p w14:paraId="30B4D5A4"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Steering Gear Section Housing, Front Wheel Bearings, Brake Fluid Compartment, Steering Hydraulic Tank </w:t>
      </w:r>
    </w:p>
    <w:p w14:paraId="2474C474"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Drain Water </w:t>
      </w:r>
      <w:proofErr w:type="gramStart"/>
      <w:r w:rsidRPr="0022218B">
        <w:rPr>
          <w:rFonts w:ascii="Frutiger LT Com 45 Light" w:hAnsi="Frutiger LT Com 45 Light"/>
        </w:rPr>
        <w:t>From</w:t>
      </w:r>
      <w:proofErr w:type="gramEnd"/>
      <w:r w:rsidRPr="0022218B">
        <w:rPr>
          <w:rFonts w:ascii="Frutiger LT Com 45 Light" w:hAnsi="Frutiger LT Com 45 Light"/>
        </w:rPr>
        <w:t xml:space="preserve"> Air Tanks: See instructions in Maintenance Guide to drain condensate from all air tanks. </w:t>
      </w:r>
    </w:p>
    <w:p w14:paraId="2EA161BF"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Adjust Service Brakes: Check adjustment. Correct procedure is in Lubrication &amp; Maintenance Guide. </w:t>
      </w:r>
    </w:p>
    <w:p w14:paraId="002F9A6E"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Grease Fittings: Follow Maintenance Guide for lubrication procedure. </w:t>
      </w:r>
    </w:p>
    <w:p w14:paraId="3D4430B9" w14:textId="77777777" w:rsidR="0022218B" w:rsidRPr="0022218B" w:rsidRDefault="0022218B" w:rsidP="0022218B">
      <w:pPr>
        <w:pStyle w:val="Heading3"/>
      </w:pPr>
      <w:r w:rsidRPr="0022218B">
        <w:t>CHASSIS, UNDERCARRIAGE, FRAME, AND BOWL</w:t>
      </w:r>
    </w:p>
    <w:p w14:paraId="7C0DFCFA"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Check Fluid Levels: In the following compartments, add fluids if necessary. </w:t>
      </w:r>
    </w:p>
    <w:p w14:paraId="3FAEEDE5"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Recoil Spring Oil, Pivot Shaft Oil, Front Wheel Bearing Spindle, Circle Drive, Elevator Speed Reducer, Elevator Idlers </w:t>
      </w:r>
    </w:p>
    <w:p w14:paraId="34E93366"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Cleaner Bar Clearance: Make sure the cleaner bar does not contact the wheels. </w:t>
      </w:r>
    </w:p>
    <w:p w14:paraId="71659549"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Adjust Track Tension: The correct track adjustment is made at the customer job site. Do not operate the machine on a hard surface when the track is too tight. This can cause damage. Before operation, make sure there is, on normal tracks, between idler and carrier roller a minimum of:  </w:t>
      </w:r>
    </w:p>
    <w:p w14:paraId="611D0B6D"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1 1/2" sag on larger crawler tractors,1" sag on crawler smaller tractors. For machines with elevate sprockets, see Maintenance Guide. </w:t>
      </w:r>
    </w:p>
    <w:p w14:paraId="324C42D1"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Elevator Chain Tension: Check and adjust if necessary. See Maintenance Guide. </w:t>
      </w:r>
    </w:p>
    <w:p w14:paraId="32AC2D2F"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Ejector Roller Clearance: Check and adjust if necessary. See Maintenance Guide. </w:t>
      </w:r>
    </w:p>
    <w:p w14:paraId="124E3513"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Charge on Suspension Strut: Measure length of all four struts. Dimensions and Instructions are in the Maintenance Guide. </w:t>
      </w:r>
    </w:p>
    <w:p w14:paraId="5D56DAF0"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Body Guide, Pads and Shims: Visually check the fit of the dump body on the pads and guide. It must make contact at all points without twisting or high stress. </w:t>
      </w:r>
    </w:p>
    <w:p w14:paraId="681A1C80" w14:textId="77777777" w:rsidR="0022218B" w:rsidRPr="0022218B" w:rsidRDefault="0022218B" w:rsidP="0022218B">
      <w:pPr>
        <w:rPr>
          <w:rFonts w:ascii="Frutiger LT Com 45 Light" w:hAnsi="Frutiger LT Com 45 Light"/>
        </w:rPr>
      </w:pPr>
      <w:r w:rsidRPr="0022218B">
        <w:rPr>
          <w:rFonts w:ascii="Frutiger LT Com 45 Light" w:hAnsi="Frutiger LT Com 45 Light"/>
        </w:rPr>
        <w:lastRenderedPageBreak/>
        <w:t xml:space="preserve">Grease Fittings: Follow Maintenance Guide for Lubrication procedure. </w:t>
      </w:r>
    </w:p>
    <w:p w14:paraId="4CC4493E" w14:textId="77777777" w:rsidR="0022218B" w:rsidRPr="0022218B" w:rsidRDefault="0022218B" w:rsidP="0022218B">
      <w:pPr>
        <w:pStyle w:val="Heading3"/>
      </w:pPr>
      <w:r w:rsidRPr="0022218B">
        <w:t>Reassembly Checks Only:</w:t>
      </w:r>
    </w:p>
    <w:p w14:paraId="213ABB33"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Equalizer Bar End Caps: Inspect for correct installation according to Special Instruction (comes with machine). </w:t>
      </w:r>
    </w:p>
    <w:p w14:paraId="652C47AD"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Clean Master Link Surfaces: It is very important that the bolt threads and the serrated surfaces of the master link are completely clean before the track is connected. Dirt or other material will cause the track to loosen and separate. If the master link is not clean, open it, clean it, and connect it again. </w:t>
      </w:r>
    </w:p>
    <w:p w14:paraId="6EC6A1DE"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Track Roller Frame Bolts: Visually check the bolts at each corner between </w:t>
      </w:r>
      <w:proofErr w:type="spellStart"/>
      <w:r w:rsidRPr="0022218B">
        <w:rPr>
          <w:rFonts w:ascii="Frutiger LT Com 45 Light" w:hAnsi="Frutiger LT Com 45 Light"/>
        </w:rPr>
        <w:t>carbody</w:t>
      </w:r>
      <w:proofErr w:type="spellEnd"/>
      <w:r w:rsidRPr="0022218B">
        <w:rPr>
          <w:rFonts w:ascii="Frutiger LT Com 45 Light" w:hAnsi="Frutiger LT Com 45 Light"/>
        </w:rPr>
        <w:t xml:space="preserve"> and track roller frame. They must be tight. </w:t>
      </w:r>
    </w:p>
    <w:p w14:paraId="553CC2AD"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Hitch and Draft Frame: Check for correct assembly of hitch. Look for correct hose connections, and correct routing of hoses and wires. Also, check for loose nuts, bolts and fasteners. </w:t>
      </w:r>
    </w:p>
    <w:p w14:paraId="17053899" w14:textId="77777777" w:rsidR="0022218B" w:rsidRPr="0022218B" w:rsidRDefault="0022218B" w:rsidP="0022218B">
      <w:pPr>
        <w:pStyle w:val="Heading3"/>
      </w:pPr>
      <w:r w:rsidRPr="0022218B">
        <w:t>HYDRAULIC, BLADE CONTROL, AND STEERING SYSTEM</w:t>
      </w:r>
    </w:p>
    <w:p w14:paraId="3E58FF94"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Hydraulic Tank: Check Fluid level and add if necessary. Put grease on tank cap threads. If cylinders are added at dealership, do not report added oil quantity. </w:t>
      </w:r>
    </w:p>
    <w:p w14:paraId="77519ADE"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Grease Fittings: Follow Maintenance Guide for lubrication procedure. </w:t>
      </w:r>
    </w:p>
    <w:p w14:paraId="2535DE0C" w14:textId="77777777" w:rsidR="0022218B" w:rsidRPr="0022218B" w:rsidRDefault="0022218B" w:rsidP="0022218B">
      <w:pPr>
        <w:pStyle w:val="Heading3"/>
      </w:pPr>
      <w:r w:rsidRPr="0022218B">
        <w:t>IMPLEMENTS</w:t>
      </w:r>
    </w:p>
    <w:p w14:paraId="1E9448C1"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Shim Adjustment: To check correct play on dozer push arms, set blade on ground. Turn tractor just enough to see any play. For shim installation, see procedures and specifications in Service Manual. </w:t>
      </w:r>
    </w:p>
    <w:p w14:paraId="39B7D826"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Clam Shell Rotator Gear Drive: Check fluid level and add, if necessary. </w:t>
      </w:r>
    </w:p>
    <w:p w14:paraId="5CEC00F2"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Cleaner Bar Outer Support: Check fluid level and add, if necessary. </w:t>
      </w:r>
    </w:p>
    <w:p w14:paraId="64ED2744"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Grease Fittings: Follow Maintenance Guide for lubrication procedure.  </w:t>
      </w:r>
    </w:p>
    <w:p w14:paraId="7908565C" w14:textId="77777777" w:rsidR="0022218B" w:rsidRPr="0022218B" w:rsidRDefault="0022218B" w:rsidP="0022218B">
      <w:pPr>
        <w:pStyle w:val="Heading3"/>
      </w:pPr>
      <w:r w:rsidRPr="0022218B">
        <w:t>Reassembly Checks Only:</w:t>
      </w:r>
    </w:p>
    <w:p w14:paraId="4FE5EE86"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All pins installed with lubrication: On excavators, make sure that all pins are installed, and inspect for lubrication. </w:t>
      </w:r>
    </w:p>
    <w:p w14:paraId="42FC621F"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Torque on Bucket Pin Nuts: Visually check nuts on connecting pins of bucket. Be sure they are tight. </w:t>
      </w:r>
    </w:p>
    <w:p w14:paraId="674D1820" w14:textId="77777777" w:rsidR="0022218B" w:rsidRPr="0022218B" w:rsidRDefault="0022218B" w:rsidP="0022218B">
      <w:pPr>
        <w:pStyle w:val="Heading3"/>
      </w:pPr>
      <w:r w:rsidRPr="0022218B">
        <w:t>CAB</w:t>
      </w:r>
    </w:p>
    <w:p w14:paraId="13A36DCD"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Windshield Washer: Fill with fluid. It comes dry from factory (do not report fluid added). </w:t>
      </w:r>
    </w:p>
    <w:p w14:paraId="7FB813B5"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Air Filters: Visually inspect. Look air leaks around filter elements. </w:t>
      </w:r>
    </w:p>
    <w:p w14:paraId="53D8F679"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Grease Fitting: Follow Maintenance Guide for lubrication procedure. </w:t>
      </w:r>
    </w:p>
    <w:p w14:paraId="45745334" w14:textId="77777777" w:rsidR="0022218B" w:rsidRPr="0022218B" w:rsidRDefault="0022218B" w:rsidP="0022218B">
      <w:pPr>
        <w:pStyle w:val="Heading3"/>
      </w:pPr>
      <w:r w:rsidRPr="0022218B">
        <w:t>Reassembly Check Only:</w:t>
      </w:r>
    </w:p>
    <w:p w14:paraId="1AA8C42A"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Torque on </w:t>
      </w:r>
      <w:proofErr w:type="spellStart"/>
      <w:r w:rsidRPr="0022218B">
        <w:rPr>
          <w:rFonts w:ascii="Frutiger LT Com 45 Light" w:hAnsi="Frutiger LT Com 45 Light"/>
        </w:rPr>
        <w:t>ROPS</w:t>
      </w:r>
      <w:proofErr w:type="spellEnd"/>
      <w:r w:rsidRPr="0022218B">
        <w:rPr>
          <w:rFonts w:ascii="Frutiger LT Com 45 Light" w:hAnsi="Frutiger LT Com 45 Light"/>
        </w:rPr>
        <w:t xml:space="preserve"> Support: Visually inspect the bolts that fasten the </w:t>
      </w:r>
      <w:proofErr w:type="spellStart"/>
      <w:r w:rsidRPr="0022218B">
        <w:rPr>
          <w:rFonts w:ascii="Frutiger LT Com 45 Light" w:hAnsi="Frutiger LT Com 45 Light"/>
        </w:rPr>
        <w:t>ROPS</w:t>
      </w:r>
      <w:proofErr w:type="spellEnd"/>
      <w:r w:rsidRPr="0022218B">
        <w:rPr>
          <w:rFonts w:ascii="Frutiger LT Com 45 Light" w:hAnsi="Frutiger LT Com 45 Light"/>
        </w:rPr>
        <w:t xml:space="preserve"> to the frame. Any loose bolt must be tightened to the correct torque. </w:t>
      </w:r>
    </w:p>
    <w:p w14:paraId="577A43AB" w14:textId="77777777" w:rsidR="0022218B" w:rsidRPr="0022218B" w:rsidRDefault="0022218B" w:rsidP="0022218B">
      <w:pPr>
        <w:pStyle w:val="Heading3"/>
      </w:pPr>
      <w:r w:rsidRPr="0022218B">
        <w:t>MISCELLANEOUS AND ATTACHMENTS</w:t>
      </w:r>
    </w:p>
    <w:p w14:paraId="0882CABF"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Attachment Fluid Levels: Check and add, if necessary. </w:t>
      </w:r>
    </w:p>
    <w:p w14:paraId="1CA8A9C7"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Charge on Fire Suppression System: Check pressure by reading pressure gauges on all cylinders. </w:t>
      </w:r>
    </w:p>
    <w:p w14:paraId="0D85E71A"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Winch Control Reservoir: Check and add fluid, if necessary. </w:t>
      </w:r>
    </w:p>
    <w:p w14:paraId="64FF7F93"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Winch Oil Reservoir: Check and add fluid, if necessary. </w:t>
      </w:r>
    </w:p>
    <w:p w14:paraId="38CE0DE8"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Inspect Cable: Look for sharp bends, breaks and other damage. </w:t>
      </w:r>
    </w:p>
    <w:p w14:paraId="53F85F83" w14:textId="77777777" w:rsidR="0022218B" w:rsidRPr="0022218B" w:rsidRDefault="0022218B" w:rsidP="0022218B">
      <w:pPr>
        <w:rPr>
          <w:rFonts w:ascii="Frutiger LT Com 45 Light" w:hAnsi="Frutiger LT Com 45 Light"/>
        </w:rPr>
      </w:pPr>
      <w:r w:rsidRPr="0022218B">
        <w:rPr>
          <w:rFonts w:ascii="Frutiger LT Com 45 Light" w:hAnsi="Frutiger LT Com 45 Light"/>
        </w:rPr>
        <w:lastRenderedPageBreak/>
        <w:t xml:space="preserve">Grease Fittings: Follow Maintenance Guide for lubrication procedure. </w:t>
      </w:r>
    </w:p>
    <w:p w14:paraId="7A750372" w14:textId="77777777" w:rsidR="0022218B" w:rsidRPr="0022218B" w:rsidRDefault="0022218B" w:rsidP="0022218B">
      <w:pPr>
        <w:pStyle w:val="Heading2"/>
      </w:pPr>
      <w:bookmarkStart w:id="13" w:name="_Toc15395804"/>
      <w:r w:rsidRPr="0022218B">
        <w:t>OPERATION</w:t>
      </w:r>
      <w:bookmarkEnd w:id="13"/>
    </w:p>
    <w:p w14:paraId="76122AF7"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NOTE: If the machine was in storage for more than 30 days, do not start the engine before you: </w:t>
      </w:r>
    </w:p>
    <w:p w14:paraId="32073DFE" w14:textId="7D35CCD2" w:rsidR="0022218B" w:rsidRPr="0022218B" w:rsidRDefault="0022218B" w:rsidP="0022218B">
      <w:pPr>
        <w:pStyle w:val="ListNumber"/>
        <w:rPr>
          <w:rFonts w:ascii="Frutiger LT Com 45 Light" w:hAnsi="Frutiger LT Com 45 Light"/>
        </w:rPr>
      </w:pPr>
      <w:r w:rsidRPr="0022218B">
        <w:rPr>
          <w:rFonts w:ascii="Frutiger LT Com 45 Light" w:hAnsi="Frutiger LT Com 45 Light"/>
        </w:rPr>
        <w:t>Check fluid levels of engine oil, coolant and hydraulic system.</w:t>
      </w:r>
    </w:p>
    <w:p w14:paraId="5AE20147" w14:textId="25EF74CB" w:rsidR="0022218B" w:rsidRPr="0022218B" w:rsidRDefault="0022218B" w:rsidP="0022218B">
      <w:pPr>
        <w:pStyle w:val="ListNumber"/>
        <w:rPr>
          <w:rFonts w:ascii="Frutiger LT Com 45 Light" w:hAnsi="Frutiger LT Com 45 Light"/>
        </w:rPr>
      </w:pPr>
      <w:r w:rsidRPr="0022218B">
        <w:rPr>
          <w:rFonts w:ascii="Frutiger LT Com 45 Light" w:hAnsi="Frutiger LT Com 45 Light"/>
        </w:rPr>
        <w:t>Turn the disconnect switch on, and make sure that all correct lights of the Electronic Monitoring System (EMS) come on.</w:t>
      </w:r>
    </w:p>
    <w:p w14:paraId="2B57EFFD" w14:textId="6138FC39" w:rsidR="0022218B" w:rsidRPr="0022218B" w:rsidRDefault="0022218B" w:rsidP="0022218B">
      <w:pPr>
        <w:pStyle w:val="ListNumber"/>
        <w:rPr>
          <w:rFonts w:ascii="Frutiger LT Com 45 Light" w:hAnsi="Frutiger LT Com 45 Light"/>
        </w:rPr>
      </w:pPr>
      <w:r w:rsidRPr="0022218B">
        <w:rPr>
          <w:rFonts w:ascii="Frutiger LT Com 45 Light" w:hAnsi="Frutiger LT Com 45 Light"/>
        </w:rPr>
        <w:t>Before starting, turn the engine over with the starting motor, until oil pressure develops.</w:t>
      </w:r>
    </w:p>
    <w:p w14:paraId="679E85AA" w14:textId="77777777" w:rsidR="0022218B" w:rsidRPr="0022218B" w:rsidRDefault="0022218B" w:rsidP="0022218B">
      <w:pPr>
        <w:pStyle w:val="Heading3"/>
      </w:pPr>
      <w:r w:rsidRPr="0022218B">
        <w:t>ENGINE</w:t>
      </w:r>
    </w:p>
    <w:p w14:paraId="477AB2E8"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Priming Pump: Move plunger in and out to make sure the pump works (not while engine runs).  </w:t>
      </w:r>
    </w:p>
    <w:p w14:paraId="492E5A8D"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Governor Control: Move governor through full range after engine is warm. Make sure the linkage is not binding. Also, the throttle must control the engine. </w:t>
      </w:r>
    </w:p>
    <w:p w14:paraId="1254BF1F"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Smoke Color: The color of the exhaust smoke is an indication of performance. Blue smoke is burning oil; white smoke is too much fuel; black smoke is wrong fuel-to-air ratio. </w:t>
      </w:r>
    </w:p>
    <w:p w14:paraId="5834D151"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Noises, Other than normal: If you hear wrong noises, find their origin. </w:t>
      </w:r>
    </w:p>
    <w:p w14:paraId="7D4EEE15"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Air Compressor: Check gauge for indication of pressure increase. </w:t>
      </w:r>
    </w:p>
    <w:p w14:paraId="58109DC7"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Warning System of Rear Engine: Look for indications on lights and gauges of rear engine. </w:t>
      </w:r>
    </w:p>
    <w:p w14:paraId="1081C8C4" w14:textId="77777777" w:rsidR="0022218B" w:rsidRPr="0022218B" w:rsidRDefault="0022218B" w:rsidP="0022218B">
      <w:pPr>
        <w:pStyle w:val="Heading3"/>
      </w:pPr>
      <w:r w:rsidRPr="0022218B">
        <w:t>POWER TRAIN</w:t>
      </w:r>
    </w:p>
    <w:p w14:paraId="5DFFC923"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Transmission - Each Gear: Operate the machine in each gear to check transmission shifting. </w:t>
      </w:r>
    </w:p>
    <w:p w14:paraId="38D43DEC"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Neutral Start: Start the engine with the transmission in gear. The engine must start, but the machine must not move. </w:t>
      </w:r>
    </w:p>
    <w:p w14:paraId="41586A64"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Hydraulic Lever Lock, or Transmission Lever Lock: Make sure the machine does not move while the lock is engaged. </w:t>
      </w:r>
    </w:p>
    <w:p w14:paraId="77F64821"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Travel Alarm and Shut-Off, or Back-Up Alarm: Shift transmission in REVERSE. Back-up alarm must come on. </w:t>
      </w:r>
    </w:p>
    <w:p w14:paraId="3E3A16F8"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Unusual Noises/Vibration: If you hear wrong noises, or find strong vibrations, look for their source. </w:t>
      </w:r>
    </w:p>
    <w:p w14:paraId="55900108"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Flywheel Clutch Brake: On machines with direct drive transmissions, press pedal down. This must stop the drive shaft. </w:t>
      </w:r>
    </w:p>
    <w:p w14:paraId="1084810D"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Modulator: Press modulator pedal down, while the machine is moving. This must stop power flow through transmission. </w:t>
      </w:r>
    </w:p>
    <w:p w14:paraId="46578DD7"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Differential Lock: When the differential lock is engaged, it is difficult to make a turn. </w:t>
      </w:r>
    </w:p>
    <w:p w14:paraId="27E93AD6"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Travel: Let the machine run in FORWARD and REVERSE. It must run in a straight line. This is only a fast check. If you find a problem, see instructions in the Service Manual. </w:t>
      </w:r>
    </w:p>
    <w:p w14:paraId="3982F364"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Steering: Check steering in all directions; right turn, left turn, and counter rotation. </w:t>
      </w:r>
    </w:p>
    <w:p w14:paraId="6FC02063"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Parking Brake: Drive machine up a little slope. Release the travel pedals. Machine must not move. </w:t>
      </w:r>
    </w:p>
    <w:p w14:paraId="38A766BC"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Swing: Swing machine a minimum of one full turn. </w:t>
      </w:r>
    </w:p>
    <w:p w14:paraId="091CFC03"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Swing Brake: Swing the machine with the brake engaged. You must feel the resistance of the brake. </w:t>
      </w:r>
    </w:p>
    <w:p w14:paraId="37FCBE08"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Swing Lock: First engage, and then disengage the swing lock pin. The pin must go easily into the hole. </w:t>
      </w:r>
    </w:p>
    <w:p w14:paraId="7613028F" w14:textId="77777777" w:rsidR="0022218B" w:rsidRPr="0022218B" w:rsidRDefault="0022218B" w:rsidP="0022218B">
      <w:pPr>
        <w:rPr>
          <w:rFonts w:ascii="Frutiger LT Com 45 Light" w:hAnsi="Frutiger LT Com 45 Light"/>
        </w:rPr>
      </w:pPr>
      <w:r w:rsidRPr="0022218B">
        <w:rPr>
          <w:rFonts w:ascii="Frutiger LT Com 45 Light" w:hAnsi="Frutiger LT Com 45 Light"/>
        </w:rPr>
        <w:lastRenderedPageBreak/>
        <w:t xml:space="preserve">Transmission Hold: Drive the machine. The TRANSMISSION HOLD must prevent the transmission from shifting up higher than the selected gear.  </w:t>
      </w:r>
    </w:p>
    <w:p w14:paraId="525616FE"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Transmission Neutralizer: Check the transmission with the truck body in DUMP position. In this position, the transmission must be in neutral, and the truck must not move. </w:t>
      </w:r>
    </w:p>
    <w:p w14:paraId="4BBCEF9B"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Neutralizer Valve: When you press the left pedal down, the transmission must go to NEUTRAL. </w:t>
      </w:r>
    </w:p>
    <w:p w14:paraId="2A40E547" w14:textId="77777777" w:rsidR="0022218B" w:rsidRPr="0022218B" w:rsidRDefault="0022218B" w:rsidP="0022218B">
      <w:pPr>
        <w:pStyle w:val="Heading3"/>
      </w:pPr>
      <w:r w:rsidRPr="0022218B">
        <w:t>STEERING AND BRAKES</w:t>
      </w:r>
    </w:p>
    <w:p w14:paraId="16A891B6"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Emergency Brakes or Service Brakes, or Brakes: Use the brakes several times. Make sure they stop the machine. </w:t>
      </w:r>
    </w:p>
    <w:p w14:paraId="5BEAC071"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Parking Brakes: Engage the parking brake on a slope. The brake must hold the machine. </w:t>
      </w:r>
    </w:p>
    <w:p w14:paraId="57E59A46"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Retarder: Drive the machine. Activate the retarder. This must slow down the machine. Also, the oil temperature must increase. </w:t>
      </w:r>
    </w:p>
    <w:p w14:paraId="1E5C4680"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Air Dryer: This component is difficult to test. There are two indications for correct operation: First: Very little condensate in the air tanks when you drain them. Second: When the compressor stops at maximum pressure, there must be a little hissing sound during back flush. </w:t>
      </w:r>
    </w:p>
    <w:p w14:paraId="55095286"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Steering: Turn the machine fully to the right, and to the left. </w:t>
      </w:r>
    </w:p>
    <w:p w14:paraId="61AFB718"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Supplemental Steering: For a test on off-highway trucks, use the switch "MANUAL". The truck can be stationary. The supplemental steering pump must turn the front wheels. To test wheel loaders, stop the engine while the machine is moving. The steering must work rather easily. </w:t>
      </w:r>
    </w:p>
    <w:p w14:paraId="2D0FFA72"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Unusual Noise: If you hear wrong noises, find the source. </w:t>
      </w:r>
    </w:p>
    <w:p w14:paraId="5907C260" w14:textId="77777777" w:rsidR="0022218B" w:rsidRPr="0022218B" w:rsidRDefault="0022218B" w:rsidP="0022218B">
      <w:pPr>
        <w:pStyle w:val="Heading3"/>
      </w:pPr>
      <w:r w:rsidRPr="0022218B">
        <w:t>CHASSIS, UNDERCARRIAGE, FRAME, AND BOWL</w:t>
      </w:r>
    </w:p>
    <w:p w14:paraId="19B8CA59"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Enclosure Doors, Locks and Latches: Open and close all enclosure doors. Check for correct fit, and easy operation. Operate all latches and all locks with keys. Check each locking action. Put lubrication on hinges, springs, latches, etc., as needed. </w:t>
      </w:r>
    </w:p>
    <w:p w14:paraId="285A7CEA" w14:textId="46B32EB1" w:rsidR="0022218B" w:rsidRPr="0022218B" w:rsidRDefault="0022218B" w:rsidP="0022218B">
      <w:pPr>
        <w:pStyle w:val="Heading3"/>
      </w:pPr>
      <w:r w:rsidRPr="0022218B">
        <w:t>HYDRAULIC, BLADE CONTROL, AND STEERING SYSTEM</w:t>
      </w:r>
    </w:p>
    <w:p w14:paraId="3276DA4D"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Controls: Operate all hydraulic controls. Make sure all positions work correctly. Also, all levers must move freely. </w:t>
      </w:r>
    </w:p>
    <w:p w14:paraId="14A185C8"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Too Much Drift: Lift implements up and put control in HOLD. Check amount of drift visually. This is just a fast-visual check. If there is too much drift, see Service Manual for instructions. </w:t>
      </w:r>
    </w:p>
    <w:p w14:paraId="1395F9EA"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Hydraulic Unloading Valve: Press the valve control down and start the engine. There will be a difference when you start the engine with no hydraulic pump engaged. </w:t>
      </w:r>
    </w:p>
    <w:p w14:paraId="7BA13895"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Steering and Articulation: Check both steering and articulation to the left and to the right. </w:t>
      </w:r>
    </w:p>
    <w:p w14:paraId="73049D45"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Wheel Lean: Operate the front wheel LEAN control fully to both sides. </w:t>
      </w:r>
    </w:p>
    <w:p w14:paraId="131244B3"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Cushion Hitch: Operate the cushion hitch switch to see the hitch go up and down.  </w:t>
      </w:r>
    </w:p>
    <w:p w14:paraId="3EE23868"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Hydraulic Cylinder: Fully extend and retract the dump cylinder. </w:t>
      </w:r>
    </w:p>
    <w:p w14:paraId="079ABC29"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Unusual Noise: When you hear wrong noises while you operate the controls, find the source. </w:t>
      </w:r>
    </w:p>
    <w:p w14:paraId="56312438" w14:textId="77777777" w:rsidR="0022218B" w:rsidRPr="0022218B" w:rsidRDefault="0022218B" w:rsidP="0022218B">
      <w:pPr>
        <w:pStyle w:val="Heading3"/>
      </w:pPr>
      <w:r w:rsidRPr="0022218B">
        <w:t>Reassembly Check Only</w:t>
      </w:r>
    </w:p>
    <w:p w14:paraId="36476271"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Clearance of Lines Near Hitch: Check carefully that there is not wrong contact on hoses or wires near the hitch. </w:t>
      </w:r>
    </w:p>
    <w:p w14:paraId="6B986AAE" w14:textId="77777777" w:rsidR="0022218B" w:rsidRPr="0022218B" w:rsidRDefault="0022218B" w:rsidP="0022218B">
      <w:pPr>
        <w:pStyle w:val="Heading3"/>
      </w:pPr>
      <w:r w:rsidRPr="0022218B">
        <w:t>IMPLEMENTS</w:t>
      </w:r>
    </w:p>
    <w:p w14:paraId="5141890D"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Blade Positions: Operate all controls to move the blade into all positions. </w:t>
      </w:r>
    </w:p>
    <w:p w14:paraId="5A338AAB" w14:textId="77777777" w:rsidR="0022218B" w:rsidRPr="0022218B" w:rsidRDefault="0022218B" w:rsidP="0022218B">
      <w:pPr>
        <w:rPr>
          <w:rFonts w:ascii="Frutiger LT Com 45 Light" w:hAnsi="Frutiger LT Com 45 Light"/>
        </w:rPr>
      </w:pPr>
      <w:r w:rsidRPr="0022218B">
        <w:rPr>
          <w:rFonts w:ascii="Frutiger LT Com 45 Light" w:hAnsi="Frutiger LT Com 45 Light"/>
        </w:rPr>
        <w:lastRenderedPageBreak/>
        <w:t xml:space="preserve">Boom and Stick: Fully extend and retract the boom and stick. </w:t>
      </w:r>
    </w:p>
    <w:p w14:paraId="065B9EE3"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Shovel, Bucket or Logger: Operate the attachment into all positions. </w:t>
      </w:r>
    </w:p>
    <w:p w14:paraId="03EB1900"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Bucket Positions: Operate the bucket TILT lever fully forward and back at different heights. </w:t>
      </w:r>
    </w:p>
    <w:p w14:paraId="6D2AC0C1"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Kick-Outs: Make sure the kick-outs work correctly. The RAISE and TILT BACK controls must kick out of their detents at the set points. Kick-outs are used on track-type loaders, wheel loaders and front shovels. </w:t>
      </w:r>
    </w:p>
    <w:p w14:paraId="1C31AF51" w14:textId="77777777" w:rsidR="0022218B" w:rsidRPr="0022218B" w:rsidRDefault="0022218B" w:rsidP="0022218B">
      <w:pPr>
        <w:pStyle w:val="Heading3"/>
      </w:pPr>
      <w:r w:rsidRPr="0022218B">
        <w:t>CAB</w:t>
      </w:r>
    </w:p>
    <w:p w14:paraId="391F6C00"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Disconnect Switch: Turn the switch on: The lights for "fault", "coolant", "engine oil", and "alternator" on the Electronic Monitoring System (EMS) panel must come on (if so equipped). </w:t>
      </w:r>
    </w:p>
    <w:p w14:paraId="057F10F9"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Monitoring System (EMS): Use the test switch to see that all lights come on. </w:t>
      </w:r>
    </w:p>
    <w:p w14:paraId="76BAD32E"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Horn: Operate the horn. </w:t>
      </w:r>
    </w:p>
    <w:p w14:paraId="78448AC9"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Seat Belts: Inspect the belts for cuts, tears, and holes. Check the fastening bolts, and the buckle. </w:t>
      </w:r>
    </w:p>
    <w:p w14:paraId="788D439E"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Seat Adjustment: Put the seat into several positions to check its adjustments. On suspension seats, check the suspension under the seat. Add grease, if necessary. </w:t>
      </w:r>
    </w:p>
    <w:p w14:paraId="5E67F550"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All Switches and Controls: Operate all switches and controls to make sure they operate freely, with no resistance or friction. Also, check that they activate the correct component. </w:t>
      </w:r>
    </w:p>
    <w:p w14:paraId="553AF413"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Doors and Windows: Open and close all doors and windows. They must work easily. Add lubricant to hinges, latches, springs, and locks, if necessary. </w:t>
      </w:r>
    </w:p>
    <w:p w14:paraId="51B259F6"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Locks and Latches: Make sure the latches on doors and windows engage correctly. Use the key to check all locks. </w:t>
      </w:r>
    </w:p>
    <w:p w14:paraId="42322322"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Mirror: Adjust all mirrors correctly. Check for damage caused by storage and transport. </w:t>
      </w:r>
    </w:p>
    <w:p w14:paraId="187AB75B"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Windshield Wipers: Operate all wipers. </w:t>
      </w:r>
    </w:p>
    <w:p w14:paraId="36D8D608"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Windshield Washers: Operate the windshield washers to see that the spray area is correct.  </w:t>
      </w:r>
    </w:p>
    <w:p w14:paraId="3797BEAF"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Heater: Operate the heater, including fan and temperature controls. Make sure you get hot air. </w:t>
      </w:r>
    </w:p>
    <w:p w14:paraId="537B07E1"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Air Conditioner/Pressurizer: Operate fan and temperature controls. Make sure you get cold air. </w:t>
      </w:r>
    </w:p>
    <w:p w14:paraId="31EA2771"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Lights - Outside and Cab: Check all lights to make sure they are working: Flood lights, head lights, brake lights, turn signals, turning lights, and inside the cab. </w:t>
      </w:r>
    </w:p>
    <w:p w14:paraId="7EF7F8AF"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Gauges: Check all gauges for correct operation. </w:t>
      </w:r>
    </w:p>
    <w:p w14:paraId="0A0C3B3A"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Unusual Noise: If you hear wrong noises, find the source. </w:t>
      </w:r>
    </w:p>
    <w:p w14:paraId="1248D80B"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Console Lock or Steering Column Adjustment: Adjust the column to several positions. Make sure it is adjustable. </w:t>
      </w:r>
    </w:p>
    <w:p w14:paraId="0F94EBC6" w14:textId="77777777" w:rsidR="0022218B" w:rsidRPr="0022218B" w:rsidRDefault="0022218B" w:rsidP="0022218B">
      <w:pPr>
        <w:pStyle w:val="Heading3"/>
      </w:pPr>
      <w:r w:rsidRPr="0022218B">
        <w:t>MISCELLANEOUS AND ATTACHMENTS</w:t>
      </w:r>
    </w:p>
    <w:p w14:paraId="5F25D33C"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Fire Suppression Test Switch: Operate the switch to make sure the engine stops (if engine is so equipped). This switch is part of the Fire Suppression System. </w:t>
      </w:r>
    </w:p>
    <w:p w14:paraId="49258980"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Unusual Noise: If you hear wrong noises, find the source. </w:t>
      </w:r>
    </w:p>
    <w:p w14:paraId="4018D222"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Operate All Attachments: Operate all controls to check the following: </w:t>
      </w:r>
    </w:p>
    <w:p w14:paraId="716A7A2F" w14:textId="77777777" w:rsidR="0022218B" w:rsidRPr="0022218B" w:rsidRDefault="0022218B" w:rsidP="0022218B">
      <w:pPr>
        <w:pStyle w:val="Heading2"/>
      </w:pPr>
      <w:bookmarkStart w:id="14" w:name="_Toc15395805"/>
      <w:r w:rsidRPr="0022218B">
        <w:lastRenderedPageBreak/>
        <w:t>AFTER OPERATION</w:t>
      </w:r>
      <w:bookmarkEnd w:id="14"/>
    </w:p>
    <w:p w14:paraId="1CDE4347" w14:textId="77777777" w:rsidR="0022218B" w:rsidRPr="0022218B" w:rsidRDefault="0022218B" w:rsidP="0022218B">
      <w:pPr>
        <w:pStyle w:val="Heading3"/>
      </w:pPr>
      <w:r w:rsidRPr="0022218B">
        <w:t>ENGINE</w:t>
      </w:r>
    </w:p>
    <w:p w14:paraId="15C7CB58"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Air Cleaner Indicator: Inspect it to make sure the plunger is not out. </w:t>
      </w:r>
    </w:p>
    <w:p w14:paraId="2CD0AC90" w14:textId="77777777" w:rsidR="0022218B" w:rsidRPr="0022218B" w:rsidRDefault="0022218B" w:rsidP="0022218B">
      <w:pPr>
        <w:rPr>
          <w:rFonts w:ascii="Frutiger LT Com 45 Light" w:hAnsi="Frutiger LT Com 45 Light"/>
        </w:rPr>
      </w:pPr>
      <w:proofErr w:type="spellStart"/>
      <w:r w:rsidRPr="0022218B">
        <w:rPr>
          <w:rFonts w:ascii="Frutiger LT Com 45 Light" w:hAnsi="Frutiger LT Com 45 Light"/>
        </w:rPr>
        <w:t>Precleaner</w:t>
      </w:r>
      <w:proofErr w:type="spellEnd"/>
      <w:r w:rsidRPr="0022218B">
        <w:rPr>
          <w:rFonts w:ascii="Frutiger LT Com 45 Light" w:hAnsi="Frutiger LT Com 45 Light"/>
        </w:rPr>
        <w:t xml:space="preserve"> Bowl: Clean bowl, if necessary. </w:t>
      </w:r>
    </w:p>
    <w:p w14:paraId="5C78CFA0"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V-Belt Tension: Check belt tension according to Maintenance Guide. </w:t>
      </w:r>
    </w:p>
    <w:p w14:paraId="21C219A0"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Leaks - Oil, Air, Fuel, Coolant: Carefully inspect the engine area for leaks. </w:t>
      </w:r>
    </w:p>
    <w:p w14:paraId="2E5DC334"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Oil: Around breathers, head covers, turbocharger, connections, etc. </w:t>
      </w:r>
    </w:p>
    <w:p w14:paraId="5E165E95"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Air: Intake connections, after filter, exhaust, loose connections, gaps. If you can hear leaks, find the source. </w:t>
      </w:r>
    </w:p>
    <w:p w14:paraId="1B3758EA"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Fuel: All connections, etc. </w:t>
      </w:r>
    </w:p>
    <w:p w14:paraId="355ADA3B"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Coolant: All connections, etc. </w:t>
      </w:r>
    </w:p>
    <w:p w14:paraId="7972DF60"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Friction on Hoses: Look for contact of hoses with sharp edges. Vibration can cause failure at such points. Move the hoses to see friction points. </w:t>
      </w:r>
    </w:p>
    <w:p w14:paraId="46F04CD4"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Friction on Wires: Look for contact of wires with sharp edges. Vibration can cause damage to insulation, and electrical short circuits. Move the wires to find contact points.  </w:t>
      </w:r>
    </w:p>
    <w:p w14:paraId="0BC02AAC"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Loose Wire Connections: Look for any loose wires. </w:t>
      </w:r>
    </w:p>
    <w:p w14:paraId="6631D12A"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Loose or Lost Fasteners: Inspect nuts, bolts, clips, etc. Look for loose or lost fasteners. </w:t>
      </w:r>
    </w:p>
    <w:p w14:paraId="20321971" w14:textId="77777777" w:rsidR="0022218B" w:rsidRPr="0022218B" w:rsidRDefault="0022218B" w:rsidP="0022218B">
      <w:pPr>
        <w:pStyle w:val="Heading3"/>
      </w:pPr>
      <w:r w:rsidRPr="0022218B">
        <w:t>POWER TRAIN</w:t>
      </w:r>
    </w:p>
    <w:p w14:paraId="3D06CE15"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Leaks: Look for oil leaks at connections, seals, etc. </w:t>
      </w:r>
    </w:p>
    <w:p w14:paraId="491CC0CA"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Loose or Lost Fasteners: Inspect nuts, bolts, clips, etc. Look for loose or lost fasteners. </w:t>
      </w:r>
    </w:p>
    <w:p w14:paraId="6F1CD1F5"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Tires: Look for cuts, gouges or other damage. </w:t>
      </w:r>
    </w:p>
    <w:p w14:paraId="3FAF9645" w14:textId="77777777" w:rsidR="0022218B" w:rsidRPr="0022218B" w:rsidRDefault="0022218B" w:rsidP="0022218B">
      <w:pPr>
        <w:pStyle w:val="Heading3"/>
      </w:pPr>
      <w:r w:rsidRPr="0022218B">
        <w:t>STEERING AND BRAKES</w:t>
      </w:r>
    </w:p>
    <w:p w14:paraId="4E24AF0E"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Leaks: Look for oil and air leaks at connections, seals, etc. </w:t>
      </w:r>
    </w:p>
    <w:p w14:paraId="705C8BB1"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Loose or Lost Fasteners: Inspect nuts, bolts, clips, etc. Look for loose or lost fasteners. </w:t>
      </w:r>
    </w:p>
    <w:p w14:paraId="2967FCD0" w14:textId="77777777" w:rsidR="0022218B" w:rsidRPr="0022218B" w:rsidRDefault="0022218B" w:rsidP="0022218B">
      <w:pPr>
        <w:pStyle w:val="Heading3"/>
      </w:pPr>
      <w:r w:rsidRPr="0022218B">
        <w:t>CHASSIS, UNDERCARRIAGE, FRAME, AND BOWL</w:t>
      </w:r>
    </w:p>
    <w:p w14:paraId="155A869D"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Hot Bushings: If the machine has "Sealed and Lubricated Track", any joint without lubrication will get hot when the machine is operated. After the machine stops, check by hand all joints for higher temperatures. </w:t>
      </w:r>
    </w:p>
    <w:p w14:paraId="4CEB00B6"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Track Tension: The correct track adjustment is made at the customer job location. See Maintenance Guide for procedure. During pre-delivery, do not operate the machine on a hard surface when the track is too tight. This can cause damage. Before operation, make sure there is, on normal track, between idler and carrier roller, a minimum of: </w:t>
      </w:r>
    </w:p>
    <w:p w14:paraId="6E87317D"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1 1/2" sag on larger crawler tractors,1" sag on smaller crawler tractors. </w:t>
      </w:r>
    </w:p>
    <w:p w14:paraId="53826D6A"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Leaks - Oil: Look for oil leaks in the undercarriage, suspension cylinders, etc. </w:t>
      </w:r>
    </w:p>
    <w:p w14:paraId="4DAC4FA7"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Loose or Lost Fasteners: Look for loose or lost nuts, bolts, clips, etc. </w:t>
      </w:r>
    </w:p>
    <w:p w14:paraId="667892D5"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Welds: Inspect welds for defects, especially cracks. </w:t>
      </w:r>
      <w:proofErr w:type="gramStart"/>
      <w:r w:rsidRPr="0022218B">
        <w:rPr>
          <w:rFonts w:ascii="Frutiger LT Com 45 Light" w:hAnsi="Frutiger LT Com 45 Light"/>
        </w:rPr>
        <w:t>Many times,</w:t>
      </w:r>
      <w:proofErr w:type="gramEnd"/>
      <w:r w:rsidRPr="0022218B">
        <w:rPr>
          <w:rFonts w:ascii="Frutiger LT Com 45 Light" w:hAnsi="Frutiger LT Com 45 Light"/>
        </w:rPr>
        <w:t xml:space="preserve"> chipped or cracked paint is reporter as weld cracks. To be sure, grind the surface to see any cracks in the metal under the paint. </w:t>
      </w:r>
    </w:p>
    <w:p w14:paraId="3AA5D510"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NOTE: DO NOT WELD ON </w:t>
      </w:r>
      <w:proofErr w:type="spellStart"/>
      <w:r w:rsidRPr="0022218B">
        <w:rPr>
          <w:rFonts w:ascii="Frutiger LT Com 45 Light" w:hAnsi="Frutiger LT Com 45 Light"/>
        </w:rPr>
        <w:t>ROPS</w:t>
      </w:r>
      <w:proofErr w:type="spellEnd"/>
      <w:r w:rsidRPr="0022218B">
        <w:rPr>
          <w:rFonts w:ascii="Frutiger LT Com 45 Light" w:hAnsi="Frutiger LT Com 45 Light"/>
        </w:rPr>
        <w:t xml:space="preserve">. </w:t>
      </w:r>
    </w:p>
    <w:p w14:paraId="06EB9EEF" w14:textId="77777777" w:rsidR="0022218B" w:rsidRPr="0022218B" w:rsidRDefault="0022218B" w:rsidP="0022218B">
      <w:pPr>
        <w:rPr>
          <w:rFonts w:ascii="Frutiger LT Com 45 Light" w:hAnsi="Frutiger LT Com 45 Light"/>
        </w:rPr>
      </w:pPr>
      <w:r w:rsidRPr="0022218B">
        <w:rPr>
          <w:rFonts w:ascii="Frutiger LT Com 45 Light" w:hAnsi="Frutiger LT Com 45 Light"/>
        </w:rPr>
        <w:lastRenderedPageBreak/>
        <w:t xml:space="preserve">Service Pins: Make sure that the service pins (used to hold the body up) are in the storage holes. </w:t>
      </w:r>
    </w:p>
    <w:p w14:paraId="183CDB51"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Ground Engaging Tools: Check for correct installation; no cracks or damage. </w:t>
      </w:r>
    </w:p>
    <w:p w14:paraId="71B67782"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Reassembly Check Only</w:t>
      </w:r>
    </w:p>
    <w:p w14:paraId="0013A234"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Wires and Hoses Fastened and Correctly Installed Near Hitch: Check all hoses and wires in the hitch and draft frame area for correct arrangement, good connections, and no friction between components. </w:t>
      </w:r>
    </w:p>
    <w:p w14:paraId="0C424EA1" w14:textId="77777777" w:rsidR="0022218B" w:rsidRPr="0022218B" w:rsidRDefault="0022218B" w:rsidP="0022218B">
      <w:pPr>
        <w:pStyle w:val="Heading3"/>
      </w:pPr>
      <w:r w:rsidRPr="0022218B">
        <w:t>HYDRAULIC, BLADE CONTROL, AND STEERING SYSTEM</w:t>
      </w:r>
    </w:p>
    <w:p w14:paraId="66CF30A2"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Leaks - Oil: Look for oil leaks at fittings and connections.  </w:t>
      </w:r>
    </w:p>
    <w:p w14:paraId="35899C8D"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Friction on Hoses: Look for contact of hoses with sharp edges. Vibration can cause failure at such points. </w:t>
      </w:r>
    </w:p>
    <w:p w14:paraId="7B478B7C"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Loose or Lost Fasteners: Inspect nuts, bolts, clips, etc. Look for loose or lost fasteners. </w:t>
      </w:r>
    </w:p>
    <w:p w14:paraId="02BF1215" w14:textId="77777777" w:rsidR="0022218B" w:rsidRPr="0022218B" w:rsidRDefault="0022218B" w:rsidP="0022218B">
      <w:pPr>
        <w:pStyle w:val="Heading3"/>
      </w:pPr>
      <w:r w:rsidRPr="0022218B">
        <w:t>IMPLEMENTS</w:t>
      </w:r>
    </w:p>
    <w:p w14:paraId="772550D2"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Welds: Inspect welds for defects, especially for cracks. </w:t>
      </w:r>
    </w:p>
    <w:p w14:paraId="6D9A7409"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Loose or Lost Fasteners: Inspect nuts, bolts, clips, etc. Look for loose or lost fasteners. </w:t>
      </w:r>
    </w:p>
    <w:p w14:paraId="596275D4"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Damage: Inspect all implements for damage: Dents, bends, cracks, distorted, twisted or broken parts. </w:t>
      </w:r>
    </w:p>
    <w:p w14:paraId="314F29E5"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Ground Engaging Tools: Check for correct installation: No cracks or damage. </w:t>
      </w:r>
    </w:p>
    <w:p w14:paraId="450714E7" w14:textId="77777777" w:rsidR="0022218B" w:rsidRPr="0022218B" w:rsidRDefault="0022218B" w:rsidP="0022218B">
      <w:pPr>
        <w:pStyle w:val="Heading3"/>
      </w:pPr>
      <w:r w:rsidRPr="0022218B">
        <w:t>CAB</w:t>
      </w:r>
    </w:p>
    <w:p w14:paraId="3BB9AC2C"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Operation Guide, Maintenance Guide, and Parts Book (if applicable). Make sure this literature is with the machine.</w:t>
      </w:r>
    </w:p>
    <w:p w14:paraId="5D0EEE0C"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Seat Cover: Check for tears, rips or stains. </w:t>
      </w:r>
    </w:p>
    <w:p w14:paraId="20CF28F0"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Steps and Grab Irons: Check for correct installation. </w:t>
      </w:r>
    </w:p>
    <w:p w14:paraId="46624C37"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Loose or Lost Fasteners: Inspect nuts, bolts, clips, etc. Look for loose or lost fasteners. </w:t>
      </w:r>
    </w:p>
    <w:p w14:paraId="4412A954"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Loose Wire Connections: Look for any loose wires. </w:t>
      </w:r>
    </w:p>
    <w:p w14:paraId="1AF6E312"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Friction </w:t>
      </w:r>
      <w:proofErr w:type="gramStart"/>
      <w:r w:rsidRPr="0022218B">
        <w:rPr>
          <w:rFonts w:ascii="Frutiger LT Com 45 Light" w:hAnsi="Frutiger LT Com 45 Light"/>
        </w:rPr>
        <w:t>On</w:t>
      </w:r>
      <w:proofErr w:type="gramEnd"/>
      <w:r w:rsidRPr="0022218B">
        <w:rPr>
          <w:rFonts w:ascii="Frutiger LT Com 45 Light" w:hAnsi="Frutiger LT Com 45 Light"/>
        </w:rPr>
        <w:t xml:space="preserve"> Wires: Look for contact of wires with sharp edges, and damage to insulation. </w:t>
      </w:r>
    </w:p>
    <w:p w14:paraId="0C71DE11"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Leaks - Water: Look for indications of water leaks, especially around windows and door seals. </w:t>
      </w:r>
    </w:p>
    <w:p w14:paraId="0760F251" w14:textId="77777777" w:rsidR="0022218B" w:rsidRPr="0022218B" w:rsidRDefault="0022218B" w:rsidP="0022218B">
      <w:pPr>
        <w:pStyle w:val="Heading3"/>
      </w:pPr>
      <w:r w:rsidRPr="0022218B">
        <w:t>MISCELLANEOUS AND ATTACHMENTS</w:t>
      </w:r>
    </w:p>
    <w:p w14:paraId="2D3CD37C"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Warning Plates and Decals: Make sure all plates and decals are correctly installed. </w:t>
      </w:r>
    </w:p>
    <w:p w14:paraId="118A0F85"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Leaks: Look for any leaks on attachments </w:t>
      </w:r>
    </w:p>
    <w:p w14:paraId="78822220" w14:textId="77777777" w:rsidR="0022218B" w:rsidRPr="0022218B" w:rsidRDefault="0022218B" w:rsidP="0022218B">
      <w:pPr>
        <w:rPr>
          <w:rFonts w:ascii="Frutiger LT Com 45 Light" w:hAnsi="Frutiger LT Com 45 Light"/>
        </w:rPr>
      </w:pPr>
      <w:r w:rsidRPr="0022218B">
        <w:rPr>
          <w:rFonts w:ascii="Frutiger LT Com 45 Light" w:hAnsi="Frutiger LT Com 45 Light"/>
        </w:rPr>
        <w:t xml:space="preserve">Loose or Lost Fasteners: Inspect nuts, bolts, clips, etc. Look for loose or lost fasteners. </w:t>
      </w:r>
    </w:p>
    <w:bookmarkEnd w:id="0"/>
    <w:bookmarkEnd w:id="1"/>
    <w:p w14:paraId="499D4F1B" w14:textId="77777777" w:rsidR="00887C3D" w:rsidRPr="0022218B" w:rsidRDefault="00887C3D" w:rsidP="00887C3D">
      <w:pPr>
        <w:rPr>
          <w:rFonts w:ascii="Frutiger LT Com 45 Light" w:hAnsi="Frutiger LT Com 45 Light"/>
        </w:rPr>
      </w:pPr>
    </w:p>
    <w:sectPr w:rsidR="00887C3D" w:rsidRPr="0022218B" w:rsidSect="00D2122D">
      <w:pgSz w:w="11906" w:h="16838" w:code="9"/>
      <w:pgMar w:top="2268" w:right="1134" w:bottom="1544" w:left="1134" w:header="1134"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2222B" w14:textId="77777777" w:rsidR="008D6626" w:rsidRDefault="008D6626" w:rsidP="00313492">
      <w:r>
        <w:separator/>
      </w:r>
    </w:p>
    <w:p w14:paraId="39D5A948" w14:textId="77777777" w:rsidR="008D6626" w:rsidRDefault="008D6626" w:rsidP="00313492"/>
    <w:p w14:paraId="54CC0AF1" w14:textId="77777777" w:rsidR="008D6626" w:rsidRDefault="008D6626"/>
    <w:p w14:paraId="32CCACF2" w14:textId="77777777" w:rsidR="008D6626" w:rsidRDefault="008D6626"/>
    <w:p w14:paraId="7113A13E" w14:textId="77777777" w:rsidR="008D6626" w:rsidRDefault="008D6626" w:rsidP="00887C3D"/>
    <w:p w14:paraId="191DC5DB" w14:textId="77777777" w:rsidR="008D6626" w:rsidRDefault="008D6626" w:rsidP="00887C3D"/>
  </w:endnote>
  <w:endnote w:type="continuationSeparator" w:id="0">
    <w:p w14:paraId="6B961863" w14:textId="77777777" w:rsidR="008D6626" w:rsidRDefault="008D6626" w:rsidP="00313492">
      <w:r>
        <w:continuationSeparator/>
      </w:r>
    </w:p>
    <w:p w14:paraId="783270F1" w14:textId="77777777" w:rsidR="008D6626" w:rsidRDefault="008D6626" w:rsidP="00313492"/>
    <w:p w14:paraId="4223CBCE" w14:textId="77777777" w:rsidR="008D6626" w:rsidRDefault="008D6626"/>
    <w:p w14:paraId="724E7A38" w14:textId="77777777" w:rsidR="008D6626" w:rsidRDefault="008D6626"/>
    <w:p w14:paraId="47B3B51F" w14:textId="77777777" w:rsidR="008D6626" w:rsidRDefault="008D6626" w:rsidP="00887C3D"/>
    <w:p w14:paraId="54384CFD" w14:textId="77777777" w:rsidR="008D6626" w:rsidRDefault="008D6626" w:rsidP="00887C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Frutiger LT Com 55 Roman">
    <w:altName w:val="Calibri"/>
    <w:panose1 w:val="020B0503030504020204"/>
    <w:charset w:val="00"/>
    <w:family w:val="swiss"/>
    <w:pitch w:val="variable"/>
    <w:sig w:usb0="800000AF" w:usb1="5000204A" w:usb2="00000000" w:usb3="00000000" w:csb0="0000009B" w:csb1="00000000"/>
  </w:font>
  <w:font w:name="Frutiger LT Com 45 Light">
    <w:altName w:val="Corbel"/>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Headings CS)">
    <w:altName w:val="Times New Roman"/>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Inria Serif">
    <w:altName w:val="Calibri"/>
    <w:panose1 w:val="00000000000000000000"/>
    <w:charset w:val="00"/>
    <w:family w:val="auto"/>
    <w:pitch w:val="variable"/>
    <w:sig w:usb0="A00000AF" w:usb1="5000604B" w:usb2="00000000" w:usb3="00000000" w:csb0="00000093" w:csb1="00000000"/>
  </w:font>
  <w:font w:name="Times New Roman (Body CS)">
    <w:altName w:val="Times New Roman"/>
    <w:charset w:val="00"/>
    <w:family w:val="roman"/>
    <w:pitch w:val="variable"/>
    <w:sig w:usb0="E0002AFF" w:usb1="C0007841" w:usb2="00000009" w:usb3="00000000" w:csb0="000001FF" w:csb1="00000000"/>
  </w:font>
  <w:font w:name="Frutiger LT Com 65">
    <w:charset w:val="4D"/>
    <w:family w:val="swiss"/>
    <w:pitch w:val="variable"/>
    <w:sig w:usb0="8000002F" w:usb1="5000204A" w:usb2="00000000" w:usb3="00000000" w:csb0="0000009B"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1"/>
      <w:tblW w:w="9930" w:type="dxa"/>
      <w:tblBorders>
        <w:top w:val="single" w:sz="48" w:space="0" w:color="003B5C"/>
        <w:left w:val="none" w:sz="0" w:space="0" w:color="auto"/>
        <w:bottom w:val="none" w:sz="0" w:space="0" w:color="auto"/>
        <w:right w:val="none" w:sz="0" w:space="0" w:color="auto"/>
        <w:insideH w:val="none" w:sz="0" w:space="0" w:color="auto"/>
        <w:insideV w:val="none" w:sz="0" w:space="0" w:color="auto"/>
      </w:tblBorders>
      <w:tblLayout w:type="fixed"/>
      <w:tblCellMar>
        <w:top w:w="142" w:type="dxa"/>
        <w:left w:w="142" w:type="dxa"/>
        <w:bottom w:w="142" w:type="dxa"/>
        <w:right w:w="142" w:type="dxa"/>
      </w:tblCellMar>
      <w:tblLook w:val="04A0" w:firstRow="1" w:lastRow="0" w:firstColumn="1" w:lastColumn="0" w:noHBand="0" w:noVBand="1"/>
    </w:tblPr>
    <w:tblGrid>
      <w:gridCol w:w="3686"/>
      <w:gridCol w:w="2410"/>
      <w:gridCol w:w="3834"/>
    </w:tblGrid>
    <w:tr w:rsidR="00D2122D" w:rsidRPr="00D2122D" w14:paraId="52C794DD" w14:textId="77777777" w:rsidTr="00453B91">
      <w:trPr>
        <w:trHeight w:val="381"/>
      </w:trPr>
      <w:tc>
        <w:tcPr>
          <w:tcW w:w="3686" w:type="dxa"/>
          <w:tcBorders>
            <w:top w:val="single" w:sz="48" w:space="0" w:color="003B5C"/>
            <w:left w:val="nil"/>
            <w:bottom w:val="nil"/>
            <w:right w:val="nil"/>
          </w:tcBorders>
          <w:vAlign w:val="center"/>
          <w:hideMark/>
        </w:tcPr>
        <w:p w14:paraId="3EF07D5A" w14:textId="74747D71" w:rsidR="00453B91" w:rsidRDefault="00453B91" w:rsidP="00D2122D">
          <w:pPr>
            <w:tabs>
              <w:tab w:val="center" w:pos="4513"/>
              <w:tab w:val="right" w:pos="9026"/>
            </w:tabs>
            <w:spacing w:after="0"/>
            <w:rPr>
              <w:rFonts w:ascii="Frutiger LT Com 45 Light" w:hAnsi="Frutiger LT Com 45 Light"/>
              <w:sz w:val="14"/>
            </w:rPr>
          </w:pPr>
          <w:r>
            <w:rPr>
              <w:rFonts w:ascii="Frutiger LT Com 45 Light" w:hAnsi="Frutiger LT Com 45 Light"/>
              <w:sz w:val="14"/>
            </w:rPr>
            <w:t xml:space="preserve">Date: </w:t>
          </w:r>
          <w:r w:rsidR="0022218B">
            <w:rPr>
              <w:rFonts w:ascii="Frutiger LT Com 45 Light" w:hAnsi="Frutiger LT Com 45 Light"/>
              <w:sz w:val="14"/>
            </w:rPr>
            <w:t>30</w:t>
          </w:r>
          <w:r>
            <w:rPr>
              <w:rFonts w:ascii="Frutiger LT Com 45 Light" w:hAnsi="Frutiger LT Com 45 Light"/>
              <w:sz w:val="14"/>
            </w:rPr>
            <w:t>.0</w:t>
          </w:r>
          <w:r w:rsidR="0022218B">
            <w:rPr>
              <w:rFonts w:ascii="Frutiger LT Com 45 Light" w:hAnsi="Frutiger LT Com 45 Light"/>
              <w:sz w:val="14"/>
            </w:rPr>
            <w:t>7</w:t>
          </w:r>
          <w:r w:rsidRPr="00D2122D">
            <w:rPr>
              <w:rFonts w:ascii="Frutiger LT Com 45 Light" w:hAnsi="Frutiger LT Com 45 Light"/>
              <w:sz w:val="14"/>
            </w:rPr>
            <w:t>.19</w:t>
          </w:r>
        </w:p>
        <w:p w14:paraId="53812AFB" w14:textId="678565BB" w:rsidR="00D2122D" w:rsidRPr="00D2122D" w:rsidRDefault="00453B91" w:rsidP="00D2122D">
          <w:pPr>
            <w:tabs>
              <w:tab w:val="center" w:pos="4513"/>
              <w:tab w:val="right" w:pos="9026"/>
            </w:tabs>
            <w:spacing w:after="0"/>
            <w:rPr>
              <w:rFonts w:ascii="Frutiger LT Com 45 Light" w:hAnsi="Frutiger LT Com 45 Light"/>
              <w:sz w:val="14"/>
            </w:rPr>
          </w:pPr>
          <w:r>
            <w:rPr>
              <w:rFonts w:ascii="Frutiger LT Com 45 Light" w:hAnsi="Frutiger LT Com 45 Light"/>
              <w:sz w:val="14"/>
            </w:rPr>
            <w:t>WSC2019_TP</w:t>
          </w:r>
          <w:r w:rsidR="0022218B">
            <w:rPr>
              <w:rFonts w:ascii="Frutiger LT Com 45 Light" w:hAnsi="Frutiger LT Com 45 Light"/>
              <w:sz w:val="14"/>
            </w:rPr>
            <w:t>49_Module_F_Pre_Delivery</w:t>
          </w:r>
          <w:r>
            <w:rPr>
              <w:rFonts w:ascii="Frutiger LT Com 45 Light" w:hAnsi="Frutiger LT Com 45 Light"/>
              <w:sz w:val="14"/>
            </w:rPr>
            <w:t>_</w:t>
          </w:r>
          <w:r w:rsidR="00C86D2A">
            <w:rPr>
              <w:rFonts w:ascii="Frutiger LT Com 45 Light" w:hAnsi="Frutiger LT Com 45 Light"/>
              <w:sz w:val="14"/>
            </w:rPr>
            <w:t>actual</w:t>
          </w:r>
        </w:p>
      </w:tc>
      <w:tc>
        <w:tcPr>
          <w:tcW w:w="2410" w:type="dxa"/>
          <w:tcBorders>
            <w:top w:val="single" w:sz="48" w:space="0" w:color="003B5C"/>
            <w:left w:val="nil"/>
            <w:bottom w:val="nil"/>
            <w:right w:val="nil"/>
          </w:tcBorders>
          <w:vAlign w:val="center"/>
          <w:hideMark/>
        </w:tcPr>
        <w:p w14:paraId="2D67164B" w14:textId="72589964" w:rsidR="00D2122D" w:rsidRDefault="00D2122D" w:rsidP="00453B91">
          <w:pPr>
            <w:tabs>
              <w:tab w:val="center" w:pos="4513"/>
              <w:tab w:val="right" w:pos="9026"/>
            </w:tabs>
            <w:spacing w:after="0"/>
            <w:jc w:val="center"/>
            <w:rPr>
              <w:rFonts w:ascii="Frutiger LT Com 45 Light" w:hAnsi="Frutiger LT Com 45 Light"/>
              <w:sz w:val="14"/>
            </w:rPr>
          </w:pPr>
          <w:r w:rsidRPr="00D2122D">
            <w:rPr>
              <w:rFonts w:ascii="Frutiger LT Com 45 Light" w:hAnsi="Frutiger LT Com 45 Light"/>
              <w:sz w:val="14"/>
            </w:rPr>
            <w:t xml:space="preserve">Version: </w:t>
          </w:r>
          <w:r w:rsidR="00453B91">
            <w:rPr>
              <w:rFonts w:ascii="Frutiger LT Com 45 Light" w:hAnsi="Frutiger LT Com 45 Light"/>
              <w:sz w:val="14"/>
            </w:rPr>
            <w:t xml:space="preserve">1.0     </w:t>
          </w:r>
        </w:p>
        <w:p w14:paraId="3C424F4F" w14:textId="64C24484" w:rsidR="00453B91" w:rsidRPr="00D2122D" w:rsidRDefault="00453B91" w:rsidP="00453B91">
          <w:pPr>
            <w:tabs>
              <w:tab w:val="center" w:pos="4513"/>
              <w:tab w:val="right" w:pos="9026"/>
            </w:tabs>
            <w:spacing w:after="0"/>
            <w:jc w:val="center"/>
            <w:rPr>
              <w:rFonts w:ascii="Frutiger LT Com 45 Light" w:hAnsi="Frutiger LT Com 45 Light"/>
              <w:sz w:val="14"/>
            </w:rPr>
          </w:pPr>
          <w:r>
            <w:rPr>
              <w:rFonts w:ascii="Frutiger LT Com 45 Light" w:hAnsi="Frutiger LT Com 45 Light"/>
              <w:sz w:val="14"/>
            </w:rPr>
            <w:t>© WorldSkills International</w:t>
          </w:r>
        </w:p>
      </w:tc>
      <w:tc>
        <w:tcPr>
          <w:tcW w:w="3834" w:type="dxa"/>
          <w:tcBorders>
            <w:top w:val="single" w:sz="48" w:space="0" w:color="003B5C"/>
            <w:left w:val="nil"/>
            <w:bottom w:val="nil"/>
            <w:right w:val="nil"/>
          </w:tcBorders>
          <w:vAlign w:val="center"/>
          <w:hideMark/>
        </w:tcPr>
        <w:p w14:paraId="56E964A9" w14:textId="77777777" w:rsidR="00D2122D" w:rsidRPr="00D2122D" w:rsidRDefault="00D2122D" w:rsidP="00D2122D">
          <w:pPr>
            <w:tabs>
              <w:tab w:val="center" w:pos="4513"/>
              <w:tab w:val="right" w:pos="9026"/>
            </w:tabs>
            <w:spacing w:after="0"/>
            <w:jc w:val="right"/>
            <w:rPr>
              <w:rFonts w:ascii="Frutiger LT Com 45 Light" w:hAnsi="Frutiger LT Com 45 Light"/>
              <w:sz w:val="14"/>
            </w:rPr>
          </w:pPr>
          <w:r w:rsidRPr="00D2122D">
            <w:rPr>
              <w:rFonts w:ascii="Frutiger LT Com 45 Light" w:hAnsi="Frutiger LT Com 45 Light"/>
              <w:sz w:val="14"/>
            </w:rPr>
            <w:fldChar w:fldCharType="begin"/>
          </w:r>
          <w:r w:rsidRPr="00D2122D">
            <w:rPr>
              <w:rFonts w:ascii="Frutiger LT Com 45 Light" w:hAnsi="Frutiger LT Com 45 Light"/>
              <w:sz w:val="14"/>
            </w:rPr>
            <w:instrText xml:space="preserve"> PAGE   \* MERGEFORMAT </w:instrText>
          </w:r>
          <w:r w:rsidRPr="00D2122D">
            <w:rPr>
              <w:rFonts w:ascii="Frutiger LT Com 45 Light" w:hAnsi="Frutiger LT Com 45 Light"/>
              <w:sz w:val="14"/>
            </w:rPr>
            <w:fldChar w:fldCharType="separate"/>
          </w:r>
          <w:r w:rsidRPr="00D2122D">
            <w:rPr>
              <w:rFonts w:ascii="Frutiger LT Com 45 Light" w:hAnsi="Frutiger LT Com 45 Light"/>
              <w:noProof/>
              <w:sz w:val="14"/>
            </w:rPr>
            <w:t>2</w:t>
          </w:r>
          <w:r w:rsidRPr="00D2122D">
            <w:rPr>
              <w:rFonts w:ascii="Frutiger LT Com 45 Light" w:hAnsi="Frutiger LT Com 45 Light"/>
              <w:sz w:val="14"/>
            </w:rPr>
            <w:fldChar w:fldCharType="end"/>
          </w:r>
          <w:r w:rsidRPr="00D2122D">
            <w:rPr>
              <w:rFonts w:ascii="Frutiger LT Com 45 Light" w:hAnsi="Frutiger LT Com 45 Light"/>
              <w:sz w:val="14"/>
            </w:rPr>
            <w:t xml:space="preserve"> of </w:t>
          </w:r>
          <w:r w:rsidRPr="00D2122D">
            <w:rPr>
              <w:rFonts w:ascii="Frutiger LT Com 45 Light" w:hAnsi="Frutiger LT Com 45 Light"/>
              <w:sz w:val="14"/>
            </w:rPr>
            <w:fldChar w:fldCharType="begin"/>
          </w:r>
          <w:r w:rsidRPr="00D2122D">
            <w:rPr>
              <w:rFonts w:ascii="Frutiger LT Com 45 Light" w:hAnsi="Frutiger LT Com 45 Light"/>
              <w:sz w:val="14"/>
            </w:rPr>
            <w:instrText xml:space="preserve"> NUMPAGES   \* MERGEFORMAT </w:instrText>
          </w:r>
          <w:r w:rsidRPr="00D2122D">
            <w:rPr>
              <w:rFonts w:ascii="Frutiger LT Com 45 Light" w:hAnsi="Frutiger LT Com 45 Light"/>
              <w:sz w:val="14"/>
            </w:rPr>
            <w:fldChar w:fldCharType="separate"/>
          </w:r>
          <w:r w:rsidRPr="00D2122D">
            <w:rPr>
              <w:rFonts w:ascii="Frutiger LT Com 45 Light" w:hAnsi="Frutiger LT Com 45 Light"/>
              <w:noProof/>
              <w:sz w:val="14"/>
            </w:rPr>
            <w:t>2</w:t>
          </w:r>
          <w:r w:rsidRPr="00D2122D">
            <w:rPr>
              <w:rFonts w:ascii="Frutiger LT Com 45 Light" w:hAnsi="Frutiger LT Com 45 Light"/>
              <w:noProof/>
              <w:sz w:val="14"/>
            </w:rPr>
            <w:fldChar w:fldCharType="end"/>
          </w:r>
        </w:p>
      </w:tc>
    </w:tr>
  </w:tbl>
  <w:p w14:paraId="4DA6CA96" w14:textId="77777777" w:rsidR="002D07E2" w:rsidRPr="006A388C" w:rsidRDefault="002D07E2" w:rsidP="006A38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7230A" w14:textId="37DD66EF" w:rsidR="00AE528B" w:rsidRPr="00453B91" w:rsidRDefault="00453B91" w:rsidP="007575B9">
    <w:pPr>
      <w:pStyle w:val="Footer"/>
      <w:rPr>
        <w:lang w:val="en-AU"/>
      </w:rPr>
    </w:pPr>
    <w:r>
      <w:rPr>
        <w:lang w:val="en-AU"/>
      </w:rPr>
      <w:t>WSC2019_TP</w:t>
    </w:r>
    <w:r w:rsidR="0022218B">
      <w:rPr>
        <w:lang w:val="en-AU"/>
      </w:rPr>
      <w:t>49_Module_F</w:t>
    </w:r>
    <w:r>
      <w:rPr>
        <w:lang w:val="en-AU"/>
      </w:rPr>
      <w:t>_EN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FD8B7" w14:textId="77777777" w:rsidR="008D6626" w:rsidRDefault="008D6626">
      <w:r>
        <w:separator/>
      </w:r>
    </w:p>
    <w:p w14:paraId="7BA9921C" w14:textId="77777777" w:rsidR="008D6626" w:rsidRDefault="008D6626"/>
    <w:p w14:paraId="33572DC4" w14:textId="77777777" w:rsidR="008D6626" w:rsidRDefault="008D6626" w:rsidP="00887C3D"/>
    <w:p w14:paraId="328379C4" w14:textId="77777777" w:rsidR="008D6626" w:rsidRDefault="008D6626" w:rsidP="00887C3D"/>
  </w:footnote>
  <w:footnote w:type="continuationSeparator" w:id="0">
    <w:p w14:paraId="3E0B51F0" w14:textId="77777777" w:rsidR="008D6626" w:rsidRDefault="008D6626" w:rsidP="00313492">
      <w:r>
        <w:continuationSeparator/>
      </w:r>
    </w:p>
    <w:p w14:paraId="53532C31" w14:textId="77777777" w:rsidR="008D6626" w:rsidRDefault="008D6626" w:rsidP="00313492"/>
    <w:p w14:paraId="38D342FF" w14:textId="77777777" w:rsidR="008D6626" w:rsidRDefault="008D6626"/>
    <w:p w14:paraId="1BBDF965" w14:textId="77777777" w:rsidR="008D6626" w:rsidRDefault="008D6626"/>
    <w:p w14:paraId="6215597A" w14:textId="77777777" w:rsidR="008D6626" w:rsidRDefault="008D6626" w:rsidP="00887C3D"/>
    <w:p w14:paraId="68168997" w14:textId="77777777" w:rsidR="008D6626" w:rsidRDefault="008D6626" w:rsidP="00887C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8C594" w14:textId="77777777" w:rsidR="006E26EF" w:rsidRDefault="00294DA2" w:rsidP="00313492">
    <w:pPr>
      <w:pStyle w:val="Header"/>
    </w:pPr>
    <w:r w:rsidRPr="007866C8">
      <w:rPr>
        <w:noProof/>
        <w:sz w:val="16"/>
        <w:szCs w:val="16"/>
      </w:rPr>
      <w:drawing>
        <wp:anchor distT="0" distB="0" distL="114300" distR="114300" simplePos="0" relativeHeight="251663360" behindDoc="1" locked="0" layoutInCell="1" allowOverlap="1" wp14:anchorId="737CDA30" wp14:editId="17CB5388">
          <wp:simplePos x="0" y="0"/>
          <wp:positionH relativeFrom="page">
            <wp:posOffset>6059805</wp:posOffset>
          </wp:positionH>
          <wp:positionV relativeFrom="page">
            <wp:posOffset>720090</wp:posOffset>
          </wp:positionV>
          <wp:extent cx="784800" cy="460800"/>
          <wp:effectExtent l="0" t="0" r="317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Blue_RGB.png"/>
                  <pic:cNvPicPr/>
                </pic:nvPicPr>
                <pic:blipFill>
                  <a:blip r:embed="rId1"/>
                  <a:stretch>
                    <a:fillRect/>
                  </a:stretch>
                </pic:blipFill>
                <pic:spPr>
                  <a:xfrm>
                    <a:off x="0" y="0"/>
                    <a:ext cx="784800" cy="460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7B6E7" w14:textId="77777777" w:rsidR="006E1EA4" w:rsidRDefault="002057EF">
    <w:pPr>
      <w:pStyle w:val="Header"/>
    </w:pPr>
    <w:r>
      <w:rPr>
        <w:noProof/>
      </w:rPr>
      <w:drawing>
        <wp:anchor distT="0" distB="0" distL="114300" distR="114300" simplePos="0" relativeHeight="251666432" behindDoc="1" locked="0" layoutInCell="1" allowOverlap="1" wp14:anchorId="6E50580D" wp14:editId="5F6F949C">
          <wp:simplePos x="0" y="0"/>
          <wp:positionH relativeFrom="page">
            <wp:posOffset>0</wp:posOffset>
          </wp:positionH>
          <wp:positionV relativeFrom="page">
            <wp:posOffset>0</wp:posOffset>
          </wp:positionV>
          <wp:extent cx="7545600" cy="10666800"/>
          <wp:effectExtent l="0" t="0" r="0" b="127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ver.png"/>
                  <pic:cNvPicPr/>
                </pic:nvPicPr>
                <pic:blipFill>
                  <a:blip r:embed="rId1"/>
                  <a:stretch>
                    <a:fillRect/>
                  </a:stretch>
                </pic:blipFill>
                <pic:spPr>
                  <a:xfrm>
                    <a:off x="0" y="0"/>
                    <a:ext cx="7545600" cy="1066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E82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D8D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AB1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8A79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46F1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88B7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666F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A45E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9818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2E39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E266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36D2C0B"/>
    <w:multiLevelType w:val="hybridMultilevel"/>
    <w:tmpl w:val="9E4EBE3A"/>
    <w:lvl w:ilvl="0" w:tplc="62D4F2A6">
      <w:start w:val="1"/>
      <w:numFmt w:val="decimal"/>
      <w:lvlText w:val="%1."/>
      <w:lvlJc w:val="left"/>
      <w:pPr>
        <w:ind w:left="360" w:hanging="360"/>
      </w:pPr>
      <w:rPr>
        <w:rFonts w:hint="default"/>
      </w:rPr>
    </w:lvl>
    <w:lvl w:ilvl="1" w:tplc="0809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AFF6E9C"/>
    <w:multiLevelType w:val="multilevel"/>
    <w:tmpl w:val="A00A1864"/>
    <w:styleLink w:val="ListNumbers"/>
    <w:lvl w:ilvl="0">
      <w:start w:val="1"/>
      <w:numFmt w:val="decimal"/>
      <w:pStyle w:val="ListNumber"/>
      <w:lvlText w:val="%1."/>
      <w:lvlJc w:val="left"/>
      <w:pPr>
        <w:ind w:left="284" w:hanging="284"/>
      </w:pPr>
      <w:rPr>
        <w:rFonts w:hint="default"/>
      </w:rPr>
    </w:lvl>
    <w:lvl w:ilvl="1">
      <w:start w:val="1"/>
      <w:numFmt w:val="lowerLetter"/>
      <w:pStyle w:val="ListNumber2"/>
      <w:lvlText w:val="(%2)"/>
      <w:lvlJc w:val="left"/>
      <w:pPr>
        <w:ind w:left="568" w:hanging="284"/>
      </w:pPr>
      <w:rPr>
        <w:rFonts w:hint="default"/>
      </w:rPr>
    </w:lvl>
    <w:lvl w:ilvl="2">
      <w:start w:val="1"/>
      <w:numFmt w:val="lowerRoman"/>
      <w:pStyle w:val="ListNumber3"/>
      <w:lvlText w:val="(%3)"/>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3" w15:restartNumberingAfterBreak="0">
    <w:nsid w:val="1FC177F1"/>
    <w:multiLevelType w:val="multilevel"/>
    <w:tmpl w:val="7954FA08"/>
    <w:lvl w:ilvl="0">
      <w:start w:val="1"/>
      <w:numFmt w:val="none"/>
      <w:pStyle w:val="TOC1"/>
      <w:suff w:val="nothing"/>
      <w:lvlText w:val="%1"/>
      <w:lvlJc w:val="left"/>
      <w:pPr>
        <w:ind w:left="0" w:firstLine="0"/>
      </w:pPr>
      <w:rPr>
        <w:rFonts w:hint="default"/>
      </w:rPr>
    </w:lvl>
    <w:lvl w:ilvl="1">
      <w:start w:val="1"/>
      <w:numFmt w:val="none"/>
      <w:pStyle w:val="TOC2"/>
      <w:suff w:val="nothing"/>
      <w:lvlText w:val=""/>
      <w:lvlJc w:val="left"/>
      <w:pPr>
        <w:ind w:left="0" w:firstLine="0"/>
      </w:pPr>
      <w:rPr>
        <w:rFonts w:hint="default"/>
      </w:rPr>
    </w:lvl>
    <w:lvl w:ilvl="2">
      <w:start w:val="1"/>
      <w:numFmt w:val="none"/>
      <w:pStyle w:val="TOC3"/>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15:restartNumberingAfterBreak="0">
    <w:nsid w:val="202A2610"/>
    <w:multiLevelType w:val="multilevel"/>
    <w:tmpl w:val="DD963F12"/>
    <w:styleLink w:val="ListBullets"/>
    <w:lvl w:ilvl="0">
      <w:start w:val="1"/>
      <w:numFmt w:val="bullet"/>
      <w:pStyle w:val="ListBullet"/>
      <w:lvlText w:val=""/>
      <w:lvlJc w:val="left"/>
      <w:pPr>
        <w:ind w:left="284" w:hanging="284"/>
      </w:pPr>
      <w:rPr>
        <w:rFonts w:ascii="Symbol" w:hAnsi="Symbol" w:hint="default"/>
      </w:rPr>
    </w:lvl>
    <w:lvl w:ilvl="1">
      <w:start w:val="1"/>
      <w:numFmt w:val="bullet"/>
      <w:pStyle w:val="ListBullet2"/>
      <w:lvlText w:val=""/>
      <w:lvlJc w:val="left"/>
      <w:pPr>
        <w:ind w:left="568" w:hanging="284"/>
      </w:pPr>
      <w:rPr>
        <w:rFonts w:ascii="Symbol" w:hAnsi="Symbol" w:hint="default"/>
      </w:rPr>
    </w:lvl>
    <w:lvl w:ilvl="2">
      <w:start w:val="1"/>
      <w:numFmt w:val="bullet"/>
      <w:pStyle w:val="ListBullet3"/>
      <w:lvlText w:val=""/>
      <w:lvlJc w:val="left"/>
      <w:pPr>
        <w:ind w:left="852" w:hanging="284"/>
      </w:pPr>
      <w:rPr>
        <w:rFonts w:ascii="Symbol" w:hAnsi="Symbol" w:hint="default"/>
      </w:rPr>
    </w:lvl>
    <w:lvl w:ilvl="3">
      <w:start w:val="1"/>
      <w:numFmt w:val="bullet"/>
      <w:pStyle w:val="ListBullet4"/>
      <w:lvlText w:val=""/>
      <w:lvlJc w:val="left"/>
      <w:pPr>
        <w:ind w:left="1136" w:hanging="284"/>
      </w:pPr>
      <w:rPr>
        <w:rFonts w:ascii="Symbol" w:hAnsi="Symbol" w:hint="default"/>
      </w:rPr>
    </w:lvl>
    <w:lvl w:ilvl="4">
      <w:start w:val="1"/>
      <w:numFmt w:val="bullet"/>
      <w:pStyle w:val="ListBullet5"/>
      <w:lvlText w:val=""/>
      <w:lvlJc w:val="left"/>
      <w:pPr>
        <w:ind w:left="1420" w:hanging="284"/>
      </w:pPr>
      <w:rPr>
        <w:rFonts w:ascii="Symbol" w:hAnsi="Symbol"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5" w15:restartNumberingAfterBreak="0">
    <w:nsid w:val="40425CCA"/>
    <w:multiLevelType w:val="multilevel"/>
    <w:tmpl w:val="23420E3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8250714"/>
    <w:multiLevelType w:val="hybridMultilevel"/>
    <w:tmpl w:val="091EFEBE"/>
    <w:lvl w:ilvl="0" w:tplc="7E5043C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8E5365"/>
    <w:multiLevelType w:val="multilevel"/>
    <w:tmpl w:val="0809001D"/>
    <w:styleLink w:val="TO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1"/>
  </w:num>
  <w:num w:numId="13">
    <w:abstractNumId w:val="15"/>
  </w:num>
  <w:num w:numId="14">
    <w:abstractNumId w:val="11"/>
    <w:lvlOverride w:ilvl="0">
      <w:startOverride w:val="1"/>
    </w:lvlOverride>
  </w:num>
  <w:num w:numId="15">
    <w:abstractNumId w:val="14"/>
  </w:num>
  <w:num w:numId="16">
    <w:abstractNumId w:val="12"/>
  </w:num>
  <w:num w:numId="17">
    <w:abstractNumId w:val="10"/>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45D"/>
    <w:rsid w:val="00004078"/>
    <w:rsid w:val="00006EFF"/>
    <w:rsid w:val="00021530"/>
    <w:rsid w:val="0003398B"/>
    <w:rsid w:val="0003526B"/>
    <w:rsid w:val="00036A02"/>
    <w:rsid w:val="00050DCE"/>
    <w:rsid w:val="00052F6D"/>
    <w:rsid w:val="00057B12"/>
    <w:rsid w:val="00071AA7"/>
    <w:rsid w:val="000A211A"/>
    <w:rsid w:val="000D576D"/>
    <w:rsid w:val="000E219D"/>
    <w:rsid w:val="000F4A5C"/>
    <w:rsid w:val="001172EF"/>
    <w:rsid w:val="0012553C"/>
    <w:rsid w:val="00134547"/>
    <w:rsid w:val="00156CA1"/>
    <w:rsid w:val="001571FB"/>
    <w:rsid w:val="00183BCA"/>
    <w:rsid w:val="00192D2B"/>
    <w:rsid w:val="001A545D"/>
    <w:rsid w:val="001A554B"/>
    <w:rsid w:val="001C5228"/>
    <w:rsid w:val="001C5F88"/>
    <w:rsid w:val="001C6B44"/>
    <w:rsid w:val="001E4FDC"/>
    <w:rsid w:val="002057EF"/>
    <w:rsid w:val="0022218B"/>
    <w:rsid w:val="00264847"/>
    <w:rsid w:val="00271388"/>
    <w:rsid w:val="00294DA2"/>
    <w:rsid w:val="002A14D1"/>
    <w:rsid w:val="002B1320"/>
    <w:rsid w:val="002D07E2"/>
    <w:rsid w:val="002D4A7A"/>
    <w:rsid w:val="002E44B5"/>
    <w:rsid w:val="00310983"/>
    <w:rsid w:val="003133A3"/>
    <w:rsid w:val="00313492"/>
    <w:rsid w:val="003147E8"/>
    <w:rsid w:val="0032135D"/>
    <w:rsid w:val="00340348"/>
    <w:rsid w:val="00356625"/>
    <w:rsid w:val="00357CB1"/>
    <w:rsid w:val="0038099A"/>
    <w:rsid w:val="00383205"/>
    <w:rsid w:val="00385D0A"/>
    <w:rsid w:val="0040746F"/>
    <w:rsid w:val="00413188"/>
    <w:rsid w:val="004131BB"/>
    <w:rsid w:val="00453B91"/>
    <w:rsid w:val="004605D7"/>
    <w:rsid w:val="00462CB3"/>
    <w:rsid w:val="00472F2E"/>
    <w:rsid w:val="00475DE8"/>
    <w:rsid w:val="004B6102"/>
    <w:rsid w:val="004B6219"/>
    <w:rsid w:val="004C77A7"/>
    <w:rsid w:val="004D3337"/>
    <w:rsid w:val="00512293"/>
    <w:rsid w:val="0051761D"/>
    <w:rsid w:val="00534780"/>
    <w:rsid w:val="005448B3"/>
    <w:rsid w:val="00563860"/>
    <w:rsid w:val="0056462B"/>
    <w:rsid w:val="00567BF1"/>
    <w:rsid w:val="00575F7A"/>
    <w:rsid w:val="00591304"/>
    <w:rsid w:val="005B6E49"/>
    <w:rsid w:val="005C1F3D"/>
    <w:rsid w:val="005C7E6F"/>
    <w:rsid w:val="005F01CC"/>
    <w:rsid w:val="005F4CBB"/>
    <w:rsid w:val="00610D35"/>
    <w:rsid w:val="00611E8B"/>
    <w:rsid w:val="00622F48"/>
    <w:rsid w:val="0062412F"/>
    <w:rsid w:val="00627E3D"/>
    <w:rsid w:val="0067352E"/>
    <w:rsid w:val="00673AA4"/>
    <w:rsid w:val="006805C1"/>
    <w:rsid w:val="00680D27"/>
    <w:rsid w:val="00692D20"/>
    <w:rsid w:val="00695335"/>
    <w:rsid w:val="006A388C"/>
    <w:rsid w:val="006E1EA4"/>
    <w:rsid w:val="006E26EF"/>
    <w:rsid w:val="006E6145"/>
    <w:rsid w:val="006E7810"/>
    <w:rsid w:val="007004AE"/>
    <w:rsid w:val="007022AD"/>
    <w:rsid w:val="007575B9"/>
    <w:rsid w:val="00766D9D"/>
    <w:rsid w:val="00782FB5"/>
    <w:rsid w:val="00790EFE"/>
    <w:rsid w:val="007A4C1D"/>
    <w:rsid w:val="007B5DEF"/>
    <w:rsid w:val="007B7975"/>
    <w:rsid w:val="007C4BB2"/>
    <w:rsid w:val="007E70CF"/>
    <w:rsid w:val="007F212B"/>
    <w:rsid w:val="008123B7"/>
    <w:rsid w:val="008362E2"/>
    <w:rsid w:val="00840836"/>
    <w:rsid w:val="008429C5"/>
    <w:rsid w:val="00860C67"/>
    <w:rsid w:val="00861273"/>
    <w:rsid w:val="008766D2"/>
    <w:rsid w:val="00887C3D"/>
    <w:rsid w:val="00897C0B"/>
    <w:rsid w:val="008A2F66"/>
    <w:rsid w:val="008A3942"/>
    <w:rsid w:val="008B249E"/>
    <w:rsid w:val="008D6626"/>
    <w:rsid w:val="008F5CF8"/>
    <w:rsid w:val="00917EFE"/>
    <w:rsid w:val="00926C56"/>
    <w:rsid w:val="009356C1"/>
    <w:rsid w:val="00941F91"/>
    <w:rsid w:val="0095786C"/>
    <w:rsid w:val="00966D5E"/>
    <w:rsid w:val="0098297B"/>
    <w:rsid w:val="00987A9F"/>
    <w:rsid w:val="009B26E8"/>
    <w:rsid w:val="009B789E"/>
    <w:rsid w:val="009C17BB"/>
    <w:rsid w:val="00A05685"/>
    <w:rsid w:val="00A07901"/>
    <w:rsid w:val="00A537FA"/>
    <w:rsid w:val="00A63788"/>
    <w:rsid w:val="00A77E62"/>
    <w:rsid w:val="00A96AFC"/>
    <w:rsid w:val="00AC3721"/>
    <w:rsid w:val="00AC6513"/>
    <w:rsid w:val="00AE25EA"/>
    <w:rsid w:val="00AE528B"/>
    <w:rsid w:val="00AE5E57"/>
    <w:rsid w:val="00B019EC"/>
    <w:rsid w:val="00B11358"/>
    <w:rsid w:val="00B40AE0"/>
    <w:rsid w:val="00B86932"/>
    <w:rsid w:val="00BE3BAD"/>
    <w:rsid w:val="00C75D7A"/>
    <w:rsid w:val="00C77D08"/>
    <w:rsid w:val="00C86D2A"/>
    <w:rsid w:val="00CB1799"/>
    <w:rsid w:val="00CD3200"/>
    <w:rsid w:val="00CE4FC3"/>
    <w:rsid w:val="00D04318"/>
    <w:rsid w:val="00D04BE0"/>
    <w:rsid w:val="00D103CB"/>
    <w:rsid w:val="00D2085B"/>
    <w:rsid w:val="00D2122D"/>
    <w:rsid w:val="00D21907"/>
    <w:rsid w:val="00D333DE"/>
    <w:rsid w:val="00D57E01"/>
    <w:rsid w:val="00D84489"/>
    <w:rsid w:val="00DA3F51"/>
    <w:rsid w:val="00DA68E9"/>
    <w:rsid w:val="00DE1B5A"/>
    <w:rsid w:val="00DF25B9"/>
    <w:rsid w:val="00E355A4"/>
    <w:rsid w:val="00E411A7"/>
    <w:rsid w:val="00E4251A"/>
    <w:rsid w:val="00E63A08"/>
    <w:rsid w:val="00E65A56"/>
    <w:rsid w:val="00EC60E5"/>
    <w:rsid w:val="00EE014E"/>
    <w:rsid w:val="00EF6E85"/>
    <w:rsid w:val="00EF7E23"/>
    <w:rsid w:val="00F0109D"/>
    <w:rsid w:val="00F4251E"/>
    <w:rsid w:val="00F52D28"/>
    <w:rsid w:val="00F70023"/>
    <w:rsid w:val="00F729AF"/>
    <w:rsid w:val="00FA0688"/>
    <w:rsid w:val="00FC010B"/>
    <w:rsid w:val="00FF18F5"/>
    <w:rsid w:val="00FF4A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280720D"/>
  <w15:docId w15:val="{687D02E5-5C6F-4EC3-8845-7D44E3BF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C5228"/>
    <w:pPr>
      <w:spacing w:after="120"/>
    </w:pPr>
    <w:rPr>
      <w:rFonts w:ascii="Frutiger LT Com 55 Roman" w:hAnsi="Frutiger LT Com 55 Roman"/>
      <w:sz w:val="20"/>
      <w:lang w:val="en-US"/>
    </w:rPr>
  </w:style>
  <w:style w:type="paragraph" w:styleId="Heading1">
    <w:name w:val="heading 1"/>
    <w:basedOn w:val="Normal"/>
    <w:next w:val="Normal"/>
    <w:link w:val="Heading1Char"/>
    <w:uiPriority w:val="9"/>
    <w:qFormat/>
    <w:rsid w:val="00887C3D"/>
    <w:pPr>
      <w:keepNext/>
      <w:keepLines/>
      <w:spacing w:before="400" w:line="240" w:lineRule="auto"/>
      <w:outlineLvl w:val="0"/>
    </w:pPr>
    <w:rPr>
      <w:rFonts w:ascii="Frutiger LT Com 45 Light" w:eastAsiaTheme="majorEastAsia" w:hAnsi="Frutiger LT Com 45 Light" w:cstheme="majorBidi"/>
      <w:b/>
      <w:color w:val="003764"/>
      <w:sz w:val="40"/>
      <w:szCs w:val="32"/>
    </w:rPr>
  </w:style>
  <w:style w:type="paragraph" w:styleId="Heading2">
    <w:name w:val="heading 2"/>
    <w:basedOn w:val="Normal"/>
    <w:next w:val="Normal"/>
    <w:link w:val="Heading2Char"/>
    <w:uiPriority w:val="9"/>
    <w:unhideWhenUsed/>
    <w:qFormat/>
    <w:rsid w:val="00887C3D"/>
    <w:pPr>
      <w:keepNext/>
      <w:keepLines/>
      <w:spacing w:before="320" w:after="60" w:line="240" w:lineRule="auto"/>
      <w:outlineLvl w:val="1"/>
    </w:pPr>
    <w:rPr>
      <w:rFonts w:ascii="Frutiger LT Com 45 Light" w:eastAsiaTheme="majorEastAsia" w:hAnsi="Frutiger LT Com 45 Light" w:cstheme="majorBidi"/>
      <w:b/>
      <w:color w:val="003764"/>
      <w:sz w:val="32"/>
      <w:szCs w:val="26"/>
    </w:rPr>
  </w:style>
  <w:style w:type="paragraph" w:styleId="Heading3">
    <w:name w:val="heading 3"/>
    <w:basedOn w:val="Normal"/>
    <w:next w:val="Normal"/>
    <w:link w:val="Heading3Char"/>
    <w:uiPriority w:val="9"/>
    <w:unhideWhenUsed/>
    <w:qFormat/>
    <w:rsid w:val="00887C3D"/>
    <w:pPr>
      <w:keepNext/>
      <w:keepLines/>
      <w:spacing w:before="200" w:after="60" w:line="240" w:lineRule="auto"/>
      <w:outlineLvl w:val="2"/>
    </w:pPr>
    <w:rPr>
      <w:rFonts w:ascii="Frutiger LT Com 45 Light" w:eastAsiaTheme="majorEastAsia" w:hAnsi="Frutiger LT Com 45 Light" w:cstheme="majorBidi"/>
      <w:b/>
      <w:color w:val="003764"/>
      <w:sz w:val="22"/>
      <w:szCs w:val="24"/>
    </w:rPr>
  </w:style>
  <w:style w:type="paragraph" w:styleId="Heading4">
    <w:name w:val="heading 4"/>
    <w:basedOn w:val="Heading3"/>
    <w:next w:val="Normal"/>
    <w:link w:val="Heading4Char"/>
    <w:uiPriority w:val="9"/>
    <w:unhideWhenUsed/>
    <w:rsid w:val="00006EFF"/>
    <w:pPr>
      <w:outlineLvl w:val="3"/>
    </w:pPr>
  </w:style>
  <w:style w:type="paragraph" w:styleId="Heading5">
    <w:name w:val="heading 5"/>
    <w:basedOn w:val="Heading4"/>
    <w:next w:val="Normal"/>
    <w:link w:val="Heading5Char"/>
    <w:uiPriority w:val="9"/>
    <w:unhideWhenUsed/>
    <w:rsid w:val="00006EFF"/>
    <w:p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rsid w:val="00D103CB"/>
    <w:pPr>
      <w:keepNext/>
      <w:keepLines/>
      <w:snapToGrid w:val="0"/>
      <w:spacing w:after="200" w:line="1000" w:lineRule="exact"/>
      <w:ind w:left="-142"/>
      <w:contextualSpacing/>
      <w:jc w:val="right"/>
    </w:pPr>
    <w:rPr>
      <w:rFonts w:eastAsiaTheme="majorEastAsia" w:cs="Times New Roman (Headings CS)"/>
      <w:color w:val="FFFFFF" w:themeColor="background1"/>
      <w:spacing w:val="-10"/>
      <w:kern w:val="28"/>
      <w:sz w:val="92"/>
      <w:szCs w:val="56"/>
      <w:lang w:val="en-AU"/>
    </w:rPr>
  </w:style>
  <w:style w:type="character" w:customStyle="1" w:styleId="TitleChar">
    <w:name w:val="Title Char"/>
    <w:basedOn w:val="DefaultParagraphFont"/>
    <w:link w:val="Title"/>
    <w:uiPriority w:val="10"/>
    <w:rsid w:val="00D103CB"/>
    <w:rPr>
      <w:rFonts w:ascii="Frutiger LT Com 55 Roman" w:eastAsiaTheme="majorEastAsia" w:hAnsi="Frutiger LT Com 55 Roman" w:cs="Times New Roman (Headings CS)"/>
      <w:color w:val="FFFFFF" w:themeColor="background1"/>
      <w:spacing w:val="-10"/>
      <w:kern w:val="28"/>
      <w:sz w:val="92"/>
      <w:szCs w:val="56"/>
      <w:lang w:val="en-AU"/>
    </w:rPr>
  </w:style>
  <w:style w:type="character" w:customStyle="1" w:styleId="Heading1Char">
    <w:name w:val="Heading 1 Char"/>
    <w:basedOn w:val="DefaultParagraphFont"/>
    <w:link w:val="Heading1"/>
    <w:uiPriority w:val="9"/>
    <w:rsid w:val="00887C3D"/>
    <w:rPr>
      <w:rFonts w:ascii="Frutiger LT Com 45 Light" w:eastAsiaTheme="majorEastAsia" w:hAnsi="Frutiger LT Com 45 Light" w:cstheme="majorBidi"/>
      <w:b/>
      <w:color w:val="003764"/>
      <w:sz w:val="40"/>
      <w:szCs w:val="32"/>
      <w:lang w:val="en-US"/>
    </w:rPr>
  </w:style>
  <w:style w:type="paragraph" w:styleId="Header">
    <w:name w:val="header"/>
    <w:basedOn w:val="Normal"/>
    <w:link w:val="HeaderChar"/>
    <w:uiPriority w:val="99"/>
    <w:unhideWhenUsed/>
    <w:rsid w:val="00A77E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7E62"/>
  </w:style>
  <w:style w:type="paragraph" w:styleId="Footer">
    <w:name w:val="footer"/>
    <w:basedOn w:val="Normal"/>
    <w:link w:val="FooterChar"/>
    <w:uiPriority w:val="99"/>
    <w:unhideWhenUsed/>
    <w:rsid w:val="006A388C"/>
    <w:pPr>
      <w:tabs>
        <w:tab w:val="center" w:pos="4513"/>
        <w:tab w:val="right" w:pos="9026"/>
      </w:tabs>
      <w:spacing w:after="0" w:line="240" w:lineRule="auto"/>
    </w:pPr>
    <w:rPr>
      <w:sz w:val="14"/>
    </w:rPr>
  </w:style>
  <w:style w:type="character" w:customStyle="1" w:styleId="FooterChar">
    <w:name w:val="Footer Char"/>
    <w:basedOn w:val="DefaultParagraphFont"/>
    <w:link w:val="Footer"/>
    <w:uiPriority w:val="99"/>
    <w:rsid w:val="006A388C"/>
    <w:rPr>
      <w:rFonts w:ascii="Frutiger LT Com 45 Light" w:hAnsi="Frutiger LT Com 45 Light"/>
      <w:sz w:val="14"/>
    </w:rPr>
  </w:style>
  <w:style w:type="character" w:customStyle="1" w:styleId="Heading2Char">
    <w:name w:val="Heading 2 Char"/>
    <w:basedOn w:val="DefaultParagraphFont"/>
    <w:link w:val="Heading2"/>
    <w:uiPriority w:val="9"/>
    <w:rsid w:val="00887C3D"/>
    <w:rPr>
      <w:rFonts w:ascii="Frutiger LT Com 45 Light" w:eastAsiaTheme="majorEastAsia" w:hAnsi="Frutiger LT Com 45 Light" w:cstheme="majorBidi"/>
      <w:b/>
      <w:color w:val="003764"/>
      <w:sz w:val="32"/>
      <w:szCs w:val="26"/>
      <w:lang w:val="en-US"/>
    </w:rPr>
  </w:style>
  <w:style w:type="character" w:customStyle="1" w:styleId="Heading3Char">
    <w:name w:val="Heading 3 Char"/>
    <w:basedOn w:val="DefaultParagraphFont"/>
    <w:link w:val="Heading3"/>
    <w:uiPriority w:val="9"/>
    <w:rsid w:val="00887C3D"/>
    <w:rPr>
      <w:rFonts w:ascii="Frutiger LT Com 45 Light" w:eastAsiaTheme="majorEastAsia" w:hAnsi="Frutiger LT Com 45 Light" w:cstheme="majorBidi"/>
      <w:b/>
      <w:color w:val="003764"/>
      <w:szCs w:val="24"/>
      <w:lang w:val="en-US"/>
    </w:rPr>
  </w:style>
  <w:style w:type="table" w:styleId="TableGrid">
    <w:name w:val="Table Grid"/>
    <w:basedOn w:val="TableNormal"/>
    <w:uiPriority w:val="39"/>
    <w:rsid w:val="00F70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2C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2CB3"/>
    <w:rPr>
      <w:rFonts w:ascii="Segoe UI" w:hAnsi="Segoe UI" w:cs="Segoe UI"/>
      <w:sz w:val="18"/>
      <w:szCs w:val="18"/>
    </w:rPr>
  </w:style>
  <w:style w:type="table" w:customStyle="1" w:styleId="TableGridLight1">
    <w:name w:val="Table Grid Light1"/>
    <w:basedOn w:val="TableNormal"/>
    <w:uiPriority w:val="40"/>
    <w:rsid w:val="00D333D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WSI-Table">
    <w:name w:val="WSI - Table"/>
    <w:basedOn w:val="TableNormal"/>
    <w:uiPriority w:val="99"/>
    <w:rsid w:val="00472F2E"/>
    <w:pPr>
      <w:spacing w:after="0" w:line="240" w:lineRule="auto"/>
    </w:pPr>
    <w:rPr>
      <w:rFonts w:ascii="Inria Serif" w:hAnsi="Inria Serif" w:cs="Times New Roman (Body CS)"/>
      <w:color w:val="000000" w:themeColor="text1"/>
      <w:sz w:val="16"/>
    </w:rPr>
    <w:tblPr>
      <w:tblStyleRowBandSize w:val="1"/>
      <w:tblBorders>
        <w:bottom w:val="single" w:sz="4" w:space="0" w:color="0084AD"/>
        <w:insideH w:val="single" w:sz="4" w:space="0" w:color="0084AD"/>
      </w:tblBorders>
      <w:tblCellMar>
        <w:top w:w="142" w:type="dxa"/>
        <w:left w:w="113" w:type="dxa"/>
        <w:bottom w:w="142" w:type="dxa"/>
        <w:right w:w="113" w:type="dxa"/>
      </w:tblCellMar>
    </w:tblPr>
    <w:trPr>
      <w:cantSplit/>
    </w:trPr>
    <w:tcPr>
      <w:shd w:val="clear" w:color="auto" w:fill="FFFFFF" w:themeFill="background1"/>
    </w:tcPr>
    <w:tblStylePr w:type="firstRow">
      <w:pPr>
        <w:wordWrap/>
        <w:spacing w:beforeLines="0" w:before="0" w:beforeAutospacing="0" w:afterLines="0" w:after="0" w:afterAutospacing="0"/>
      </w:pPr>
      <w:rPr>
        <w:rFonts w:ascii="Frutiger LT Com 65" w:hAnsi="Frutiger LT Com 65"/>
        <w:b/>
        <w:i w:val="0"/>
        <w:caps w:val="0"/>
        <w:smallCaps w:val="0"/>
        <w:color w:val="FFFFFF" w:themeColor="background1"/>
        <w:sz w:val="20"/>
      </w:rPr>
      <w:tblPr/>
      <w:trPr>
        <w:cantSplit w:val="0"/>
        <w:tblHeader/>
      </w:trPr>
      <w:tcPr>
        <w:tcBorders>
          <w:top w:val="nil"/>
          <w:left w:val="nil"/>
          <w:bottom w:val="nil"/>
          <w:right w:val="nil"/>
          <w:insideH w:val="nil"/>
          <w:insideV w:val="nil"/>
          <w:tl2br w:val="nil"/>
          <w:tr2bl w:val="nil"/>
        </w:tcBorders>
        <w:shd w:val="clear" w:color="auto" w:fill="0084AD"/>
        <w:tcMar>
          <w:top w:w="198" w:type="dxa"/>
          <w:left w:w="142" w:type="dxa"/>
          <w:bottom w:w="57" w:type="dxa"/>
          <w:right w:w="142" w:type="dxa"/>
        </w:tcMar>
      </w:tcPr>
    </w:tblStylePr>
  </w:style>
  <w:style w:type="numbering" w:customStyle="1" w:styleId="ListNumbers">
    <w:name w:val="ListNumbers"/>
    <w:uiPriority w:val="99"/>
    <w:rsid w:val="00EF6E85"/>
    <w:pPr>
      <w:numPr>
        <w:numId w:val="16"/>
      </w:numPr>
    </w:pPr>
  </w:style>
  <w:style w:type="paragraph" w:styleId="ListNumber4">
    <w:name w:val="List Number 4"/>
    <w:basedOn w:val="Normal"/>
    <w:uiPriority w:val="99"/>
    <w:semiHidden/>
    <w:unhideWhenUsed/>
    <w:rsid w:val="00D04BE0"/>
    <w:pPr>
      <w:numPr>
        <w:numId w:val="9"/>
      </w:numPr>
      <w:ind w:left="1208" w:hanging="357"/>
      <w:contextualSpacing/>
    </w:pPr>
  </w:style>
  <w:style w:type="character" w:styleId="Hyperlink">
    <w:name w:val="Hyperlink"/>
    <w:basedOn w:val="DefaultParagraphFont"/>
    <w:uiPriority w:val="99"/>
    <w:unhideWhenUsed/>
    <w:rsid w:val="00F729AF"/>
    <w:rPr>
      <w:color w:val="0563C1" w:themeColor="hyperlink"/>
      <w:u w:val="single"/>
    </w:rPr>
  </w:style>
  <w:style w:type="numbering" w:customStyle="1" w:styleId="ListBullets">
    <w:name w:val="ListBullets"/>
    <w:uiPriority w:val="99"/>
    <w:rsid w:val="001A554B"/>
    <w:pPr>
      <w:numPr>
        <w:numId w:val="15"/>
      </w:numPr>
    </w:pPr>
  </w:style>
  <w:style w:type="paragraph" w:styleId="ListNumber">
    <w:name w:val="List Number"/>
    <w:basedOn w:val="Normal"/>
    <w:uiPriority w:val="99"/>
    <w:unhideWhenUsed/>
    <w:qFormat/>
    <w:rsid w:val="00D04BE0"/>
    <w:pPr>
      <w:numPr>
        <w:numId w:val="16"/>
      </w:numPr>
      <w:contextualSpacing/>
    </w:pPr>
  </w:style>
  <w:style w:type="paragraph" w:styleId="ListBullet">
    <w:name w:val="List Bullet"/>
    <w:basedOn w:val="Normal"/>
    <w:uiPriority w:val="99"/>
    <w:unhideWhenUsed/>
    <w:qFormat/>
    <w:rsid w:val="008429C5"/>
    <w:pPr>
      <w:numPr>
        <w:numId w:val="15"/>
      </w:numPr>
      <w:contextualSpacing/>
    </w:pPr>
  </w:style>
  <w:style w:type="paragraph" w:styleId="ListBullet2">
    <w:name w:val="List Bullet 2"/>
    <w:basedOn w:val="Normal"/>
    <w:uiPriority w:val="99"/>
    <w:unhideWhenUsed/>
    <w:rsid w:val="00192D2B"/>
    <w:pPr>
      <w:numPr>
        <w:ilvl w:val="1"/>
        <w:numId w:val="15"/>
      </w:numPr>
      <w:contextualSpacing/>
    </w:pPr>
  </w:style>
  <w:style w:type="paragraph" w:styleId="ListBullet3">
    <w:name w:val="List Bullet 3"/>
    <w:basedOn w:val="Normal"/>
    <w:uiPriority w:val="99"/>
    <w:unhideWhenUsed/>
    <w:rsid w:val="00192D2B"/>
    <w:pPr>
      <w:numPr>
        <w:ilvl w:val="2"/>
        <w:numId w:val="15"/>
      </w:numPr>
      <w:ind w:left="851"/>
      <w:contextualSpacing/>
    </w:pPr>
  </w:style>
  <w:style w:type="paragraph" w:styleId="ListBullet4">
    <w:name w:val="List Bullet 4"/>
    <w:basedOn w:val="Normal"/>
    <w:uiPriority w:val="99"/>
    <w:unhideWhenUsed/>
    <w:rsid w:val="008429C5"/>
    <w:pPr>
      <w:numPr>
        <w:ilvl w:val="3"/>
        <w:numId w:val="15"/>
      </w:numPr>
      <w:ind w:left="1135"/>
      <w:contextualSpacing/>
    </w:pPr>
  </w:style>
  <w:style w:type="paragraph" w:styleId="ListBullet5">
    <w:name w:val="List Bullet 5"/>
    <w:basedOn w:val="Normal"/>
    <w:uiPriority w:val="99"/>
    <w:unhideWhenUsed/>
    <w:rsid w:val="008429C5"/>
    <w:pPr>
      <w:numPr>
        <w:ilvl w:val="4"/>
        <w:numId w:val="15"/>
      </w:numPr>
      <w:ind w:left="1418"/>
      <w:contextualSpacing/>
    </w:pPr>
  </w:style>
  <w:style w:type="paragraph" w:styleId="ListNumber2">
    <w:name w:val="List Number 2"/>
    <w:basedOn w:val="Normal"/>
    <w:uiPriority w:val="99"/>
    <w:unhideWhenUsed/>
    <w:rsid w:val="00D04BE0"/>
    <w:pPr>
      <w:numPr>
        <w:ilvl w:val="1"/>
        <w:numId w:val="16"/>
      </w:numPr>
      <w:contextualSpacing/>
    </w:pPr>
  </w:style>
  <w:style w:type="paragraph" w:styleId="ListNumber3">
    <w:name w:val="List Number 3"/>
    <w:basedOn w:val="Normal"/>
    <w:uiPriority w:val="99"/>
    <w:unhideWhenUsed/>
    <w:rsid w:val="00D04BE0"/>
    <w:pPr>
      <w:numPr>
        <w:ilvl w:val="2"/>
        <w:numId w:val="16"/>
      </w:numPr>
      <w:ind w:left="851"/>
      <w:contextualSpacing/>
    </w:pPr>
  </w:style>
  <w:style w:type="paragraph" w:styleId="ListNumber5">
    <w:name w:val="List Number 5"/>
    <w:basedOn w:val="Normal"/>
    <w:uiPriority w:val="99"/>
    <w:semiHidden/>
    <w:unhideWhenUsed/>
    <w:rsid w:val="00D04BE0"/>
    <w:pPr>
      <w:numPr>
        <w:numId w:val="10"/>
      </w:numPr>
      <w:ind w:left="1491" w:hanging="357"/>
      <w:contextualSpacing/>
    </w:pPr>
  </w:style>
  <w:style w:type="paragraph" w:styleId="FootnoteText">
    <w:name w:val="footnote text"/>
    <w:basedOn w:val="Normal"/>
    <w:link w:val="FootnoteTextChar"/>
    <w:uiPriority w:val="99"/>
    <w:semiHidden/>
    <w:unhideWhenUsed/>
    <w:rsid w:val="0003526B"/>
    <w:pPr>
      <w:spacing w:line="240" w:lineRule="auto"/>
      <w:contextualSpacing/>
    </w:pPr>
    <w:rPr>
      <w:sz w:val="16"/>
      <w:szCs w:val="20"/>
    </w:rPr>
  </w:style>
  <w:style w:type="character" w:customStyle="1" w:styleId="FootnoteTextChar">
    <w:name w:val="Footnote Text Char"/>
    <w:basedOn w:val="DefaultParagraphFont"/>
    <w:link w:val="FootnoteText"/>
    <w:uiPriority w:val="99"/>
    <w:semiHidden/>
    <w:rsid w:val="0003526B"/>
    <w:rPr>
      <w:rFonts w:ascii="Frutiger LT Com 45 Light" w:hAnsi="Frutiger LT Com 45 Light"/>
      <w:sz w:val="16"/>
      <w:szCs w:val="20"/>
    </w:rPr>
  </w:style>
  <w:style w:type="character" w:styleId="FootnoteReference">
    <w:name w:val="footnote reference"/>
    <w:basedOn w:val="DefaultParagraphFont"/>
    <w:uiPriority w:val="99"/>
    <w:semiHidden/>
    <w:unhideWhenUsed/>
    <w:rsid w:val="0003526B"/>
    <w:rPr>
      <w:rFonts w:ascii="Frutiger LT Com 45 Light" w:hAnsi="Frutiger LT Com 45 Light"/>
      <w:b w:val="0"/>
      <w:i w:val="0"/>
      <w:sz w:val="16"/>
      <w:vertAlign w:val="superscript"/>
    </w:rPr>
  </w:style>
  <w:style w:type="paragraph" w:styleId="TOC2">
    <w:name w:val="toc 2"/>
    <w:basedOn w:val="Normal"/>
    <w:next w:val="Normal"/>
    <w:autoRedefine/>
    <w:uiPriority w:val="39"/>
    <w:unhideWhenUsed/>
    <w:rsid w:val="00FA0688"/>
    <w:pPr>
      <w:numPr>
        <w:ilvl w:val="1"/>
        <w:numId w:val="19"/>
      </w:numPr>
      <w:tabs>
        <w:tab w:val="right" w:leader="dot" w:pos="9628"/>
      </w:tabs>
      <w:spacing w:before="80" w:after="0"/>
      <w:contextualSpacing/>
    </w:pPr>
  </w:style>
  <w:style w:type="paragraph" w:styleId="TOC1">
    <w:name w:val="toc 1"/>
    <w:basedOn w:val="Normal"/>
    <w:next w:val="Normal"/>
    <w:autoRedefine/>
    <w:uiPriority w:val="39"/>
    <w:unhideWhenUsed/>
    <w:rsid w:val="00D103CB"/>
    <w:pPr>
      <w:numPr>
        <w:numId w:val="19"/>
      </w:numPr>
      <w:spacing w:before="120" w:after="0"/>
      <w:contextualSpacing/>
    </w:pPr>
    <w:rPr>
      <w:rFonts w:cs="Times New Roman (Body CS)"/>
      <w:b/>
    </w:rPr>
  </w:style>
  <w:style w:type="paragraph" w:styleId="TOC3">
    <w:name w:val="toc 3"/>
    <w:basedOn w:val="Normal"/>
    <w:next w:val="Normal"/>
    <w:autoRedefine/>
    <w:uiPriority w:val="39"/>
    <w:unhideWhenUsed/>
    <w:rsid w:val="002D4A7A"/>
    <w:pPr>
      <w:numPr>
        <w:ilvl w:val="2"/>
        <w:numId w:val="19"/>
      </w:numPr>
      <w:spacing w:before="40" w:after="0"/>
      <w:contextualSpacing/>
    </w:pPr>
    <w:rPr>
      <w:i/>
      <w:sz w:val="18"/>
    </w:rPr>
  </w:style>
  <w:style w:type="numbering" w:customStyle="1" w:styleId="TOC">
    <w:name w:val="TOC"/>
    <w:uiPriority w:val="99"/>
    <w:rsid w:val="00264847"/>
    <w:pPr>
      <w:numPr>
        <w:numId w:val="18"/>
      </w:numPr>
    </w:pPr>
  </w:style>
  <w:style w:type="character" w:customStyle="1" w:styleId="Heading4Char">
    <w:name w:val="Heading 4 Char"/>
    <w:basedOn w:val="DefaultParagraphFont"/>
    <w:link w:val="Heading4"/>
    <w:uiPriority w:val="9"/>
    <w:rsid w:val="00006EFF"/>
    <w:rPr>
      <w:rFonts w:ascii="Frutiger LT Com 45 Light" w:eastAsiaTheme="majorEastAsia" w:hAnsi="Frutiger LT Com 45 Light" w:cstheme="majorBidi"/>
      <w:b/>
      <w:caps/>
      <w:color w:val="000000" w:themeColor="text1"/>
      <w:szCs w:val="24"/>
    </w:rPr>
  </w:style>
  <w:style w:type="character" w:customStyle="1" w:styleId="Heading5Char">
    <w:name w:val="Heading 5 Char"/>
    <w:basedOn w:val="DefaultParagraphFont"/>
    <w:link w:val="Heading5"/>
    <w:uiPriority w:val="9"/>
    <w:rsid w:val="00006EFF"/>
    <w:rPr>
      <w:rFonts w:ascii="Frutiger LT Com 45 Light" w:eastAsiaTheme="majorEastAsia" w:hAnsi="Frutiger LT Com 45 Light" w:cstheme="majorBidi"/>
      <w:b/>
      <w:caps/>
      <w:color w:val="000000" w:themeColor="text1"/>
      <w:szCs w:val="24"/>
    </w:rPr>
  </w:style>
  <w:style w:type="table" w:styleId="PlainTable4">
    <w:name w:val="Plain Table 4"/>
    <w:basedOn w:val="TableNormal"/>
    <w:uiPriority w:val="44"/>
    <w:rsid w:val="0056462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56462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183B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183BC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183BC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183BC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83BCA"/>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83BCA"/>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0836"/>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paragraph" w:styleId="ListParagraph">
    <w:name w:val="List Paragraph"/>
    <w:basedOn w:val="Normal"/>
    <w:uiPriority w:val="34"/>
    <w:rsid w:val="00782FB5"/>
    <w:pPr>
      <w:ind w:left="720"/>
      <w:contextualSpacing/>
    </w:pPr>
  </w:style>
  <w:style w:type="paragraph" w:styleId="Subtitle">
    <w:name w:val="Subtitle"/>
    <w:basedOn w:val="Normal"/>
    <w:next w:val="Normal"/>
    <w:link w:val="SubtitleChar"/>
    <w:uiPriority w:val="11"/>
    <w:rsid w:val="00D103CB"/>
    <w:pPr>
      <w:keepNext/>
      <w:keepLines/>
      <w:numPr>
        <w:ilvl w:val="1"/>
      </w:numPr>
      <w:snapToGrid w:val="0"/>
      <w:spacing w:before="240" w:after="0" w:line="620" w:lineRule="exact"/>
      <w:ind w:left="-142"/>
      <w:jc w:val="right"/>
    </w:pPr>
    <w:rPr>
      <w:rFonts w:ascii="Inria Serif" w:eastAsiaTheme="minorEastAsia" w:hAnsi="Inria Serif" w:cs="Times New Roman (Body CS)"/>
      <w:i/>
      <w:color w:val="8AE2D1"/>
      <w:sz w:val="56"/>
      <w:szCs w:val="64"/>
      <w:lang w:val="en-AU"/>
    </w:rPr>
  </w:style>
  <w:style w:type="character" w:customStyle="1" w:styleId="SubtitleChar">
    <w:name w:val="Subtitle Char"/>
    <w:basedOn w:val="DefaultParagraphFont"/>
    <w:link w:val="Subtitle"/>
    <w:uiPriority w:val="11"/>
    <w:rsid w:val="00D103CB"/>
    <w:rPr>
      <w:rFonts w:ascii="Inria Serif" w:eastAsiaTheme="minorEastAsia" w:hAnsi="Inria Serif" w:cs="Times New Roman (Body CS)"/>
      <w:i/>
      <w:color w:val="8AE2D1"/>
      <w:sz w:val="56"/>
      <w:szCs w:val="64"/>
      <w:lang w:val="en-AU"/>
    </w:rPr>
  </w:style>
  <w:style w:type="table" w:customStyle="1" w:styleId="WSI-Table1">
    <w:name w:val="WSI - Table1"/>
    <w:basedOn w:val="TableNormal"/>
    <w:uiPriority w:val="99"/>
    <w:rsid w:val="00887C3D"/>
    <w:pPr>
      <w:spacing w:after="0" w:line="240" w:lineRule="auto"/>
    </w:pPr>
    <w:rPr>
      <w:rFonts w:ascii="Frutiger LT Com 45 Light" w:hAnsi="Frutiger LT Com 45 Light"/>
      <w:color w:val="000000" w:themeColor="text1"/>
      <w:sz w:val="20"/>
    </w:rPr>
    <w:tblPr>
      <w:tblBorders>
        <w:top w:val="single" w:sz="8" w:space="0" w:color="003B5C"/>
        <w:left w:val="single" w:sz="8" w:space="0" w:color="003B5C"/>
        <w:bottom w:val="single" w:sz="8" w:space="0" w:color="003B5C"/>
        <w:right w:val="single" w:sz="8" w:space="0" w:color="003B5C"/>
        <w:insideH w:val="single" w:sz="8" w:space="0" w:color="003B5C"/>
        <w:insideV w:val="single" w:sz="8" w:space="0" w:color="003B5C"/>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Frutiger LT Com 45 Light" w:hAnsi="Frutiger LT Com 45 Light"/>
        <w:b/>
        <w:i w:val="0"/>
        <w:caps/>
        <w:smallCaps w:val="0"/>
        <w:color w:val="FFFFFF" w:themeColor="background1"/>
        <w:sz w:val="20"/>
      </w:rPr>
      <w:tblPr/>
      <w:tcPr>
        <w:tcBorders>
          <w:top w:val="single" w:sz="8" w:space="0" w:color="003B5C"/>
          <w:left w:val="single" w:sz="8" w:space="0" w:color="003B5C"/>
          <w:bottom w:val="single" w:sz="8" w:space="0" w:color="003B5C"/>
          <w:right w:val="single" w:sz="8" w:space="0" w:color="003B5C"/>
          <w:insideH w:val="single" w:sz="8" w:space="0" w:color="003B5C"/>
          <w:insideV w:val="single" w:sz="8" w:space="0" w:color="003B5C"/>
          <w:tl2br w:val="nil"/>
          <w:tr2bl w:val="nil"/>
        </w:tcBorders>
        <w:shd w:val="clear" w:color="auto" w:fill="003B5C"/>
      </w:tcPr>
    </w:tblStylePr>
  </w:style>
  <w:style w:type="paragraph" w:customStyle="1" w:styleId="DocumentTitle">
    <w:name w:val="Document Title"/>
    <w:basedOn w:val="Normal"/>
    <w:qFormat/>
    <w:rsid w:val="00887C3D"/>
    <w:rPr>
      <w:rFonts w:ascii="Inria Serif" w:hAnsi="Inria Serif"/>
      <w:b/>
      <w:color w:val="0084AD"/>
      <w:sz w:val="50"/>
      <w:szCs w:val="50"/>
    </w:rPr>
  </w:style>
  <w:style w:type="table" w:customStyle="1" w:styleId="TableGrid1">
    <w:name w:val="Table Grid1"/>
    <w:basedOn w:val="TableNormal"/>
    <w:next w:val="TableGrid"/>
    <w:uiPriority w:val="39"/>
    <w:rsid w:val="00D212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SI-Table2">
    <w:name w:val="WSI - Table2"/>
    <w:basedOn w:val="TableNormal"/>
    <w:uiPriority w:val="99"/>
    <w:rsid w:val="00453B91"/>
    <w:pPr>
      <w:spacing w:after="0" w:line="240" w:lineRule="auto"/>
    </w:pPr>
    <w:rPr>
      <w:rFonts w:ascii="Frutiger LT Com 45 Light" w:hAnsi="Frutiger LT Com 45 Light"/>
      <w:color w:val="000000" w:themeColor="text1"/>
      <w:sz w:val="20"/>
    </w:rPr>
    <w:tblPr>
      <w:tblBorders>
        <w:top w:val="single" w:sz="8" w:space="0" w:color="97D700"/>
        <w:left w:val="single" w:sz="8" w:space="0" w:color="97D700"/>
        <w:bottom w:val="single" w:sz="8" w:space="0" w:color="97D700"/>
        <w:right w:val="single" w:sz="8" w:space="0" w:color="97D700"/>
        <w:insideH w:val="single" w:sz="8" w:space="0" w:color="97D700"/>
        <w:insideV w:val="single" w:sz="8" w:space="0" w:color="97D700"/>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Frutiger LT Com 45 Light" w:hAnsi="Frutiger LT Com 45 Light"/>
        <w:b/>
        <w:i w:val="0"/>
        <w:caps/>
        <w:smallCaps w:val="0"/>
        <w:color w:val="FFFFFF" w:themeColor="background1"/>
        <w:sz w:val="20"/>
      </w:rPr>
      <w:tblPr/>
      <w:tcPr>
        <w:shd w:val="clear" w:color="auto" w:fill="97D70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143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20Stokie\Dropbox%20(WS%20Secretariat)\WS\Templates\NEW%20Brand\WSI_doc_cover_v4.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93577-F16E-4E5C-83F9-B340E3882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WSI_doc_cover_v4.0.dotx</Template>
  <TotalTime>0</TotalTime>
  <Pages>13</Pages>
  <Words>3826</Words>
  <Characters>21814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Stokie</dc:creator>
  <cp:keywords/>
  <dc:description/>
  <cp:lastModifiedBy>Luise Kuehnel</cp:lastModifiedBy>
  <cp:revision>3</cp:revision>
  <cp:lastPrinted>2018-11-29T12:08:00Z</cp:lastPrinted>
  <dcterms:created xsi:type="dcterms:W3CDTF">2019-07-30T14:20:00Z</dcterms:created>
  <dcterms:modified xsi:type="dcterms:W3CDTF">2019-09-03T06:59:00Z</dcterms:modified>
</cp:coreProperties>
</file>