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64AF4" w14:textId="70B6B75D" w:rsidR="00F83DBE" w:rsidRDefault="00F83DBE" w:rsidP="00313492">
      <w:pPr>
        <w:pStyle w:val="Title"/>
      </w:pPr>
      <w:r>
        <w:t xml:space="preserve">Plumbing </w:t>
      </w:r>
      <w:r w:rsidR="00EC2F7E">
        <w:t>and</w:t>
      </w:r>
      <w:r>
        <w:t xml:space="preserve"> Heating </w:t>
      </w:r>
    </w:p>
    <w:p w14:paraId="53F67491" w14:textId="77777777" w:rsidR="00F83DBE" w:rsidRDefault="00F83DBE" w:rsidP="00F83DBE">
      <w:pPr>
        <w:rPr>
          <w:lang w:val="en-AU"/>
        </w:rPr>
      </w:pPr>
    </w:p>
    <w:p w14:paraId="30E2B751" w14:textId="77777777" w:rsidR="00F83DBE" w:rsidRPr="00F83DBE" w:rsidRDefault="00F83DBE" w:rsidP="00F83DBE">
      <w:pPr>
        <w:rPr>
          <w:lang w:val="en-AU"/>
        </w:rPr>
      </w:pPr>
    </w:p>
    <w:p w14:paraId="049F73B3" w14:textId="77777777" w:rsidR="006E26EF" w:rsidRPr="001172EF" w:rsidRDefault="001C2B30" w:rsidP="00313492">
      <w:pPr>
        <w:pStyle w:val="Title"/>
      </w:pPr>
      <w:r w:rsidRPr="001C2B30">
        <w:t>Test Project</w:t>
      </w:r>
      <w:r w:rsidR="007B1807">
        <w:br/>
      </w:r>
      <w:r w:rsidRPr="001C2B30">
        <w:t xml:space="preserve"> </w:t>
      </w:r>
    </w:p>
    <w:p w14:paraId="74264243" w14:textId="747BC59C" w:rsidR="00A77E62" w:rsidRPr="001172EF" w:rsidRDefault="001C2B30" w:rsidP="00313492">
      <w:pPr>
        <w:pStyle w:val="Subtitle"/>
      </w:pPr>
      <w:r w:rsidRPr="001C2B30">
        <w:t>WSC2015_TP</w:t>
      </w:r>
      <w:r w:rsidR="005341C7">
        <w:t>15</w:t>
      </w:r>
      <w:r w:rsidRPr="001C2B30">
        <w:t>_</w:t>
      </w:r>
      <w:r w:rsidR="00EC2F7E">
        <w:t>actual</w:t>
      </w:r>
    </w:p>
    <w:p w14:paraId="7AC8F2EE" w14:textId="77777777" w:rsidR="008827AA" w:rsidRDefault="008827AA" w:rsidP="001C2B30">
      <w:pPr>
        <w:rPr>
          <w:lang w:val="en-AU"/>
        </w:rPr>
      </w:pPr>
    </w:p>
    <w:p w14:paraId="0A1C9890" w14:textId="77777777" w:rsidR="008827AA" w:rsidRDefault="008827AA" w:rsidP="001C2B30">
      <w:pPr>
        <w:rPr>
          <w:lang w:val="en-AU"/>
        </w:rPr>
      </w:pPr>
    </w:p>
    <w:p w14:paraId="061588C9" w14:textId="77777777" w:rsidR="008827AA" w:rsidRDefault="008827AA" w:rsidP="001C2B30">
      <w:pPr>
        <w:rPr>
          <w:lang w:val="en-AU"/>
        </w:rPr>
      </w:pPr>
    </w:p>
    <w:p w14:paraId="032D2A8A" w14:textId="77777777" w:rsidR="001C2B30" w:rsidRPr="008827AA" w:rsidRDefault="001C2B30" w:rsidP="001C2B30">
      <w:pPr>
        <w:rPr>
          <w:sz w:val="28"/>
          <w:szCs w:val="28"/>
          <w:lang w:val="en-AU"/>
        </w:rPr>
      </w:pPr>
      <w:r w:rsidRPr="008827AA">
        <w:rPr>
          <w:sz w:val="28"/>
          <w:szCs w:val="28"/>
          <w:lang w:val="en-AU"/>
        </w:rPr>
        <w:t>Submitted by:</w:t>
      </w:r>
    </w:p>
    <w:p w14:paraId="76C5A75A" w14:textId="77777777" w:rsidR="001C2B30" w:rsidRPr="008827AA" w:rsidRDefault="001C2B30" w:rsidP="001C2B30">
      <w:pPr>
        <w:rPr>
          <w:sz w:val="28"/>
          <w:szCs w:val="28"/>
          <w:lang w:val="en-AU"/>
        </w:rPr>
      </w:pPr>
      <w:r w:rsidRPr="008827AA">
        <w:rPr>
          <w:sz w:val="28"/>
          <w:szCs w:val="28"/>
          <w:lang w:val="en-AU"/>
        </w:rPr>
        <w:t xml:space="preserve">Name: </w:t>
      </w:r>
      <w:r w:rsidR="006E2226">
        <w:rPr>
          <w:sz w:val="28"/>
          <w:szCs w:val="28"/>
          <w:lang w:val="en-AU"/>
        </w:rPr>
        <w:t>Paul Dodds</w:t>
      </w:r>
    </w:p>
    <w:p w14:paraId="17B222E2" w14:textId="77777777" w:rsidR="004B6219" w:rsidRPr="008827AA" w:rsidRDefault="001C2B30" w:rsidP="001C2B30">
      <w:pPr>
        <w:rPr>
          <w:sz w:val="28"/>
          <w:szCs w:val="28"/>
          <w:lang w:val="en-AU"/>
        </w:rPr>
      </w:pPr>
      <w:r w:rsidRPr="008827AA">
        <w:rPr>
          <w:sz w:val="28"/>
          <w:szCs w:val="28"/>
          <w:lang w:val="en-AU"/>
        </w:rPr>
        <w:t xml:space="preserve">Member country/region: </w:t>
      </w:r>
      <w:r w:rsidR="006E2226">
        <w:rPr>
          <w:sz w:val="28"/>
          <w:szCs w:val="28"/>
          <w:lang w:val="en-AU"/>
        </w:rPr>
        <w:t>United Kingdom</w:t>
      </w:r>
    </w:p>
    <w:p w14:paraId="27F0F3F9" w14:textId="77777777" w:rsidR="001C2B30" w:rsidRDefault="001C2B30" w:rsidP="001C2B30">
      <w:pPr>
        <w:rPr>
          <w:lang w:val="en-AU"/>
        </w:rPr>
      </w:pPr>
    </w:p>
    <w:p w14:paraId="61CC4FF4" w14:textId="77777777" w:rsidR="008827AA" w:rsidRDefault="008827AA" w:rsidP="001C2B30">
      <w:pPr>
        <w:rPr>
          <w:lang w:val="en-AU"/>
        </w:rPr>
      </w:pPr>
    </w:p>
    <w:p w14:paraId="76241BD4" w14:textId="77777777" w:rsidR="001C2B30" w:rsidRPr="001C2B30" w:rsidRDefault="001C2B30" w:rsidP="001C2B30">
      <w:pPr>
        <w:rPr>
          <w:lang w:val="en-AU"/>
        </w:rPr>
      </w:pPr>
      <w:r w:rsidRPr="001C2B30">
        <w:rPr>
          <w:lang w:val="en-AU"/>
        </w:rPr>
        <w:t xml:space="preserve"> </w:t>
      </w:r>
    </w:p>
    <w:p w14:paraId="624C8C33" w14:textId="77777777" w:rsidR="001C2B30" w:rsidRPr="007F212B" w:rsidRDefault="001C2B30" w:rsidP="001C2B30">
      <w:pPr>
        <w:pStyle w:val="ListBullet"/>
        <w:rPr>
          <w:lang w:val="en-AU"/>
        </w:rPr>
        <w:sectPr w:rsidR="001C2B30" w:rsidRPr="007F212B" w:rsidSect="001C5F88">
          <w:headerReference w:type="default" r:id="rId8"/>
          <w:footerReference w:type="default" r:id="rId9"/>
          <w:headerReference w:type="first" r:id="rId10"/>
          <w:footerReference w:type="first" r:id="rId11"/>
          <w:pgSz w:w="11906" w:h="16838" w:code="9"/>
          <w:pgMar w:top="1985" w:right="1134" w:bottom="1985" w:left="1134" w:header="567" w:footer="567" w:gutter="0"/>
          <w:cols w:space="708"/>
          <w:titlePg/>
          <w:docGrid w:linePitch="360"/>
        </w:sectPr>
      </w:pPr>
    </w:p>
    <w:p w14:paraId="2DAB67DB" w14:textId="77777777" w:rsidR="001E4FDC" w:rsidRPr="008A3942" w:rsidRDefault="001C2B30" w:rsidP="0051761D">
      <w:pPr>
        <w:pStyle w:val="Heading2"/>
      </w:pPr>
      <w:r w:rsidRPr="001C2B30">
        <w:lastRenderedPageBreak/>
        <w:t>Introduction to Test Project documentation</w:t>
      </w:r>
    </w:p>
    <w:p w14:paraId="23BC028B" w14:textId="77777777" w:rsidR="007F212B" w:rsidRPr="007F212B" w:rsidRDefault="001C2B30" w:rsidP="007F212B">
      <w:pPr>
        <w:pStyle w:val="Heading2"/>
      </w:pPr>
      <w:r w:rsidRPr="001C2B30">
        <w:t>Contents</w:t>
      </w:r>
    </w:p>
    <w:p w14:paraId="4E41D3EF" w14:textId="77777777" w:rsidR="001C2B30" w:rsidRDefault="001C2B30" w:rsidP="001C2B30">
      <w:r>
        <w:t>This Test Project proposal consists of the following documentation/files:</w:t>
      </w:r>
    </w:p>
    <w:p w14:paraId="2D26B130" w14:textId="6FA14725" w:rsidR="001C2B30" w:rsidRDefault="001C2B30" w:rsidP="001C2B30">
      <w:r>
        <w:t>WSC2015_TP</w:t>
      </w:r>
      <w:r w:rsidR="007B1807">
        <w:t>15</w:t>
      </w:r>
      <w:r>
        <w:t>_</w:t>
      </w:r>
      <w:r w:rsidR="007B1807">
        <w:t>UK</w:t>
      </w:r>
      <w:r>
        <w:t>_EN.doc</w:t>
      </w:r>
      <w:r w:rsidR="007B1807">
        <w:t>x</w:t>
      </w:r>
      <w:r>
        <w:tab/>
      </w:r>
    </w:p>
    <w:p w14:paraId="1E8D8EEA" w14:textId="69C5BF35" w:rsidR="00C675FA" w:rsidRDefault="00C675FA" w:rsidP="001C2B30">
      <w:r>
        <w:t>WSC2015_TP15_UK_EN order form.docx</w:t>
      </w:r>
      <w:r>
        <w:tab/>
      </w:r>
    </w:p>
    <w:p w14:paraId="7DE72F46" w14:textId="2AADDAFA" w:rsidR="00A96AFC" w:rsidRDefault="001C2B30" w:rsidP="001C2B30">
      <w:r>
        <w:t>WSC2015_</w:t>
      </w:r>
      <w:r w:rsidR="007D4DA3">
        <w:t xml:space="preserve">TP12_BR_02_EN.pdf </w:t>
      </w:r>
      <w:r w:rsidR="007D4DA3">
        <w:tab/>
      </w:r>
      <w:r>
        <w:t xml:space="preserve"> </w:t>
      </w:r>
      <w:r w:rsidR="009E081B">
        <w:t xml:space="preserve">A2 </w:t>
      </w:r>
      <w:r w:rsidR="007D4DA3">
        <w:t>Drawing Scale 1:20</w:t>
      </w:r>
    </w:p>
    <w:p w14:paraId="2BAEDB68" w14:textId="2E84D763" w:rsidR="00C86514" w:rsidRDefault="00C86514" w:rsidP="001C2B30">
      <w:r>
        <w:tab/>
      </w:r>
      <w:r>
        <w:tab/>
      </w:r>
      <w:r>
        <w:tab/>
      </w:r>
      <w:r>
        <w:tab/>
      </w:r>
      <w:r>
        <w:tab/>
        <w:t xml:space="preserve"> A3 Details Drawing (Not to Scale)</w:t>
      </w:r>
    </w:p>
    <w:p w14:paraId="1EBA93F0" w14:textId="77777777" w:rsidR="001C2B30" w:rsidRDefault="001C2B30" w:rsidP="001C2B30">
      <w:pPr>
        <w:pStyle w:val="Heading2"/>
      </w:pPr>
      <w:r w:rsidRPr="001C2B30">
        <w:t xml:space="preserve">Introduction </w:t>
      </w:r>
    </w:p>
    <w:p w14:paraId="76CA2537" w14:textId="2A779155" w:rsidR="007F212B" w:rsidRDefault="00F83DBE" w:rsidP="001C2B30">
      <w:r>
        <w:t xml:space="preserve">The </w:t>
      </w:r>
      <w:r w:rsidR="00EC2F7E">
        <w:t>T</w:t>
      </w:r>
      <w:r>
        <w:t xml:space="preserve">est </w:t>
      </w:r>
      <w:r w:rsidR="00EC2F7E">
        <w:t>P</w:t>
      </w:r>
      <w:r>
        <w:t>roject for Worldskills Sao Paulo 2015 presents the install</w:t>
      </w:r>
      <w:r w:rsidR="002E6E1E">
        <w:t xml:space="preserve">ation typical </w:t>
      </w:r>
      <w:r>
        <w:t>systems</w:t>
      </w:r>
      <w:r w:rsidR="002E6E1E">
        <w:t xml:space="preserve"> installed in a domestic dwelling </w:t>
      </w:r>
      <w:r>
        <w:t>on a pre- fabricated structure</w:t>
      </w:r>
      <w:r w:rsidR="002E6E1E">
        <w:t>, the installation includes:-</w:t>
      </w:r>
      <w:r w:rsidR="004E5913">
        <w:br/>
      </w:r>
    </w:p>
    <w:p w14:paraId="26329838" w14:textId="77777777" w:rsidR="004E5913" w:rsidRDefault="004E5913" w:rsidP="004E5913">
      <w:r>
        <w:t>Ordering Materials for the task</w:t>
      </w:r>
    </w:p>
    <w:p w14:paraId="6E9FE5AB" w14:textId="34D7E643" w:rsidR="004E5913" w:rsidRDefault="004E5913" w:rsidP="004E5913">
      <w:r>
        <w:t xml:space="preserve">Module 1 </w:t>
      </w:r>
      <w:r>
        <w:t>Sanitation System</w:t>
      </w:r>
      <w:r w:rsidRPr="004E5913">
        <w:t xml:space="preserve"> </w:t>
      </w:r>
      <w:r>
        <w:t>Installation of Sanitary Appliances</w:t>
      </w:r>
    </w:p>
    <w:p w14:paraId="3726E2E4" w14:textId="7C9729DF" w:rsidR="00F83DBE" w:rsidRDefault="004E5913" w:rsidP="001C2B30">
      <w:r>
        <w:t xml:space="preserve">Module 2 </w:t>
      </w:r>
      <w:r w:rsidR="00F83DBE">
        <w:t>Hot and Cold Water System</w:t>
      </w:r>
      <w:r w:rsidR="002E6E1E">
        <w:t>s</w:t>
      </w:r>
    </w:p>
    <w:p w14:paraId="69DB08B6" w14:textId="7579DED8" w:rsidR="002E6E1E" w:rsidRDefault="004E5913" w:rsidP="001C2B30">
      <w:r>
        <w:t xml:space="preserve">Module 2 </w:t>
      </w:r>
      <w:r w:rsidR="00EC2F7E">
        <w:t>and</w:t>
      </w:r>
      <w:r>
        <w:t xml:space="preserve"> 4 </w:t>
      </w:r>
      <w:r w:rsidR="002E6E1E">
        <w:t>Gas System</w:t>
      </w:r>
    </w:p>
    <w:p w14:paraId="3A81AE2C" w14:textId="55A4B3A6" w:rsidR="00F83DBE" w:rsidRDefault="00F83DBE" w:rsidP="001C2B30">
      <w:r>
        <w:t>Heating System including U</w:t>
      </w:r>
      <w:r>
        <w:t>nder Floor Heating</w:t>
      </w:r>
      <w:r w:rsidR="002E6E1E">
        <w:t xml:space="preserve"> </w:t>
      </w:r>
      <w:r w:rsidR="00EC2F7E">
        <w:t>and</w:t>
      </w:r>
      <w:r w:rsidR="002E6E1E">
        <w:t xml:space="preserve"> Towel rail </w:t>
      </w:r>
    </w:p>
    <w:p w14:paraId="5258A630" w14:textId="74F738D1" w:rsidR="002E6E1E" w:rsidRDefault="002E6E1E" w:rsidP="001C2B30">
      <w:r>
        <w:t>Live Installation of sanitary appliance as a repair/replacement including commissioning.</w:t>
      </w:r>
    </w:p>
    <w:p w14:paraId="5F3B09B0" w14:textId="77777777" w:rsidR="002E6E1E" w:rsidRDefault="002E6E1E" w:rsidP="001C2B30">
      <w:r>
        <w:t xml:space="preserve">The project developed will be assessed using integrated assessment which will include objective criterion and the introduction of the new assessment methodology of Judgement, there will be </w:t>
      </w:r>
      <w:r w:rsidRPr="002E6E1E">
        <w:rPr>
          <w:b/>
        </w:rPr>
        <w:t>no</w:t>
      </w:r>
      <w:r>
        <w:t xml:space="preserve"> subjective marking.</w:t>
      </w:r>
    </w:p>
    <w:p w14:paraId="76EF8BF6" w14:textId="77777777" w:rsidR="001C2B30" w:rsidRDefault="001C2B30" w:rsidP="001C2B30">
      <w:pPr>
        <w:pStyle w:val="Heading2"/>
      </w:pPr>
      <w:r w:rsidRPr="001C2B30">
        <w:t>Description of project and tasks</w:t>
      </w:r>
    </w:p>
    <w:p w14:paraId="5ED95334" w14:textId="705F2A76" w:rsidR="0068739B" w:rsidRDefault="002E6E1E" w:rsidP="001C2B30">
      <w:r w:rsidRPr="002E6E1E">
        <w:t xml:space="preserve">The </w:t>
      </w:r>
      <w:r w:rsidR="00EC2F7E">
        <w:t>Test P</w:t>
      </w:r>
      <w:r w:rsidRPr="002E6E1E">
        <w:t>roject consists of a number of tasks that ne</w:t>
      </w:r>
      <w:r>
        <w:t>e</w:t>
      </w:r>
      <w:r w:rsidRPr="002E6E1E">
        <w:t xml:space="preserve">d to be </w:t>
      </w:r>
      <w:r>
        <w:t>completed within a 21hr timescale</w:t>
      </w:r>
    </w:p>
    <w:p w14:paraId="5259CF07" w14:textId="77777777" w:rsidR="002E6E1E" w:rsidRDefault="002E6E1E" w:rsidP="001C2B30">
      <w:r>
        <w:t>The order for completion is as follows:-</w:t>
      </w:r>
    </w:p>
    <w:p w14:paraId="5A6810EA" w14:textId="68FB43C2" w:rsidR="002E6E1E" w:rsidRDefault="002E6E1E" w:rsidP="00CA3772">
      <w:pPr>
        <w:pStyle w:val="ListParagraph"/>
        <w:numPr>
          <w:ilvl w:val="0"/>
          <w:numId w:val="22"/>
        </w:numPr>
      </w:pPr>
      <w:r>
        <w:t xml:space="preserve">Design of towel rail to given parameters and the ordering of the material for the Towel Rail </w:t>
      </w:r>
      <w:r w:rsidR="00906291">
        <w:t xml:space="preserve"> </w:t>
      </w:r>
    </w:p>
    <w:p w14:paraId="655DC4E3" w14:textId="2FF294F3" w:rsidR="00906291" w:rsidRDefault="00906291" w:rsidP="00CA3772">
      <w:pPr>
        <w:pStyle w:val="ListParagraph"/>
        <w:numPr>
          <w:ilvl w:val="0"/>
          <w:numId w:val="22"/>
        </w:numPr>
      </w:pPr>
      <w:r>
        <w:t>Ordering of mater</w:t>
      </w:r>
      <w:r w:rsidR="00C73455">
        <w:t xml:space="preserve">ials for completion of Module </w:t>
      </w:r>
      <w:r>
        <w:t xml:space="preserve">2 &amp;3  - </w:t>
      </w:r>
    </w:p>
    <w:p w14:paraId="7D20E399" w14:textId="77777777" w:rsidR="00906291" w:rsidRDefault="00906291" w:rsidP="00CA3772">
      <w:pPr>
        <w:pStyle w:val="ListParagraph"/>
        <w:numPr>
          <w:ilvl w:val="0"/>
          <w:numId w:val="22"/>
        </w:numPr>
      </w:pPr>
      <w:r>
        <w:t xml:space="preserve">Installation of Towel Rail (module 3) </w:t>
      </w:r>
    </w:p>
    <w:p w14:paraId="724ACB4D" w14:textId="77777777" w:rsidR="00C73455" w:rsidRDefault="00C73455" w:rsidP="00C73455">
      <w:pPr>
        <w:pStyle w:val="ListParagraph"/>
        <w:numPr>
          <w:ilvl w:val="0"/>
          <w:numId w:val="22"/>
        </w:numPr>
      </w:pPr>
      <w:r>
        <w:t>Installation of Module 3 to be handed over end of Day 2</w:t>
      </w:r>
    </w:p>
    <w:p w14:paraId="5EB18548" w14:textId="77777777" w:rsidR="00C73455" w:rsidRDefault="00C73455" w:rsidP="00C73455">
      <w:pPr>
        <w:pStyle w:val="ListParagraph"/>
        <w:numPr>
          <w:ilvl w:val="0"/>
          <w:numId w:val="22"/>
        </w:numPr>
      </w:pPr>
      <w:r>
        <w:t>Installation of Module 2 to be handed over end of Day 3</w:t>
      </w:r>
    </w:p>
    <w:p w14:paraId="2FD7E474" w14:textId="7EA53106" w:rsidR="00906291" w:rsidRDefault="00906291" w:rsidP="00CA3772">
      <w:pPr>
        <w:pStyle w:val="ListParagraph"/>
        <w:numPr>
          <w:ilvl w:val="0"/>
          <w:numId w:val="22"/>
        </w:numPr>
      </w:pPr>
      <w:r>
        <w:t xml:space="preserve">Installation of Module 1 to be handed over to customer end of Day </w:t>
      </w:r>
      <w:r w:rsidR="00C73455">
        <w:t>4</w:t>
      </w:r>
    </w:p>
    <w:p w14:paraId="03DD0634" w14:textId="77777777" w:rsidR="00906291" w:rsidRPr="00906291" w:rsidRDefault="00906291" w:rsidP="00CA3772">
      <w:pPr>
        <w:pStyle w:val="ListParagraph"/>
        <w:numPr>
          <w:ilvl w:val="0"/>
          <w:numId w:val="22"/>
        </w:numPr>
      </w:pPr>
      <w:r w:rsidRPr="00906291">
        <w:t xml:space="preserve">Installation of Module </w:t>
      </w:r>
      <w:r>
        <w:t>4</w:t>
      </w:r>
      <w:r w:rsidRPr="00906291">
        <w:t xml:space="preserve"> to be handed over end of Day </w:t>
      </w:r>
      <w:r>
        <w:t>4</w:t>
      </w:r>
    </w:p>
    <w:p w14:paraId="5143A6C0" w14:textId="44E46AD4" w:rsidR="0068739B" w:rsidRDefault="00906291" w:rsidP="00CA3772">
      <w:pPr>
        <w:pStyle w:val="ListParagraph"/>
        <w:numPr>
          <w:ilvl w:val="0"/>
          <w:numId w:val="22"/>
        </w:numPr>
      </w:pPr>
      <w:r>
        <w:t>During working time of Day 1,2, and 3 a live installation to be completed</w:t>
      </w:r>
      <w:r w:rsidR="00F94681">
        <w:t xml:space="preserve"> </w:t>
      </w:r>
      <w:r w:rsidR="00C73455">
        <w:t>–</w:t>
      </w:r>
      <w:r w:rsidR="00F94681">
        <w:t xml:space="preserve"> </w:t>
      </w:r>
      <w:r w:rsidR="00C73455">
        <w:t xml:space="preserve">Max </w:t>
      </w:r>
      <w:r w:rsidR="00F94681">
        <w:t xml:space="preserve">2hr </w:t>
      </w:r>
      <w:r w:rsidR="00C73455">
        <w:t>(Possible to return to workstation after 1hr if Live task complete)</w:t>
      </w:r>
      <w:r w:rsidR="0068739B">
        <w:br w:type="page"/>
      </w:r>
    </w:p>
    <w:p w14:paraId="474EFD48" w14:textId="5A77F288" w:rsidR="00F94681" w:rsidRDefault="0068739B" w:rsidP="00F94681">
      <w:r w:rsidRPr="00EC2F7E">
        <w:rPr>
          <w:rStyle w:val="Heading2Char"/>
        </w:rPr>
        <w:lastRenderedPageBreak/>
        <w:t>Instructions to the Competitor</w:t>
      </w:r>
      <w:r w:rsidR="00F05C73" w:rsidRPr="00EC2F7E">
        <w:rPr>
          <w:rStyle w:val="Heading2Char"/>
        </w:rPr>
        <w:br/>
      </w:r>
      <w:r w:rsidR="00F94681" w:rsidRPr="002E6E1E">
        <w:t xml:space="preserve">The </w:t>
      </w:r>
      <w:r w:rsidR="00EC2F7E">
        <w:t>Test Project</w:t>
      </w:r>
      <w:r w:rsidR="00F94681" w:rsidRPr="002E6E1E">
        <w:t xml:space="preserve"> consists of a number of tasks that ne</w:t>
      </w:r>
      <w:r w:rsidR="00F94681">
        <w:t>e</w:t>
      </w:r>
      <w:r w:rsidR="00F94681" w:rsidRPr="002E6E1E">
        <w:t xml:space="preserve">d to be </w:t>
      </w:r>
      <w:r w:rsidR="00F94681">
        <w:t>completed within a 21hr timescale</w:t>
      </w:r>
      <w:r w:rsidR="00F05C73">
        <w:t xml:space="preserve"> with </w:t>
      </w:r>
      <w:r w:rsidR="002B0E77">
        <w:t>deadlines</w:t>
      </w:r>
      <w:r w:rsidR="00F05C73">
        <w:t xml:space="preserve"> for the handover of work </w:t>
      </w:r>
      <w:r w:rsidR="002B0E77">
        <w:t>in stages for Assessment</w:t>
      </w:r>
      <w:r w:rsidR="00F05C73">
        <w:t>.</w:t>
      </w:r>
      <w:r w:rsidR="00F05C73">
        <w:br/>
      </w:r>
      <w:r w:rsidR="00F94681">
        <w:t>The order for completion is as follows:</w:t>
      </w:r>
      <w:r w:rsidR="004E5913">
        <w:br/>
      </w:r>
    </w:p>
    <w:p w14:paraId="0EF58E04" w14:textId="0CD06168" w:rsidR="0048323D" w:rsidRPr="0048323D" w:rsidRDefault="00F94681" w:rsidP="0048323D">
      <w:pPr>
        <w:pStyle w:val="ListParagraph"/>
        <w:numPr>
          <w:ilvl w:val="0"/>
          <w:numId w:val="23"/>
        </w:numPr>
        <w:rPr>
          <w:b/>
        </w:rPr>
      </w:pPr>
      <w:r w:rsidRPr="00F05C73">
        <w:t xml:space="preserve">Design of towel rail to given parameters and the ordering of the material for the Towel </w:t>
      </w:r>
      <w:r w:rsidR="00EE18B8" w:rsidRPr="00F05C73">
        <w:t xml:space="preserve">Rail </w:t>
      </w:r>
      <w:r w:rsidR="002B0E77">
        <w:t>(Max 1hr</w:t>
      </w:r>
      <w:r w:rsidR="004E5913">
        <w:t xml:space="preserve"> at this point material order to be handed in</w:t>
      </w:r>
      <w:r w:rsidR="00DA4ACE">
        <w:t>. If additional time is required see no</w:t>
      </w:r>
      <w:r w:rsidR="00EC26F0">
        <w:t>te below in relation to Task A and</w:t>
      </w:r>
      <w:bookmarkStart w:id="0" w:name="_GoBack"/>
      <w:bookmarkEnd w:id="0"/>
      <w:r w:rsidR="00DA4ACE">
        <w:t xml:space="preserve"> B)</w:t>
      </w:r>
      <w:r w:rsidR="002B0E77">
        <w:t>)</w:t>
      </w:r>
      <w:r w:rsidR="00F05C73">
        <w:br/>
      </w:r>
      <w:r w:rsidRPr="00F94681">
        <w:t>You are required to design a towel rail using 15mm copper pipe to</w:t>
      </w:r>
      <w:r>
        <w:t xml:space="preserve"> given design require</w:t>
      </w:r>
      <w:r w:rsidR="00DA4ACE">
        <w:t>ments of the customer they are:</w:t>
      </w:r>
      <w:r w:rsidR="00F05C73">
        <w:br/>
      </w:r>
      <w:r w:rsidRPr="007D4DA3">
        <w:t>Given the design parameter of 15mm pipe emitt</w:t>
      </w:r>
      <w:r w:rsidRPr="00EC2F7E">
        <w:t>ing</w:t>
      </w:r>
      <w:r w:rsidR="00E10DCA" w:rsidRPr="00EC2F7E">
        <w:t xml:space="preserve"> </w:t>
      </w:r>
      <w:r w:rsidR="00F81B8D" w:rsidRPr="00EC2F7E">
        <w:t xml:space="preserve">???? </w:t>
      </w:r>
      <w:r w:rsidR="00B82919" w:rsidRPr="00EC2F7E">
        <w:t>Watts/per metre and that the towel rail in total needs to emit</w:t>
      </w:r>
      <w:r w:rsidR="00F81B8D" w:rsidRPr="00EC2F7E">
        <w:t>???</w:t>
      </w:r>
      <w:r w:rsidR="00B82919" w:rsidRPr="00EC2F7E">
        <w:t>Watts</w:t>
      </w:r>
      <w:r w:rsidR="00F40A7E" w:rsidRPr="00EC2F7E">
        <w:t xml:space="preserve">. </w:t>
      </w:r>
      <w:r w:rsidR="00F81B8D" w:rsidRPr="00EC2F7E">
        <w:t>(The data ???? will be drawn prior to start of Module 4)</w:t>
      </w:r>
      <w:r w:rsidR="00F05C73">
        <w:br/>
      </w:r>
      <w:r w:rsidR="00F40A7E">
        <w:t>The design needs to be in 2D</w:t>
      </w:r>
      <w:r w:rsidR="002B0E77">
        <w:t xml:space="preserve"> or 3D Competitor choice</w:t>
      </w:r>
      <w:r w:rsidR="00F40A7E">
        <w:t xml:space="preserve"> and of a </w:t>
      </w:r>
      <w:r w:rsidR="002B0E77">
        <w:t>QUALITY</w:t>
      </w:r>
      <w:r w:rsidR="00F40A7E">
        <w:t xml:space="preserve"> that it could be constructed</w:t>
      </w:r>
      <w:r w:rsidR="00EC2F7E">
        <w:t>/</w:t>
      </w:r>
      <w:r w:rsidR="002B0E77">
        <w:t>interpreted</w:t>
      </w:r>
      <w:r w:rsidR="00F40A7E">
        <w:t xml:space="preserve"> by an external contractor if required. </w:t>
      </w:r>
      <w:r w:rsidR="004A42D3">
        <w:t>The C</w:t>
      </w:r>
      <w:r w:rsidR="00DA4ACE">
        <w:t>ompetitor notes/text</w:t>
      </w:r>
      <w:r w:rsidR="00DA4ACE" w:rsidRPr="00DA4ACE">
        <w:t xml:space="preserve"> on this drawing the C</w:t>
      </w:r>
      <w:r w:rsidR="00DA4ACE">
        <w:t>ompetitor</w:t>
      </w:r>
      <w:r w:rsidR="00DA4ACE" w:rsidRPr="00DA4ACE">
        <w:t xml:space="preserve"> can use his own native language. The E or I is requested after the Task time to translate it into English.</w:t>
      </w:r>
      <w:r w:rsidR="0048323D">
        <w:br/>
      </w:r>
      <w:r w:rsidR="0048323D" w:rsidRPr="007D4DA3">
        <w:t>The drawing</w:t>
      </w:r>
      <w:r w:rsidR="00EC2F7E">
        <w:t>/</w:t>
      </w:r>
      <w:r w:rsidR="0048323D" w:rsidRPr="007D4DA3">
        <w:t xml:space="preserve">sketch has to include all dimensions and sufficient information for the contractor. Include your calculation for the pipe required </w:t>
      </w:r>
      <w:r w:rsidR="00C86514">
        <w:t xml:space="preserve">for </w:t>
      </w:r>
      <w:r w:rsidR="007D4DA3" w:rsidRPr="007D4DA3">
        <w:t>the</w:t>
      </w:r>
      <w:r w:rsidR="007D4DA3">
        <w:t xml:space="preserve"> towel rail</w:t>
      </w:r>
      <w:r w:rsidR="00C86514">
        <w:t xml:space="preserve">, which </w:t>
      </w:r>
      <w:r w:rsidR="007D4DA3">
        <w:t>must be made from one continuous length of pipe</w:t>
      </w:r>
      <w:r w:rsidR="0048323D" w:rsidRPr="0048323D">
        <w:t xml:space="preserve">.  </w:t>
      </w:r>
    </w:p>
    <w:p w14:paraId="3C578368" w14:textId="5ECEE02F" w:rsidR="00F94681" w:rsidRPr="00F94681" w:rsidRDefault="00F40A7E" w:rsidP="0048323D">
      <w:pPr>
        <w:pStyle w:val="ListParagraph"/>
        <w:ind w:left="644"/>
        <w:rPr>
          <w:b/>
        </w:rPr>
      </w:pPr>
      <w:r>
        <w:t xml:space="preserve">You need to ensure that your design is capable of holding a towel </w:t>
      </w:r>
      <w:r w:rsidR="002B0E77">
        <w:t xml:space="preserve">on a </w:t>
      </w:r>
      <w:r w:rsidR="00C86514">
        <w:t xml:space="preserve">straight </w:t>
      </w:r>
      <w:r w:rsidR="002B0E77">
        <w:t>600mm horizontal pipe as a minimum</w:t>
      </w:r>
      <w:r>
        <w:t>.</w:t>
      </w:r>
      <w:r w:rsidR="00470021">
        <w:t xml:space="preserve"> </w:t>
      </w:r>
      <w:r w:rsidR="00F05C73">
        <w:br/>
      </w:r>
      <w:r>
        <w:t>The completed Towel Rail will Judged by the general Public so be as creative as possible</w:t>
      </w:r>
      <w:r w:rsidR="00DA4ACE">
        <w:t xml:space="preserve">, bends may be of any angle to suit </w:t>
      </w:r>
      <w:r w:rsidR="004A42D3">
        <w:t>C</w:t>
      </w:r>
      <w:r w:rsidR="00DA4ACE">
        <w:t>ompetitors design</w:t>
      </w:r>
      <w:r w:rsidR="00470021">
        <w:t>.</w:t>
      </w:r>
      <w:r w:rsidR="00F05C73">
        <w:br/>
      </w:r>
      <w:r w:rsidR="00DA4ACE">
        <w:rPr>
          <w:rStyle w:val="CommentReference"/>
        </w:rPr>
        <w:t>T</w:t>
      </w:r>
      <w:r w:rsidR="00470021">
        <w:t xml:space="preserve">he design </w:t>
      </w:r>
      <w:r w:rsidR="00FD6F10">
        <w:t xml:space="preserve">parameters/drawing/sketch </w:t>
      </w:r>
      <w:r w:rsidR="00470021">
        <w:t xml:space="preserve">and calculation </w:t>
      </w:r>
      <w:r w:rsidR="00FD6F10">
        <w:t xml:space="preserve">for pipe </w:t>
      </w:r>
      <w:r w:rsidR="00470021">
        <w:t>will be assessed using objective marking.</w:t>
      </w:r>
      <w:r w:rsidR="00B82919">
        <w:t xml:space="preserve"> </w:t>
      </w:r>
      <w:r w:rsidR="00F05C73">
        <w:br/>
      </w:r>
      <w:r w:rsidR="00C9499B">
        <w:rPr>
          <w:b/>
        </w:rPr>
        <w:t xml:space="preserve"> </w:t>
      </w:r>
    </w:p>
    <w:p w14:paraId="0458F4DE" w14:textId="0EAF0A3D" w:rsidR="00F94681" w:rsidRDefault="00F94681" w:rsidP="002B0E77">
      <w:pPr>
        <w:pStyle w:val="ListParagraph"/>
        <w:numPr>
          <w:ilvl w:val="0"/>
          <w:numId w:val="23"/>
        </w:numPr>
      </w:pPr>
      <w:r>
        <w:t>Ordering of materi</w:t>
      </w:r>
      <w:r w:rsidR="00EC2F7E">
        <w:t xml:space="preserve">als for completion of Module 2 and </w:t>
      </w:r>
      <w:r>
        <w:t xml:space="preserve">3 - </w:t>
      </w:r>
      <w:r w:rsidR="002B0E77">
        <w:t>(</w:t>
      </w:r>
      <w:r w:rsidR="002B0E77">
        <w:rPr>
          <w:b/>
        </w:rPr>
        <w:t>Task A</w:t>
      </w:r>
      <w:r w:rsidR="00EC2F7E">
        <w:rPr>
          <w:b/>
        </w:rPr>
        <w:t xml:space="preserve"> and</w:t>
      </w:r>
      <w:r w:rsidR="002B0E77">
        <w:rPr>
          <w:b/>
        </w:rPr>
        <w:t xml:space="preserve"> B </w:t>
      </w:r>
      <w:r w:rsidR="00DA4ACE">
        <w:rPr>
          <w:b/>
        </w:rPr>
        <w:t xml:space="preserve">Total </w:t>
      </w:r>
      <w:r w:rsidR="002B0E77">
        <w:rPr>
          <w:b/>
        </w:rPr>
        <w:t>2hrs, no installation work will start until after this time</w:t>
      </w:r>
      <w:r w:rsidR="00C675FA">
        <w:rPr>
          <w:b/>
        </w:rPr>
        <w:t>)</w:t>
      </w:r>
      <w:r w:rsidR="00C675FA">
        <w:rPr>
          <w:b/>
        </w:rPr>
        <w:br/>
        <w:t>I</w:t>
      </w:r>
      <w:r w:rsidR="00DA4ACE">
        <w:rPr>
          <w:b/>
        </w:rPr>
        <w:t>f additional time i</w:t>
      </w:r>
      <w:r w:rsidR="004A42D3">
        <w:rPr>
          <w:b/>
        </w:rPr>
        <w:t>s required then the C</w:t>
      </w:r>
      <w:r w:rsidR="00DA4ACE">
        <w:rPr>
          <w:b/>
        </w:rPr>
        <w:t>ompetitor must use some of their competition time for the task. It should however be note that the handover times for modules must still be met or incur penalty for not complete in time.</w:t>
      </w:r>
      <w:r w:rsidR="00AA3F6E">
        <w:rPr>
          <w:b/>
        </w:rPr>
        <w:br/>
      </w:r>
    </w:p>
    <w:p w14:paraId="63B69215" w14:textId="487F2A8E" w:rsidR="00F94681" w:rsidRDefault="00F94681" w:rsidP="002B0E77">
      <w:pPr>
        <w:pStyle w:val="ListParagraph"/>
        <w:numPr>
          <w:ilvl w:val="0"/>
          <w:numId w:val="23"/>
        </w:numPr>
      </w:pPr>
      <w:r>
        <w:t xml:space="preserve">Delivery of materials for Towel Rail completed </w:t>
      </w:r>
      <w:r w:rsidR="00FD6F10">
        <w:t xml:space="preserve">by WM </w:t>
      </w:r>
      <w:r w:rsidR="00F05C73">
        <w:br/>
      </w:r>
    </w:p>
    <w:p w14:paraId="6E0F1AA0" w14:textId="0FC4317C" w:rsidR="00F94681" w:rsidRDefault="00F94681" w:rsidP="002B0E77">
      <w:pPr>
        <w:pStyle w:val="ListParagraph"/>
        <w:numPr>
          <w:ilvl w:val="0"/>
          <w:numId w:val="23"/>
        </w:numPr>
      </w:pPr>
      <w:r>
        <w:t xml:space="preserve">Installation of Towel Rail (module 3) </w:t>
      </w:r>
      <w:r w:rsidR="00CF2583" w:rsidRPr="00C86514">
        <w:rPr>
          <w:b/>
        </w:rPr>
        <w:t>This must be installed first.</w:t>
      </w:r>
      <w:r w:rsidR="005B1A71">
        <w:t xml:space="preserve"> </w:t>
      </w:r>
      <w:r w:rsidR="005B1A71">
        <w:br/>
      </w:r>
    </w:p>
    <w:p w14:paraId="547D54A6" w14:textId="2F4F3985" w:rsidR="00F94681" w:rsidRDefault="00F94681" w:rsidP="00FD6F10">
      <w:pPr>
        <w:pStyle w:val="ListParagraph"/>
        <w:numPr>
          <w:ilvl w:val="0"/>
          <w:numId w:val="23"/>
        </w:numPr>
      </w:pPr>
      <w:r>
        <w:t>Delivery of materials for Module 1,2</w:t>
      </w:r>
      <w:r w:rsidR="00EC2F7E">
        <w:t>0</w:t>
      </w:r>
      <w:r>
        <w:t xml:space="preserve"> </w:t>
      </w:r>
      <w:r w:rsidR="00EC2F7E">
        <w:t>and</w:t>
      </w:r>
      <w:r>
        <w:t xml:space="preserve"> 3</w:t>
      </w:r>
      <w:r w:rsidR="00FD6F10" w:rsidRPr="00FD6F10">
        <w:t xml:space="preserve"> completed by WM </w:t>
      </w:r>
      <w:r w:rsidR="00F05C73">
        <w:br/>
      </w:r>
    </w:p>
    <w:p w14:paraId="707B48BB" w14:textId="5AD80693" w:rsidR="00E44DF4" w:rsidRDefault="00E44DF4" w:rsidP="002B0E77">
      <w:pPr>
        <w:pStyle w:val="ListParagraph"/>
        <w:numPr>
          <w:ilvl w:val="0"/>
          <w:numId w:val="23"/>
        </w:numPr>
      </w:pPr>
      <w:r>
        <w:t xml:space="preserve">Installation of Module 3 to be handed over end of </w:t>
      </w:r>
      <w:r w:rsidR="004A42D3">
        <w:t>d</w:t>
      </w:r>
      <w:r>
        <w:t>ay 2. The installation of the copper</w:t>
      </w:r>
      <w:r w:rsidR="004A42D3">
        <w:t xml:space="preserve"> heating pipework (Soft Solder)/</w:t>
      </w:r>
      <w:r>
        <w:t>Radiator and the PEX underfloor heating NOTE: The installation must be tested for leaks prior to Final hand over (the testing must be witnessed by allocated Experts in the time allocated).</w:t>
      </w:r>
      <w:r w:rsidRPr="00AA3F6E">
        <w:t xml:space="preserve"> The Bend angles that must be used are only “30°, 45°, 60°, 90°”</w:t>
      </w:r>
      <w:r>
        <w:t xml:space="preserve"> except for underfloor heating which must be as drawing</w:t>
      </w:r>
      <w:r>
        <w:br/>
      </w:r>
    </w:p>
    <w:p w14:paraId="4E0C1431" w14:textId="4D9CCA3C" w:rsidR="00E44DF4" w:rsidRDefault="00E44DF4" w:rsidP="002B0E77">
      <w:pPr>
        <w:pStyle w:val="ListParagraph"/>
        <w:numPr>
          <w:ilvl w:val="0"/>
          <w:numId w:val="23"/>
        </w:numPr>
      </w:pPr>
      <w:r>
        <w:t>Installation of Mod</w:t>
      </w:r>
      <w:r w:rsidR="004A42D3">
        <w:t>ule 2 to be handed over end of d</w:t>
      </w:r>
      <w:r>
        <w:t>ay 3. This includes all the galvanised gas pipe and the PEX hot and cold water installation. Note: The Hot &amp; Cold Water and Gas pipe must be tested for leaks prior to handing over to the customer. (2 bar for 2mins). The B</w:t>
      </w:r>
      <w:r w:rsidRPr="002144EC">
        <w:t xml:space="preserve">end angles </w:t>
      </w:r>
      <w:r>
        <w:t xml:space="preserve">that </w:t>
      </w:r>
      <w:r w:rsidRPr="002144EC">
        <w:t xml:space="preserve">must be used </w:t>
      </w:r>
      <w:r>
        <w:t xml:space="preserve">are </w:t>
      </w:r>
      <w:r w:rsidRPr="002144EC">
        <w:t>only “30°, 45°, 60°, 90°”</w:t>
      </w:r>
      <w:r>
        <w:t xml:space="preserve">. </w:t>
      </w:r>
      <w:r>
        <w:br/>
      </w:r>
    </w:p>
    <w:p w14:paraId="0E916310" w14:textId="1A45F0D8" w:rsidR="00F94681" w:rsidRDefault="00F94681" w:rsidP="005E4E70">
      <w:pPr>
        <w:pStyle w:val="ListParagraph"/>
        <w:numPr>
          <w:ilvl w:val="0"/>
          <w:numId w:val="23"/>
        </w:numPr>
      </w:pPr>
      <w:r>
        <w:t xml:space="preserve">Installation of Module 1 to be </w:t>
      </w:r>
      <w:r w:rsidR="004A42D3">
        <w:t>handed over to customer end of d</w:t>
      </w:r>
      <w:r>
        <w:t xml:space="preserve">ay </w:t>
      </w:r>
      <w:r w:rsidR="00E44DF4">
        <w:t>4</w:t>
      </w:r>
      <w:r w:rsidR="00470021">
        <w:t xml:space="preserve">. All sanitary pipework to be fitted and washbasin to be installed as a minimum </w:t>
      </w:r>
      <w:r w:rsidR="00FD6F10">
        <w:t>complete with</w:t>
      </w:r>
      <w:r w:rsidR="00CF2583">
        <w:t xml:space="preserve"> waste pipe. NOTE:</w:t>
      </w:r>
      <w:r w:rsidR="00470021">
        <w:t xml:space="preserve"> H</w:t>
      </w:r>
      <w:r w:rsidR="00FD6F10">
        <w:t xml:space="preserve">ot </w:t>
      </w:r>
      <w:r w:rsidR="00470021">
        <w:t>&amp;C</w:t>
      </w:r>
      <w:r w:rsidR="00FD6F10">
        <w:t>old</w:t>
      </w:r>
      <w:r w:rsidR="00470021">
        <w:t xml:space="preserve"> water connections will be marked day 3.</w:t>
      </w:r>
      <w:r w:rsidR="00F05C73">
        <w:br/>
      </w:r>
    </w:p>
    <w:p w14:paraId="3FB83DB2" w14:textId="7D7A9ABB" w:rsidR="005B1A71" w:rsidRDefault="00F94681" w:rsidP="000619D7">
      <w:pPr>
        <w:pStyle w:val="ListParagraph"/>
        <w:numPr>
          <w:ilvl w:val="0"/>
          <w:numId w:val="23"/>
        </w:numPr>
        <w:spacing w:after="160"/>
      </w:pPr>
      <w:r w:rsidRPr="00906291">
        <w:lastRenderedPageBreak/>
        <w:t xml:space="preserve">Installation of Module </w:t>
      </w:r>
      <w:r>
        <w:t>4</w:t>
      </w:r>
      <w:r w:rsidRPr="00906291">
        <w:t xml:space="preserve"> to be handed over end of </w:t>
      </w:r>
      <w:r w:rsidR="004A42D3">
        <w:t>d</w:t>
      </w:r>
      <w:r w:rsidRPr="00906291">
        <w:t xml:space="preserve">ay </w:t>
      </w:r>
      <w:r>
        <w:t>4</w:t>
      </w:r>
      <w:r w:rsidR="00990C2E">
        <w:t xml:space="preserve">. Also to </w:t>
      </w:r>
      <w:r w:rsidR="00EE18B8">
        <w:t xml:space="preserve">be </w:t>
      </w:r>
      <w:r w:rsidR="00990C2E">
        <w:t xml:space="preserve">completed for day 4 is an extra task where the customer has changed their mind and an alteration needs to be made to the gas supply to suit the customers’ requirements. The Gas supply will need to be changed with the removal of </w:t>
      </w:r>
      <w:r w:rsidR="00FD6F10">
        <w:t>section</w:t>
      </w:r>
      <w:r w:rsidR="00990C2E">
        <w:t xml:space="preserve"> pi</w:t>
      </w:r>
      <w:r w:rsidR="00FD6F10">
        <w:t xml:space="preserve">pe between two fixed locations </w:t>
      </w:r>
      <w:r w:rsidR="00CF2583">
        <w:t>(this</w:t>
      </w:r>
      <w:r w:rsidR="00922E52">
        <w:t xml:space="preserve"> section </w:t>
      </w:r>
      <w:r w:rsidR="00990C2E">
        <w:t xml:space="preserve">of pipe </w:t>
      </w:r>
      <w:r w:rsidR="00922E52">
        <w:t xml:space="preserve">may </w:t>
      </w:r>
      <w:r w:rsidR="00CF2583">
        <w:t>only be</w:t>
      </w:r>
      <w:r w:rsidR="00922E52">
        <w:t xml:space="preserve"> removed </w:t>
      </w:r>
      <w:r w:rsidR="00990C2E">
        <w:t xml:space="preserve">from the pipe clips and altered to meet the requirements and also tested </w:t>
      </w:r>
      <w:r w:rsidR="00FD6F10">
        <w:t>(witnessed by allocated E</w:t>
      </w:r>
      <w:r w:rsidR="00CF2583">
        <w:t>xperts) before</w:t>
      </w:r>
      <w:r w:rsidR="00990C2E">
        <w:t xml:space="preserve"> final handover at the end of the day.</w:t>
      </w:r>
      <w:r w:rsidR="005B1A71">
        <w:br/>
      </w:r>
    </w:p>
    <w:p w14:paraId="3D796F96" w14:textId="3082BD05" w:rsidR="002144EC" w:rsidRPr="00F94681" w:rsidRDefault="00F94681" w:rsidP="000619D7">
      <w:pPr>
        <w:pStyle w:val="ListParagraph"/>
        <w:numPr>
          <w:ilvl w:val="0"/>
          <w:numId w:val="23"/>
        </w:numPr>
        <w:spacing w:after="160"/>
      </w:pPr>
      <w:r w:rsidRPr="005B1A71">
        <w:t>During working time of Day 1</w:t>
      </w:r>
      <w:r w:rsidR="00EE18B8" w:rsidRPr="005B1A71">
        <w:t>, 2</w:t>
      </w:r>
      <w:r w:rsidRPr="005B1A71">
        <w:t>, and 3 a 2hr live installation to be completed</w:t>
      </w:r>
      <w:r w:rsidR="00990C2E" w:rsidRPr="005B1A71">
        <w:t xml:space="preserve">. </w:t>
      </w:r>
      <w:r w:rsidR="00E44DF4" w:rsidRPr="005B1A71">
        <w:rPr>
          <w:caps/>
        </w:rPr>
        <w:t>(Note: If the task is completed after 1hr the competitor on completion can return to their workstation)</w:t>
      </w:r>
      <w:r w:rsidR="00F05C73" w:rsidRPr="005B1A71">
        <w:br/>
      </w:r>
      <w:r w:rsidR="00990C2E" w:rsidRPr="005B1A71">
        <w:t xml:space="preserve">This installation will consist of the </w:t>
      </w:r>
      <w:r w:rsidR="00CF2583" w:rsidRPr="005B1A71">
        <w:t>following scenario:</w:t>
      </w:r>
      <w:r w:rsidR="00F05C73" w:rsidRPr="005B1A71">
        <w:br/>
      </w:r>
      <w:r w:rsidR="00990C2E" w:rsidRPr="005B1A71">
        <w:t xml:space="preserve">The customer has decided that they want the toilet suite replaced with a new one. </w:t>
      </w:r>
      <w:r w:rsidR="00F05C73" w:rsidRPr="005B1A71">
        <w:br/>
      </w:r>
      <w:r w:rsidR="00990C2E" w:rsidRPr="005B1A71">
        <w:t xml:space="preserve">The task will require the de-commissioning of the existing WC suite and installing a new one. </w:t>
      </w:r>
      <w:r w:rsidR="00F05C73" w:rsidRPr="005B1A71">
        <w:br/>
      </w:r>
      <w:r w:rsidR="00990C2E" w:rsidRPr="005B1A71">
        <w:t xml:space="preserve">The task will require the minimum of tools to be used and ensure that the work is carried out with no damage to the </w:t>
      </w:r>
      <w:r w:rsidR="00F05C73" w:rsidRPr="005B1A71">
        <w:t>customer’s</w:t>
      </w:r>
      <w:r w:rsidR="00990C2E" w:rsidRPr="005B1A71">
        <w:t xml:space="preserve"> property, so precautions must be taken. </w:t>
      </w:r>
      <w:r w:rsidR="00F05C73" w:rsidRPr="005B1A71">
        <w:br/>
      </w:r>
      <w:r w:rsidR="004A42D3">
        <w:t>On completion of the work the C</w:t>
      </w:r>
      <w:r w:rsidR="00990C2E" w:rsidRPr="005B1A71">
        <w:t>ompetitor will commission the installation and check for correct function etc</w:t>
      </w:r>
      <w:r w:rsidR="00E44DF4" w:rsidRPr="005B1A71">
        <w:rPr>
          <w:b/>
          <w:caps/>
        </w:rPr>
        <w:t>.</w:t>
      </w:r>
      <w:r w:rsidR="00922E52" w:rsidRPr="005B1A71">
        <w:t xml:space="preserve"> (flushing single/dual flush, water level) prior</w:t>
      </w:r>
      <w:r w:rsidR="00990C2E" w:rsidRPr="005B1A71">
        <w:t xml:space="preserve"> to handing </w:t>
      </w:r>
      <w:r w:rsidR="00922E52" w:rsidRPr="005B1A71">
        <w:t>when complete</w:t>
      </w:r>
      <w:r w:rsidR="00990C2E" w:rsidRPr="005B1A71">
        <w:t>.</w:t>
      </w:r>
      <w:r w:rsidR="00922E52" w:rsidRPr="005B1A71">
        <w:t xml:space="preserve"> (Demonstration will be given at familiarisation)</w:t>
      </w:r>
      <w:r w:rsidR="00F05C73" w:rsidRPr="005B1A71">
        <w:br/>
      </w:r>
      <w:r w:rsidR="00990C2E" w:rsidRPr="005B1A71">
        <w:t>The WC Suite taken out will be u</w:t>
      </w:r>
      <w:r w:rsidR="004A42D3">
        <w:t>sed in the main project by the C</w:t>
      </w:r>
      <w:r w:rsidR="00990C2E" w:rsidRPr="005B1A71">
        <w:t>ompetitor</w:t>
      </w:r>
      <w:r w:rsidR="00F05C73" w:rsidRPr="005B1A71">
        <w:t xml:space="preserve"> as per drawing.</w:t>
      </w:r>
    </w:p>
    <w:sectPr w:rsidR="002144EC" w:rsidRPr="00F94681" w:rsidSect="00300343">
      <w:headerReference w:type="default" r:id="rId12"/>
      <w:footerReference w:type="first" r:id="rId13"/>
      <w:pgSz w:w="11906" w:h="16838" w:code="9"/>
      <w:pgMar w:top="1985"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3936" w14:textId="77777777" w:rsidR="00DE53A0" w:rsidRDefault="00DE53A0" w:rsidP="00313492">
      <w:r>
        <w:separator/>
      </w:r>
    </w:p>
    <w:p w14:paraId="4A6DD74F" w14:textId="77777777" w:rsidR="00DE53A0" w:rsidRDefault="00DE53A0" w:rsidP="00313492"/>
    <w:p w14:paraId="72E9D3ED" w14:textId="77777777" w:rsidR="00DE53A0" w:rsidRDefault="00DE53A0"/>
  </w:endnote>
  <w:endnote w:type="continuationSeparator" w:id="0">
    <w:p w14:paraId="776E9220" w14:textId="77777777" w:rsidR="00DE53A0" w:rsidRDefault="00DE53A0" w:rsidP="00313492">
      <w:r>
        <w:continuationSeparator/>
      </w:r>
    </w:p>
    <w:p w14:paraId="67E8DBBF" w14:textId="77777777" w:rsidR="00DE53A0" w:rsidRDefault="00DE53A0" w:rsidP="00313492"/>
    <w:p w14:paraId="6B430D9E" w14:textId="77777777" w:rsidR="00DE53A0" w:rsidRDefault="00DE5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30" w:type="dxa"/>
      <w:tblBorders>
        <w:top w:val="single" w:sz="48" w:space="0" w:color="97D700"/>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4196"/>
      <w:gridCol w:w="1537"/>
      <w:gridCol w:w="4197"/>
    </w:tblGrid>
    <w:tr w:rsidR="00300343" w:rsidRPr="00893901" w14:paraId="3136904A" w14:textId="77777777" w:rsidTr="009F2750">
      <w:tc>
        <w:tcPr>
          <w:tcW w:w="4073" w:type="dxa"/>
          <w:vAlign w:val="center"/>
          <w:hideMark/>
        </w:tcPr>
        <w:p w14:paraId="229DC566" w14:textId="7FD922F2" w:rsidR="00300343" w:rsidRPr="00893901" w:rsidRDefault="006E6918" w:rsidP="00EC2F7E">
          <w:pPr>
            <w:pStyle w:val="Footer"/>
          </w:pPr>
          <w:r>
            <w:t>WSC2015_TP</w:t>
          </w:r>
          <w:r w:rsidR="00F05C73">
            <w:t>15</w:t>
          </w:r>
          <w:r>
            <w:t>_</w:t>
          </w:r>
          <w:r w:rsidR="00EC2F7E">
            <w:t>actual</w:t>
          </w:r>
        </w:p>
      </w:tc>
      <w:tc>
        <w:tcPr>
          <w:tcW w:w="1492" w:type="dxa"/>
          <w:vAlign w:val="center"/>
          <w:hideMark/>
        </w:tcPr>
        <w:p w14:paraId="19AA93D4" w14:textId="77777777" w:rsidR="00300343" w:rsidRPr="00893901" w:rsidRDefault="00300343" w:rsidP="00300343">
          <w:pPr>
            <w:pStyle w:val="Footer"/>
            <w:jc w:val="center"/>
          </w:pPr>
          <w:r w:rsidRPr="00893901">
            <w:t xml:space="preserve">Version: </w:t>
          </w:r>
          <w:r w:rsidR="006E6918">
            <w:t>1</w:t>
          </w:r>
          <w:r w:rsidR="008827AA">
            <w:t>.1</w:t>
          </w:r>
        </w:p>
        <w:p w14:paraId="3FF5E137" w14:textId="08D22EB1" w:rsidR="00300343" w:rsidRPr="00893901" w:rsidRDefault="008827AA" w:rsidP="004A42D3">
          <w:pPr>
            <w:pStyle w:val="Footer"/>
            <w:jc w:val="center"/>
          </w:pPr>
          <w:r>
            <w:t xml:space="preserve">Date: </w:t>
          </w:r>
          <w:r w:rsidR="004A42D3">
            <w:t>12.08.</w:t>
          </w:r>
          <w:r w:rsidR="00F05C73">
            <w:t>1</w:t>
          </w:r>
          <w:r w:rsidR="00831D3A">
            <w:t>5</w:t>
          </w:r>
        </w:p>
      </w:tc>
      <w:tc>
        <w:tcPr>
          <w:tcW w:w="4074" w:type="dxa"/>
          <w:vAlign w:val="center"/>
          <w:hideMark/>
        </w:tcPr>
        <w:p w14:paraId="56CDD378" w14:textId="77777777" w:rsidR="00300343" w:rsidRPr="00893901" w:rsidRDefault="00300343" w:rsidP="00300343">
          <w:pPr>
            <w:pStyle w:val="Footer"/>
            <w:jc w:val="right"/>
          </w:pPr>
          <w:r w:rsidRPr="00893901">
            <w:fldChar w:fldCharType="begin"/>
          </w:r>
          <w:r w:rsidRPr="00893901">
            <w:instrText xml:space="preserve"> PAGE   \* MERGEFORMAT </w:instrText>
          </w:r>
          <w:r w:rsidRPr="00893901">
            <w:fldChar w:fldCharType="separate"/>
          </w:r>
          <w:r w:rsidR="00EC26F0">
            <w:rPr>
              <w:noProof/>
            </w:rPr>
            <w:t>4</w:t>
          </w:r>
          <w:r w:rsidRPr="00893901">
            <w:fldChar w:fldCharType="end"/>
          </w:r>
          <w:r w:rsidRPr="00893901">
            <w:t xml:space="preserve"> of </w:t>
          </w:r>
          <w:fldSimple w:instr=" NUMPAGES   \* MERGEFORMAT ">
            <w:r w:rsidR="00EC26F0">
              <w:rPr>
                <w:noProof/>
              </w:rPr>
              <w:t>4</w:t>
            </w:r>
          </w:fldSimple>
        </w:p>
      </w:tc>
    </w:tr>
  </w:tbl>
  <w:p w14:paraId="154A3DBA" w14:textId="77777777" w:rsidR="00300343" w:rsidRDefault="00300343" w:rsidP="003003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BEDFA" w14:textId="3D34C131" w:rsidR="00630EB3" w:rsidRPr="00F729AF" w:rsidRDefault="00BD124E" w:rsidP="00F729AF">
    <w:pPr>
      <w:pStyle w:val="Footer"/>
      <w:rPr>
        <w:sz w:val="16"/>
        <w:szCs w:val="16"/>
      </w:rPr>
    </w:pPr>
    <w:r w:rsidRPr="00BD124E">
      <w:rPr>
        <w:noProof/>
        <w:lang w:eastAsia="en-GB"/>
      </w:rPr>
      <w:drawing>
        <wp:anchor distT="0" distB="0" distL="114300" distR="114300" simplePos="0" relativeHeight="251666432" behindDoc="1" locked="0" layoutInCell="1" allowOverlap="1" wp14:anchorId="656EEF6B" wp14:editId="6BE3BFF9">
          <wp:simplePos x="0" y="0"/>
          <wp:positionH relativeFrom="page">
            <wp:posOffset>730186</wp:posOffset>
          </wp:positionH>
          <wp:positionV relativeFrom="page">
            <wp:posOffset>8461375</wp:posOffset>
          </wp:positionV>
          <wp:extent cx="1274400" cy="1296000"/>
          <wp:effectExtent l="0" t="0" r="2540" b="0"/>
          <wp:wrapNone/>
          <wp:docPr id="676" name="Picture 676"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Updated templates (JC)\PowerPoint\elements\focus_competition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00" cy="129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0EB3">
      <w:rPr>
        <w:sz w:val="16"/>
        <w:szCs w:val="16"/>
      </w:rPr>
      <w:t>WSC2015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6A8DD" w14:textId="77777777" w:rsidR="006E26EF" w:rsidRDefault="006E26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8180E" w14:textId="77777777" w:rsidR="00DE53A0" w:rsidRDefault="00DE53A0">
      <w:r>
        <w:separator/>
      </w:r>
    </w:p>
  </w:footnote>
  <w:footnote w:type="continuationSeparator" w:id="0">
    <w:p w14:paraId="52DC84D6" w14:textId="77777777" w:rsidR="00DE53A0" w:rsidRDefault="00DE53A0" w:rsidP="00313492">
      <w:r>
        <w:continuationSeparator/>
      </w:r>
    </w:p>
    <w:p w14:paraId="70E0DC95" w14:textId="77777777" w:rsidR="00DE53A0" w:rsidRDefault="00DE53A0" w:rsidP="00313492"/>
    <w:p w14:paraId="7D7B2DF8" w14:textId="77777777" w:rsidR="00DE53A0" w:rsidRDefault="00DE53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6440" w14:textId="77777777" w:rsidR="006E26EF" w:rsidRDefault="006E26EF" w:rsidP="00313492">
    <w:pPr>
      <w:pStyle w:val="Header"/>
    </w:pPr>
    <w:r w:rsidRPr="00A77E62">
      <w:rPr>
        <w:noProof/>
        <w:lang w:eastAsia="en-GB"/>
      </w:rPr>
      <w:drawing>
        <wp:anchor distT="0" distB="0" distL="114300" distR="114300" simplePos="0" relativeHeight="251659264" behindDoc="0" locked="0" layoutInCell="1" allowOverlap="1" wp14:anchorId="25FBA466" wp14:editId="41DEB4CC">
          <wp:simplePos x="0" y="0"/>
          <wp:positionH relativeFrom="column">
            <wp:posOffset>5710555</wp:posOffset>
          </wp:positionH>
          <wp:positionV relativeFrom="paragraph">
            <wp:posOffset>-170180</wp:posOffset>
          </wp:positionV>
          <wp:extent cx="914400" cy="624840"/>
          <wp:effectExtent l="0" t="0" r="0" b="3810"/>
          <wp:wrapNone/>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rge-WorldSkills-White-RGB.png"/>
                  <pic:cNvPicPr/>
                </pic:nvPicPr>
                <pic:blipFill>
                  <a:blip r:embed="rId1">
                    <a:extLst>
                      <a:ext uri="{28A0092B-C50C-407E-A947-70E740481C1C}">
                        <a14:useLocalDpi xmlns:a14="http://schemas.microsoft.com/office/drawing/2010/main" val="0"/>
                      </a:ext>
                    </a:extLst>
                  </a:blip>
                  <a:stretch>
                    <a:fillRect/>
                  </a:stretch>
                </pic:blipFill>
                <pic:spPr>
                  <a:xfrm>
                    <a:off x="0" y="0"/>
                    <a:ext cx="914400" cy="62484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A77E62">
      <w:rPr>
        <w:noProof/>
        <w:lang w:eastAsia="en-GB"/>
      </w:rPr>
      <w:drawing>
        <wp:anchor distT="0" distB="0" distL="114300" distR="114300" simplePos="0" relativeHeight="251662336" behindDoc="1" locked="0" layoutInCell="1" allowOverlap="1" wp14:anchorId="17CAC47D" wp14:editId="58E0A2BC">
          <wp:simplePos x="0" y="0"/>
          <wp:positionH relativeFrom="column">
            <wp:posOffset>-708660</wp:posOffset>
          </wp:positionH>
          <wp:positionV relativeFrom="paragraph">
            <wp:posOffset>-453390</wp:posOffset>
          </wp:positionV>
          <wp:extent cx="7572375" cy="9372600"/>
          <wp:effectExtent l="0" t="0" r="9525" b="0"/>
          <wp:wrapNone/>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2375" cy="93726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6781" w14:textId="77777777" w:rsidR="006E26EF" w:rsidRDefault="00BD124E" w:rsidP="00313492">
    <w:pPr>
      <w:pStyle w:val="Header"/>
    </w:pPr>
    <w:r w:rsidRPr="00BD124E">
      <w:rPr>
        <w:noProof/>
        <w:lang w:eastAsia="en-GB"/>
      </w:rPr>
      <w:drawing>
        <wp:anchor distT="0" distB="0" distL="114300" distR="114300" simplePos="0" relativeHeight="251650048" behindDoc="1" locked="0" layoutInCell="1" allowOverlap="1" wp14:anchorId="3CCFF065" wp14:editId="10463454">
          <wp:simplePos x="0" y="0"/>
          <wp:positionH relativeFrom="page">
            <wp:align>left</wp:align>
          </wp:positionH>
          <wp:positionV relativeFrom="page">
            <wp:align>top</wp:align>
          </wp:positionV>
          <wp:extent cx="7614000" cy="10746000"/>
          <wp:effectExtent l="0" t="0" r="6350" b="0"/>
          <wp:wrapNone/>
          <wp:docPr id="674" name="Picture 674" descr="\\psf\Home\\Dropbox (WS Secretariat)\WSI DESIGN\Updated templates (JC)\Word\elements\Cube_Comp_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f\Home\\Dropbox (WS Secretariat)\WSI DESIGN\Updated templates (JC)\Word\elements\Cube_Comp_wor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000" cy="1074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6641">
      <w:rPr>
        <w:noProof/>
        <w:lang w:eastAsia="en-GB"/>
      </w:rPr>
      <w:drawing>
        <wp:anchor distT="0" distB="0" distL="114300" distR="114300" simplePos="0" relativeHeight="251654144" behindDoc="1" locked="0" layoutInCell="1" allowOverlap="1" wp14:anchorId="705221A0" wp14:editId="19E0F049">
          <wp:simplePos x="0" y="0"/>
          <wp:positionH relativeFrom="page">
            <wp:posOffset>6362065</wp:posOffset>
          </wp:positionH>
          <wp:positionV relativeFrom="page">
            <wp:posOffset>212725</wp:posOffset>
          </wp:positionV>
          <wp:extent cx="1080000" cy="795600"/>
          <wp:effectExtent l="0" t="0" r="0" b="0"/>
          <wp:wrapNone/>
          <wp:docPr id="675" name="Picture 675" descr="\\psf\Home\\Dropbox (WS Secretariat)\WSI DESIGN\WS_Logos_Updated_SJ\RGB PNG\worldskills_white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WS_Logos_Updated_SJ\RGB PNG\worldskills_white_RGB-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8A422" w14:textId="77777777" w:rsidR="006E26EF" w:rsidRDefault="00BD124E" w:rsidP="00313492">
    <w:pPr>
      <w:pStyle w:val="Header"/>
    </w:pPr>
    <w:r w:rsidRPr="00BD124E">
      <w:rPr>
        <w:noProof/>
        <w:lang w:eastAsia="en-GB"/>
      </w:rPr>
      <w:drawing>
        <wp:anchor distT="0" distB="0" distL="114300" distR="114300" simplePos="0" relativeHeight="251677696" behindDoc="1" locked="0" layoutInCell="1" allowOverlap="1" wp14:anchorId="1B48A713" wp14:editId="4D3E41DE">
          <wp:simplePos x="0" y="0"/>
          <wp:positionH relativeFrom="page">
            <wp:posOffset>5897245</wp:posOffset>
          </wp:positionH>
          <wp:positionV relativeFrom="page">
            <wp:posOffset>248285</wp:posOffset>
          </wp:positionV>
          <wp:extent cx="1080000" cy="795600"/>
          <wp:effectExtent l="0" t="0" r="0" b="0"/>
          <wp:wrapNone/>
          <wp:docPr id="4" name="Picture 4" descr="\\psf\Home\\Dropbox (WS Secretariat)\WSI DESIGN\WS_Logos_Updated_SJ\RGB PNG\worldskills_lightgreen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f\Home\\Dropbox (WS Secretariat)\WSI DESIGN\WS_Logos_Updated_SJ\RGB PNG\worldskills_lightgreen_RGB-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D124E">
      <w:rPr>
        <w:noProof/>
        <w:lang w:eastAsia="en-GB"/>
      </w:rPr>
      <w:drawing>
        <wp:anchor distT="0" distB="0" distL="114300" distR="114300" simplePos="0" relativeHeight="251678720" behindDoc="1" locked="0" layoutInCell="1" allowOverlap="1" wp14:anchorId="6871C3CD" wp14:editId="6F718DB9">
          <wp:simplePos x="0" y="0"/>
          <wp:positionH relativeFrom="page">
            <wp:posOffset>720090</wp:posOffset>
          </wp:positionH>
          <wp:positionV relativeFrom="page">
            <wp:posOffset>360045</wp:posOffset>
          </wp:positionV>
          <wp:extent cx="550800" cy="561600"/>
          <wp:effectExtent l="0" t="0" r="1905" b="0"/>
          <wp:wrapNone/>
          <wp:docPr id="5" name="Picture 5"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f\Home\\Dropbox (WS Secretariat)\WSI DESIGN\Updated templates (JC)\PowerPoint\elements\focus_competition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800" cy="56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105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A23644"/>
    <w:multiLevelType w:val="hybridMultilevel"/>
    <w:tmpl w:val="19DEA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6"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70008F"/>
    <w:multiLevelType w:val="hybridMultilevel"/>
    <w:tmpl w:val="4D8C4C60"/>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73664F"/>
    <w:multiLevelType w:val="hybridMultilevel"/>
    <w:tmpl w:val="510EF3E4"/>
    <w:lvl w:ilvl="0" w:tplc="FF422A88">
      <w:start w:val="1"/>
      <w:numFmt w:val="upperLetter"/>
      <w:lvlText w:val="%1."/>
      <w:lvlJc w:val="left"/>
      <w:pPr>
        <w:ind w:left="644"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57491B"/>
    <w:multiLevelType w:val="hybridMultilevel"/>
    <w:tmpl w:val="6B3A11C4"/>
    <w:lvl w:ilvl="0" w:tplc="D74E439E">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1"/>
  </w:num>
  <w:num w:numId="13">
    <w:abstractNumId w:val="16"/>
  </w:num>
  <w:num w:numId="14">
    <w:abstractNumId w:val="11"/>
    <w:lvlOverride w:ilvl="0">
      <w:startOverride w:val="1"/>
    </w:lvlOverride>
  </w:num>
  <w:num w:numId="15">
    <w:abstractNumId w:val="15"/>
  </w:num>
  <w:num w:numId="16">
    <w:abstractNumId w:val="13"/>
  </w:num>
  <w:num w:numId="17">
    <w:abstractNumId w:val="10"/>
  </w:num>
  <w:num w:numId="18">
    <w:abstractNumId w:val="21"/>
  </w:num>
  <w:num w:numId="19">
    <w:abstractNumId w:val="14"/>
  </w:num>
  <w:num w:numId="20">
    <w:abstractNumId w:val="12"/>
  </w:num>
  <w:num w:numId="21">
    <w:abstractNumId w:val="20"/>
  </w:num>
  <w:num w:numId="22">
    <w:abstractNumId w:val="1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B30"/>
    <w:rsid w:val="00017C04"/>
    <w:rsid w:val="0003526B"/>
    <w:rsid w:val="00050DCE"/>
    <w:rsid w:val="00052F6D"/>
    <w:rsid w:val="00066641"/>
    <w:rsid w:val="00074DB7"/>
    <w:rsid w:val="000B123A"/>
    <w:rsid w:val="000E219D"/>
    <w:rsid w:val="000F4A5C"/>
    <w:rsid w:val="001172EF"/>
    <w:rsid w:val="0012553C"/>
    <w:rsid w:val="00134547"/>
    <w:rsid w:val="00150B9C"/>
    <w:rsid w:val="00192D2B"/>
    <w:rsid w:val="001A554B"/>
    <w:rsid w:val="001C2B30"/>
    <w:rsid w:val="001C5F88"/>
    <w:rsid w:val="001E18FB"/>
    <w:rsid w:val="001E4FDC"/>
    <w:rsid w:val="001F719A"/>
    <w:rsid w:val="002013BB"/>
    <w:rsid w:val="00210EF3"/>
    <w:rsid w:val="002144EC"/>
    <w:rsid w:val="00260764"/>
    <w:rsid w:val="00264847"/>
    <w:rsid w:val="002962E6"/>
    <w:rsid w:val="002B0E77"/>
    <w:rsid w:val="002B1320"/>
    <w:rsid w:val="002D2E0E"/>
    <w:rsid w:val="002E6E1E"/>
    <w:rsid w:val="002F013D"/>
    <w:rsid w:val="00300343"/>
    <w:rsid w:val="003133A3"/>
    <w:rsid w:val="00313492"/>
    <w:rsid w:val="003147E8"/>
    <w:rsid w:val="0031557A"/>
    <w:rsid w:val="00317330"/>
    <w:rsid w:val="0032135D"/>
    <w:rsid w:val="00363918"/>
    <w:rsid w:val="0038099A"/>
    <w:rsid w:val="003A3137"/>
    <w:rsid w:val="003C4C47"/>
    <w:rsid w:val="003C5B5B"/>
    <w:rsid w:val="003E23F0"/>
    <w:rsid w:val="00405C7F"/>
    <w:rsid w:val="00413188"/>
    <w:rsid w:val="004605D7"/>
    <w:rsid w:val="00462CB3"/>
    <w:rsid w:val="00470021"/>
    <w:rsid w:val="00481EF2"/>
    <w:rsid w:val="0048323D"/>
    <w:rsid w:val="004A42D3"/>
    <w:rsid w:val="004B6102"/>
    <w:rsid w:val="004B6219"/>
    <w:rsid w:val="004C77A7"/>
    <w:rsid w:val="004D3337"/>
    <w:rsid w:val="004E5913"/>
    <w:rsid w:val="0051761D"/>
    <w:rsid w:val="005341C7"/>
    <w:rsid w:val="00540E41"/>
    <w:rsid w:val="00557981"/>
    <w:rsid w:val="005B1A71"/>
    <w:rsid w:val="005C0761"/>
    <w:rsid w:val="005C11F6"/>
    <w:rsid w:val="005C1F3D"/>
    <w:rsid w:val="005E0073"/>
    <w:rsid w:val="005E3569"/>
    <w:rsid w:val="005F01CC"/>
    <w:rsid w:val="006023B5"/>
    <w:rsid w:val="00630EB3"/>
    <w:rsid w:val="00673AA4"/>
    <w:rsid w:val="0068739B"/>
    <w:rsid w:val="00692D20"/>
    <w:rsid w:val="006E2226"/>
    <w:rsid w:val="006E26EF"/>
    <w:rsid w:val="006E3111"/>
    <w:rsid w:val="006E6918"/>
    <w:rsid w:val="006F095E"/>
    <w:rsid w:val="00721C95"/>
    <w:rsid w:val="007A4C1D"/>
    <w:rsid w:val="007A54BA"/>
    <w:rsid w:val="007B1807"/>
    <w:rsid w:val="007C4BB2"/>
    <w:rsid w:val="007D4DA3"/>
    <w:rsid w:val="007E546F"/>
    <w:rsid w:val="007F212B"/>
    <w:rsid w:val="00824167"/>
    <w:rsid w:val="00831D3A"/>
    <w:rsid w:val="008362E2"/>
    <w:rsid w:val="008429C5"/>
    <w:rsid w:val="008827AA"/>
    <w:rsid w:val="00887D98"/>
    <w:rsid w:val="008A3942"/>
    <w:rsid w:val="008D0279"/>
    <w:rsid w:val="008F3EC1"/>
    <w:rsid w:val="008F5CF8"/>
    <w:rsid w:val="008F7394"/>
    <w:rsid w:val="0090134B"/>
    <w:rsid w:val="00906291"/>
    <w:rsid w:val="0092112F"/>
    <w:rsid w:val="00922E52"/>
    <w:rsid w:val="00951146"/>
    <w:rsid w:val="0098297B"/>
    <w:rsid w:val="00987A9F"/>
    <w:rsid w:val="00990C2E"/>
    <w:rsid w:val="009B5E96"/>
    <w:rsid w:val="009D0B06"/>
    <w:rsid w:val="009E081B"/>
    <w:rsid w:val="009F0DEF"/>
    <w:rsid w:val="00A30914"/>
    <w:rsid w:val="00A55742"/>
    <w:rsid w:val="00A64D10"/>
    <w:rsid w:val="00A77E62"/>
    <w:rsid w:val="00A96AFC"/>
    <w:rsid w:val="00AA3F6E"/>
    <w:rsid w:val="00AC1BD9"/>
    <w:rsid w:val="00AD227D"/>
    <w:rsid w:val="00B019EC"/>
    <w:rsid w:val="00B11358"/>
    <w:rsid w:val="00B40AE0"/>
    <w:rsid w:val="00B4527A"/>
    <w:rsid w:val="00B6458D"/>
    <w:rsid w:val="00B82919"/>
    <w:rsid w:val="00BD124E"/>
    <w:rsid w:val="00BD6302"/>
    <w:rsid w:val="00BE3BAD"/>
    <w:rsid w:val="00BE57EF"/>
    <w:rsid w:val="00C13B15"/>
    <w:rsid w:val="00C41C74"/>
    <w:rsid w:val="00C675FA"/>
    <w:rsid w:val="00C73455"/>
    <w:rsid w:val="00C77D08"/>
    <w:rsid w:val="00C86514"/>
    <w:rsid w:val="00C9499B"/>
    <w:rsid w:val="00CA3772"/>
    <w:rsid w:val="00CA4611"/>
    <w:rsid w:val="00CD112B"/>
    <w:rsid w:val="00CD3200"/>
    <w:rsid w:val="00CF2583"/>
    <w:rsid w:val="00CF7657"/>
    <w:rsid w:val="00D012C8"/>
    <w:rsid w:val="00D04318"/>
    <w:rsid w:val="00D04BE0"/>
    <w:rsid w:val="00D06E3D"/>
    <w:rsid w:val="00D22F0A"/>
    <w:rsid w:val="00D332D0"/>
    <w:rsid w:val="00D333DE"/>
    <w:rsid w:val="00D46CAE"/>
    <w:rsid w:val="00D55F62"/>
    <w:rsid w:val="00D561DB"/>
    <w:rsid w:val="00D80DD4"/>
    <w:rsid w:val="00D90C20"/>
    <w:rsid w:val="00DA3F51"/>
    <w:rsid w:val="00DA4ACE"/>
    <w:rsid w:val="00DA68E9"/>
    <w:rsid w:val="00DC1A21"/>
    <w:rsid w:val="00DE0020"/>
    <w:rsid w:val="00DE53A0"/>
    <w:rsid w:val="00DF25B9"/>
    <w:rsid w:val="00DF4334"/>
    <w:rsid w:val="00E10DCA"/>
    <w:rsid w:val="00E355A4"/>
    <w:rsid w:val="00E44DF4"/>
    <w:rsid w:val="00E6388C"/>
    <w:rsid w:val="00E90ADF"/>
    <w:rsid w:val="00EC26F0"/>
    <w:rsid w:val="00EC2F7E"/>
    <w:rsid w:val="00EC49EE"/>
    <w:rsid w:val="00EE18B8"/>
    <w:rsid w:val="00EF6E85"/>
    <w:rsid w:val="00F0109D"/>
    <w:rsid w:val="00F05C73"/>
    <w:rsid w:val="00F40A7E"/>
    <w:rsid w:val="00F4251E"/>
    <w:rsid w:val="00F70023"/>
    <w:rsid w:val="00F729AF"/>
    <w:rsid w:val="00F81B8D"/>
    <w:rsid w:val="00F83DBE"/>
    <w:rsid w:val="00F940C7"/>
    <w:rsid w:val="00F94681"/>
    <w:rsid w:val="00FA0688"/>
    <w:rsid w:val="00FB251E"/>
    <w:rsid w:val="00FC010B"/>
    <w:rsid w:val="00FD6F10"/>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12DEAE"/>
  <w15:docId w15:val="{A123586A-F026-4D26-8C2A-489084DE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3B5"/>
    <w:pPr>
      <w:spacing w:after="80"/>
    </w:pPr>
    <w:rPr>
      <w:rFonts w:ascii="Arial" w:hAnsi="Arial"/>
      <w:sz w:val="20"/>
    </w:rPr>
  </w:style>
  <w:style w:type="paragraph" w:styleId="Heading1">
    <w:name w:val="heading 1"/>
    <w:basedOn w:val="Normal"/>
    <w:next w:val="Normal"/>
    <w:link w:val="Heading1Char"/>
    <w:uiPriority w:val="9"/>
    <w:qFormat/>
    <w:rsid w:val="00300343"/>
    <w:pPr>
      <w:keepNext/>
      <w:keepLines/>
      <w:pageBreakBefore/>
      <w:spacing w:line="240" w:lineRule="auto"/>
      <w:outlineLvl w:val="0"/>
    </w:pPr>
    <w:rPr>
      <w:rFonts w:eastAsiaTheme="majorEastAsia" w:cstheme="majorBidi"/>
      <w:b/>
      <w:caps/>
      <w:color w:val="97D700"/>
      <w:sz w:val="40"/>
      <w:szCs w:val="32"/>
    </w:rPr>
  </w:style>
  <w:style w:type="paragraph" w:styleId="Heading2">
    <w:name w:val="heading 2"/>
    <w:basedOn w:val="Normal"/>
    <w:next w:val="Normal"/>
    <w:link w:val="Heading2Char"/>
    <w:uiPriority w:val="9"/>
    <w:unhideWhenUsed/>
    <w:qFormat/>
    <w:rsid w:val="00300343"/>
    <w:pPr>
      <w:keepNext/>
      <w:keepLines/>
      <w:spacing w:before="400" w:line="240" w:lineRule="auto"/>
      <w:outlineLvl w:val="1"/>
    </w:pPr>
    <w:rPr>
      <w:rFonts w:eastAsiaTheme="majorEastAsia" w:cstheme="majorBidi"/>
      <w:b/>
      <w:caps/>
      <w:color w:val="000000" w:themeColor="text1"/>
      <w:sz w:val="32"/>
      <w:szCs w:val="26"/>
    </w:rPr>
  </w:style>
  <w:style w:type="paragraph" w:styleId="Heading3">
    <w:name w:val="heading 3"/>
    <w:basedOn w:val="Normal"/>
    <w:next w:val="Normal"/>
    <w:link w:val="Heading3Char"/>
    <w:uiPriority w:val="9"/>
    <w:unhideWhenUsed/>
    <w:qFormat/>
    <w:rsid w:val="002B1320"/>
    <w:pPr>
      <w:keepNext/>
      <w:keepLines/>
      <w:spacing w:before="200" w:line="240" w:lineRule="auto"/>
      <w:outlineLvl w:val="2"/>
    </w:pPr>
    <w:rPr>
      <w:rFonts w:eastAsiaTheme="majorEastAsia" w:cstheme="majorBidi"/>
      <w:b/>
      <w:caps/>
      <w:color w:val="000000" w:themeColor="text1"/>
      <w:sz w:val="22"/>
      <w:szCs w:val="24"/>
    </w:rPr>
  </w:style>
  <w:style w:type="paragraph" w:styleId="Heading4">
    <w:name w:val="heading 4"/>
    <w:basedOn w:val="Heading3"/>
    <w:next w:val="Normal"/>
    <w:link w:val="Heading4Char"/>
    <w:uiPriority w:val="9"/>
    <w:unhideWhenUsed/>
    <w:rsid w:val="00BE57EF"/>
    <w:pPr>
      <w:outlineLvl w:val="3"/>
    </w:pPr>
  </w:style>
  <w:style w:type="paragraph" w:styleId="Heading5">
    <w:name w:val="heading 5"/>
    <w:basedOn w:val="Heading4"/>
    <w:next w:val="Normal"/>
    <w:link w:val="Heading5Char"/>
    <w:uiPriority w:val="9"/>
    <w:unhideWhenUsed/>
    <w:qFormat/>
    <w:rsid w:val="00BE57E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3133A3"/>
    <w:rPr>
      <w:b/>
      <w:bCs/>
      <w:i/>
      <w:iCs/>
      <w:spacing w:val="5"/>
    </w:rPr>
  </w:style>
  <w:style w:type="paragraph" w:styleId="Title">
    <w:name w:val="Title"/>
    <w:basedOn w:val="Normal"/>
    <w:next w:val="Normal"/>
    <w:link w:val="TitleChar"/>
    <w:uiPriority w:val="10"/>
    <w:rsid w:val="001172EF"/>
    <w:pPr>
      <w:spacing w:after="0" w:line="1000" w:lineRule="exact"/>
      <w:contextualSpacing/>
    </w:pPr>
    <w:rPr>
      <w:rFonts w:eastAsiaTheme="majorEastAsia" w:cstheme="majorBidi"/>
      <w:b/>
      <w:caps/>
      <w:color w:val="FFFFFF" w:themeColor="background1"/>
      <w:spacing w:val="-10"/>
      <w:kern w:val="28"/>
      <w:sz w:val="108"/>
      <w:szCs w:val="56"/>
      <w:lang w:val="en-AU"/>
    </w:rPr>
  </w:style>
  <w:style w:type="character" w:customStyle="1" w:styleId="TitleChar">
    <w:name w:val="Title Char"/>
    <w:basedOn w:val="DefaultParagraphFont"/>
    <w:link w:val="Title"/>
    <w:uiPriority w:val="10"/>
    <w:rsid w:val="001172EF"/>
    <w:rPr>
      <w:rFonts w:ascii="Frutiger LT Com 45 Light" w:eastAsiaTheme="majorEastAsia" w:hAnsi="Frutiger LT Com 45 Light" w:cstheme="majorBidi"/>
      <w:b/>
      <w:caps/>
      <w:color w:val="FFFFFF" w:themeColor="background1"/>
      <w:spacing w:val="-10"/>
      <w:kern w:val="28"/>
      <w:sz w:val="108"/>
      <w:szCs w:val="56"/>
      <w:lang w:val="en-AU"/>
    </w:rPr>
  </w:style>
  <w:style w:type="character" w:customStyle="1" w:styleId="Heading1Char">
    <w:name w:val="Heading 1 Char"/>
    <w:basedOn w:val="DefaultParagraphFont"/>
    <w:link w:val="Heading1"/>
    <w:uiPriority w:val="9"/>
    <w:rsid w:val="00300343"/>
    <w:rPr>
      <w:rFonts w:ascii="Frutiger LT Com 45 Light" w:eastAsiaTheme="majorEastAsia" w:hAnsi="Frutiger LT Com 45 Light" w:cstheme="majorBidi"/>
      <w:b/>
      <w:caps/>
      <w:color w:val="97D700"/>
      <w:sz w:val="40"/>
      <w:szCs w:val="32"/>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300343"/>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300343"/>
    <w:rPr>
      <w:rFonts w:ascii="Frutiger LT Com 45 Light" w:hAnsi="Frutiger LT Com 45 Light"/>
      <w:sz w:val="14"/>
    </w:rPr>
  </w:style>
  <w:style w:type="paragraph" w:styleId="Subtitle">
    <w:name w:val="Subtitle"/>
    <w:basedOn w:val="Normal"/>
    <w:next w:val="Normal"/>
    <w:link w:val="SubtitleChar"/>
    <w:uiPriority w:val="11"/>
    <w:rsid w:val="00BD124E"/>
    <w:pPr>
      <w:numPr>
        <w:ilvl w:val="1"/>
      </w:numPr>
      <w:spacing w:after="0" w:line="720" w:lineRule="exact"/>
    </w:pPr>
    <w:rPr>
      <w:rFonts w:eastAsiaTheme="minorEastAsia"/>
      <w:color w:val="00594F"/>
      <w:spacing w:val="15"/>
      <w:sz w:val="64"/>
      <w:szCs w:val="64"/>
      <w:lang w:val="en-AU"/>
    </w:rPr>
  </w:style>
  <w:style w:type="character" w:customStyle="1" w:styleId="SubtitleChar">
    <w:name w:val="Subtitle Char"/>
    <w:basedOn w:val="DefaultParagraphFont"/>
    <w:link w:val="Subtitle"/>
    <w:uiPriority w:val="11"/>
    <w:rsid w:val="00BD124E"/>
    <w:rPr>
      <w:rFonts w:ascii="Frutiger LT Com 45 Light" w:eastAsiaTheme="minorEastAsia" w:hAnsi="Frutiger LT Com 45 Light"/>
      <w:color w:val="00594F"/>
      <w:spacing w:val="15"/>
      <w:sz w:val="64"/>
      <w:szCs w:val="64"/>
      <w:lang w:val="en-AU"/>
    </w:rPr>
  </w:style>
  <w:style w:type="character" w:customStyle="1" w:styleId="Heading2Char">
    <w:name w:val="Heading 2 Char"/>
    <w:basedOn w:val="DefaultParagraphFont"/>
    <w:link w:val="Heading2"/>
    <w:uiPriority w:val="9"/>
    <w:rsid w:val="00300343"/>
    <w:rPr>
      <w:rFonts w:ascii="Frutiger LT Com 45 Light" w:eastAsiaTheme="majorEastAsia" w:hAnsi="Frutiger LT Com 45 Light" w:cstheme="majorBidi"/>
      <w:b/>
      <w:caps/>
      <w:color w:val="000000" w:themeColor="text1"/>
      <w:sz w:val="32"/>
      <w:szCs w:val="26"/>
    </w:rPr>
  </w:style>
  <w:style w:type="character" w:customStyle="1" w:styleId="Heading3Char">
    <w:name w:val="Heading 3 Char"/>
    <w:basedOn w:val="DefaultParagraphFont"/>
    <w:link w:val="Heading3"/>
    <w:uiPriority w:val="9"/>
    <w:rsid w:val="002B1320"/>
    <w:rPr>
      <w:rFonts w:ascii="Frutiger LT Com 45 Light" w:eastAsiaTheme="majorEastAsia" w:hAnsi="Frutiger LT Com 45 Light" w:cstheme="majorBidi"/>
      <w:b/>
      <w:caps/>
      <w:color w:val="000000" w:themeColor="text1"/>
      <w:szCs w:val="24"/>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paragraph" w:styleId="ListParagraph">
    <w:name w:val="List Paragraph"/>
    <w:basedOn w:val="Normal"/>
    <w:uiPriority w:val="34"/>
    <w:rsid w:val="007F212B"/>
    <w:pPr>
      <w:ind w:left="720"/>
      <w:contextualSpacing/>
    </w:p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BD124E"/>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264847"/>
    <w:pPr>
      <w:numPr>
        <w:numId w:val="19"/>
      </w:numPr>
      <w:spacing w:before="120" w:after="0"/>
      <w:contextualSpacing/>
    </w:pPr>
    <w:rPr>
      <w:b/>
      <w:caps/>
    </w:rPr>
  </w:style>
  <w:style w:type="paragraph" w:styleId="TOC3">
    <w:name w:val="toc 3"/>
    <w:basedOn w:val="Normal"/>
    <w:next w:val="Normal"/>
    <w:autoRedefine/>
    <w:uiPriority w:val="39"/>
    <w:unhideWhenUsed/>
    <w:rsid w:val="00BE57EF"/>
    <w:pPr>
      <w:numPr>
        <w:ilvl w:val="2"/>
        <w:numId w:val="19"/>
      </w:numPr>
      <w:spacing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BE57E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BE57EF"/>
    <w:rPr>
      <w:rFonts w:ascii="Frutiger LT Com 45 Light" w:eastAsiaTheme="majorEastAsia" w:hAnsi="Frutiger LT Com 45 Light" w:cstheme="majorBidi"/>
      <w:b/>
      <w:caps/>
      <w:color w:val="000000" w:themeColor="text1"/>
      <w:szCs w:val="24"/>
    </w:rPr>
  </w:style>
  <w:style w:type="character" w:styleId="CommentReference">
    <w:name w:val="annotation reference"/>
    <w:basedOn w:val="DefaultParagraphFont"/>
    <w:uiPriority w:val="99"/>
    <w:semiHidden/>
    <w:unhideWhenUsed/>
    <w:rsid w:val="00405C7F"/>
    <w:rPr>
      <w:sz w:val="16"/>
      <w:szCs w:val="16"/>
    </w:rPr>
  </w:style>
  <w:style w:type="paragraph" w:styleId="CommentText">
    <w:name w:val="annotation text"/>
    <w:basedOn w:val="Normal"/>
    <w:link w:val="CommentTextChar"/>
    <w:uiPriority w:val="99"/>
    <w:semiHidden/>
    <w:unhideWhenUsed/>
    <w:rsid w:val="00405C7F"/>
    <w:pPr>
      <w:spacing w:line="240" w:lineRule="auto"/>
    </w:pPr>
    <w:rPr>
      <w:szCs w:val="20"/>
    </w:rPr>
  </w:style>
  <w:style w:type="character" w:customStyle="1" w:styleId="CommentTextChar">
    <w:name w:val="Comment Text Char"/>
    <w:basedOn w:val="DefaultParagraphFont"/>
    <w:link w:val="CommentText"/>
    <w:uiPriority w:val="99"/>
    <w:semiHidden/>
    <w:rsid w:val="00405C7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05C7F"/>
    <w:rPr>
      <w:b/>
      <w:bCs/>
    </w:rPr>
  </w:style>
  <w:style w:type="character" w:customStyle="1" w:styleId="CommentSubjectChar">
    <w:name w:val="Comment Subject Char"/>
    <w:basedOn w:val="CommentTextChar"/>
    <w:link w:val="CommentSubject"/>
    <w:uiPriority w:val="99"/>
    <w:semiHidden/>
    <w:rsid w:val="00405C7F"/>
    <w:rPr>
      <w:rFonts w:ascii="Arial" w:hAnsi="Arial"/>
      <w:b/>
      <w:bCs/>
      <w:sz w:val="20"/>
      <w:szCs w:val="20"/>
    </w:rPr>
  </w:style>
  <w:style w:type="paragraph" w:styleId="Revision">
    <w:name w:val="Revision"/>
    <w:hidden/>
    <w:uiPriority w:val="99"/>
    <w:semiHidden/>
    <w:rsid w:val="004E591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ise\Dropbox%20(WS%20Secretariat)\WS\Templates\Focus%20on%20Competitions%20and%20Projects\CAP_doc_cover_v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7D5FC-12E4-4351-932E-453A9C5D3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CAP_doc_cover_v2.0.dotx</Template>
  <TotalTime>3</TotalTime>
  <Pages>4</Pages>
  <Words>1025</Words>
  <Characters>5505</Characters>
  <Application>Microsoft Office Word</Application>
  <DocSecurity>0</DocSecurity>
  <Lines>367</Lines>
  <Paragraphs>251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Luise Kuehnel</dc:creator>
  <cp:lastModifiedBy>Luise Kuehnel</cp:lastModifiedBy>
  <cp:revision>4</cp:revision>
  <cp:lastPrinted>2015-05-11T07:12:00Z</cp:lastPrinted>
  <dcterms:created xsi:type="dcterms:W3CDTF">2015-08-25T08:03:00Z</dcterms:created>
  <dcterms:modified xsi:type="dcterms:W3CDTF">2015-08-25T08:06:00Z</dcterms:modified>
</cp:coreProperties>
</file>