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80BB1" w14:textId="1AD9A76E" w:rsidR="007B5DEF" w:rsidRPr="00860C67" w:rsidRDefault="0021334C" w:rsidP="003A2800">
      <w:pPr>
        <w:pStyle w:val="Title"/>
        <w:rPr>
          <w:lang w:val="en-GB"/>
        </w:rPr>
      </w:pPr>
      <w:bookmarkStart w:id="0" w:name="_Toc386117270"/>
      <w:bookmarkStart w:id="1" w:name="_Toc386117477"/>
      <w:r>
        <w:rPr>
          <w:lang w:val="en-GB"/>
        </w:rPr>
        <w:t>Cocktail</w:t>
      </w:r>
      <w:r w:rsidR="00B60A59">
        <w:rPr>
          <w:lang w:val="en-GB"/>
        </w:rPr>
        <w:t>s</w:t>
      </w:r>
      <w:r>
        <w:rPr>
          <w:lang w:val="en-GB"/>
        </w:rPr>
        <w:t xml:space="preserve"> for Restaurant Service</w:t>
      </w:r>
    </w:p>
    <w:bookmarkEnd w:id="0"/>
    <w:bookmarkEnd w:id="1"/>
    <w:p w14:paraId="62FEB531" w14:textId="6EF8D4E5" w:rsidR="00D333DE" w:rsidRDefault="00D333DE" w:rsidP="007F212B"/>
    <w:tbl>
      <w:tblPr>
        <w:tblStyle w:val="WSI-Table1"/>
        <w:tblW w:w="0" w:type="auto"/>
        <w:tblLook w:val="0620" w:firstRow="1" w:lastRow="0" w:firstColumn="0" w:lastColumn="0" w:noHBand="1" w:noVBand="1"/>
      </w:tblPr>
      <w:tblGrid>
        <w:gridCol w:w="2484"/>
        <w:gridCol w:w="2496"/>
        <w:gridCol w:w="2146"/>
        <w:gridCol w:w="2512"/>
      </w:tblGrid>
      <w:tr w:rsidR="0021334C" w:rsidRPr="00B60A59" w14:paraId="4CE672BD" w14:textId="77777777" w:rsidTr="002133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84" w:type="dxa"/>
          </w:tcPr>
          <w:p w14:paraId="6079F64F" w14:textId="23B9AEC5" w:rsidR="0021334C" w:rsidRPr="00B60A59" w:rsidRDefault="0021334C" w:rsidP="0021334C">
            <w:pPr>
              <w:rPr>
                <w:rFonts w:ascii="Frutiger LT Com 65" w:hAnsi="Frutiger LT Com 65"/>
                <w:szCs w:val="20"/>
              </w:rPr>
            </w:pPr>
            <w:r w:rsidRPr="00B60A59">
              <w:rPr>
                <w:szCs w:val="20"/>
              </w:rPr>
              <w:t>Shaker</w:t>
            </w:r>
          </w:p>
        </w:tc>
        <w:tc>
          <w:tcPr>
            <w:tcW w:w="2496" w:type="dxa"/>
          </w:tcPr>
          <w:p w14:paraId="41EB28EA" w14:textId="2572727E" w:rsidR="0021334C" w:rsidRPr="00B60A59" w:rsidRDefault="0021334C" w:rsidP="0021334C">
            <w:pPr>
              <w:rPr>
                <w:rFonts w:ascii="Frutiger LT Com 65" w:hAnsi="Frutiger LT Com 65"/>
                <w:szCs w:val="20"/>
              </w:rPr>
            </w:pPr>
            <w:r w:rsidRPr="00B60A59">
              <w:rPr>
                <w:szCs w:val="20"/>
              </w:rPr>
              <w:t>Mixer/blender</w:t>
            </w:r>
          </w:p>
        </w:tc>
        <w:tc>
          <w:tcPr>
            <w:tcW w:w="2146" w:type="dxa"/>
          </w:tcPr>
          <w:p w14:paraId="7DD093BB" w14:textId="329F04B8" w:rsidR="0021334C" w:rsidRPr="00B60A59" w:rsidRDefault="0021334C" w:rsidP="0021334C">
            <w:pPr>
              <w:rPr>
                <w:rFonts w:ascii="Frutiger LT Com 65" w:hAnsi="Frutiger LT Com 65"/>
                <w:szCs w:val="20"/>
              </w:rPr>
            </w:pPr>
            <w:r w:rsidRPr="00B60A59">
              <w:rPr>
                <w:szCs w:val="20"/>
              </w:rPr>
              <w:t>Mix/Bar-glass</w:t>
            </w:r>
          </w:p>
        </w:tc>
        <w:tc>
          <w:tcPr>
            <w:tcW w:w="2512" w:type="dxa"/>
          </w:tcPr>
          <w:p w14:paraId="758D6847" w14:textId="1984E27C" w:rsidR="0021334C" w:rsidRPr="00B60A59" w:rsidRDefault="0021334C" w:rsidP="0021334C">
            <w:pPr>
              <w:rPr>
                <w:rFonts w:ascii="Frutiger LT Com 65" w:hAnsi="Frutiger LT Com 65"/>
                <w:szCs w:val="20"/>
              </w:rPr>
            </w:pPr>
            <w:r w:rsidRPr="00B60A59">
              <w:rPr>
                <w:szCs w:val="20"/>
              </w:rPr>
              <w:t>build in guest glass</w:t>
            </w:r>
          </w:p>
        </w:tc>
      </w:tr>
      <w:tr w:rsidR="00B60A59" w:rsidRPr="00B60A59" w14:paraId="433F94F5" w14:textId="77777777" w:rsidTr="0021334C">
        <w:tc>
          <w:tcPr>
            <w:tcW w:w="2484" w:type="dxa"/>
            <w:tcBorders>
              <w:bottom w:val="single" w:sz="4" w:space="0" w:color="0084AD"/>
            </w:tcBorders>
          </w:tcPr>
          <w:p w14:paraId="3FCC9BBF" w14:textId="2797E861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White Lady</w:t>
            </w:r>
          </w:p>
        </w:tc>
        <w:tc>
          <w:tcPr>
            <w:tcW w:w="2496" w:type="dxa"/>
            <w:tcBorders>
              <w:bottom w:val="single" w:sz="4" w:space="0" w:color="0084AD"/>
            </w:tcBorders>
          </w:tcPr>
          <w:p w14:paraId="5D1E1A4B" w14:textId="5C787F99" w:rsidR="00B60A59" w:rsidRPr="00B60A59" w:rsidRDefault="00B60A59" w:rsidP="00B60A59">
            <w:pPr>
              <w:pStyle w:val="ListBullet"/>
              <w:numPr>
                <w:ilvl w:val="0"/>
                <w:numId w:val="0"/>
              </w:numPr>
              <w:ind w:left="284" w:hanging="284"/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  <w:lang w:val="en-GB"/>
              </w:rPr>
              <w:t>Porto Flip</w:t>
            </w:r>
          </w:p>
        </w:tc>
        <w:tc>
          <w:tcPr>
            <w:tcW w:w="2146" w:type="dxa"/>
            <w:tcBorders>
              <w:bottom w:val="single" w:sz="4" w:space="0" w:color="0084AD"/>
            </w:tcBorders>
          </w:tcPr>
          <w:p w14:paraId="7EACA87A" w14:textId="4E78E8A4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Martini Dry</w:t>
            </w:r>
          </w:p>
        </w:tc>
        <w:tc>
          <w:tcPr>
            <w:tcW w:w="2512" w:type="dxa"/>
            <w:tcBorders>
              <w:bottom w:val="single" w:sz="4" w:space="0" w:color="0084AD"/>
            </w:tcBorders>
          </w:tcPr>
          <w:p w14:paraId="66E39107" w14:textId="5C3C199D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Old Fashioned</w:t>
            </w:r>
          </w:p>
        </w:tc>
      </w:tr>
      <w:tr w:rsidR="00B60A59" w:rsidRPr="00B60A59" w14:paraId="6C0C2FC6" w14:textId="77777777" w:rsidTr="0021334C">
        <w:tc>
          <w:tcPr>
            <w:tcW w:w="2484" w:type="dxa"/>
          </w:tcPr>
          <w:p w14:paraId="2B028F6C" w14:textId="09BA9E31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Side car</w:t>
            </w:r>
          </w:p>
        </w:tc>
        <w:tc>
          <w:tcPr>
            <w:tcW w:w="2496" w:type="dxa"/>
          </w:tcPr>
          <w:p w14:paraId="1C44DA82" w14:textId="15C3F211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  <w:lang w:val="en-GB"/>
              </w:rPr>
              <w:t>Pina Colada</w:t>
            </w:r>
          </w:p>
        </w:tc>
        <w:tc>
          <w:tcPr>
            <w:tcW w:w="2146" w:type="dxa"/>
          </w:tcPr>
          <w:p w14:paraId="750AC778" w14:textId="0F81C083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Manhattan</w:t>
            </w:r>
          </w:p>
        </w:tc>
        <w:tc>
          <w:tcPr>
            <w:tcW w:w="2512" w:type="dxa"/>
          </w:tcPr>
          <w:p w14:paraId="187F7084" w14:textId="08AF835D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Screw Driver</w:t>
            </w:r>
          </w:p>
        </w:tc>
      </w:tr>
      <w:tr w:rsidR="00B60A59" w:rsidRPr="00B60A59" w14:paraId="469E5E4C" w14:textId="77777777" w:rsidTr="0021334C">
        <w:tc>
          <w:tcPr>
            <w:tcW w:w="2484" w:type="dxa"/>
          </w:tcPr>
          <w:p w14:paraId="6E6738B3" w14:textId="5753862E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Cosmopolitan</w:t>
            </w:r>
          </w:p>
        </w:tc>
        <w:tc>
          <w:tcPr>
            <w:tcW w:w="2496" w:type="dxa"/>
          </w:tcPr>
          <w:p w14:paraId="08F724DD" w14:textId="192A35B8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  <w:lang w:val="en-GB"/>
              </w:rPr>
              <w:t>Banana Daiquiri</w:t>
            </w:r>
          </w:p>
        </w:tc>
        <w:tc>
          <w:tcPr>
            <w:tcW w:w="2146" w:type="dxa"/>
          </w:tcPr>
          <w:p w14:paraId="0C4DF340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2579A43C" w14:textId="504F4CC4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Bloody Mary</w:t>
            </w:r>
          </w:p>
        </w:tc>
      </w:tr>
      <w:tr w:rsidR="00B60A59" w:rsidRPr="00B60A59" w14:paraId="1B824688" w14:textId="77777777" w:rsidTr="0021334C">
        <w:tc>
          <w:tcPr>
            <w:tcW w:w="2484" w:type="dxa"/>
          </w:tcPr>
          <w:p w14:paraId="7933C33D" w14:textId="3A4F7E62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Daiquiri</w:t>
            </w:r>
          </w:p>
        </w:tc>
        <w:tc>
          <w:tcPr>
            <w:tcW w:w="2496" w:type="dxa"/>
          </w:tcPr>
          <w:p w14:paraId="51D6015B" w14:textId="035B8886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  <w:lang w:val="en-GB"/>
              </w:rPr>
              <w:t>Frozen Strawberry</w:t>
            </w:r>
          </w:p>
        </w:tc>
        <w:tc>
          <w:tcPr>
            <w:tcW w:w="2146" w:type="dxa"/>
          </w:tcPr>
          <w:p w14:paraId="19FEE630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62D18904" w14:textId="0D40EE12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Cuba libre</w:t>
            </w:r>
          </w:p>
        </w:tc>
      </w:tr>
      <w:tr w:rsidR="00B60A59" w:rsidRPr="00B60A59" w14:paraId="21CD92C5" w14:textId="77777777" w:rsidTr="0021334C">
        <w:tc>
          <w:tcPr>
            <w:tcW w:w="2484" w:type="dxa"/>
          </w:tcPr>
          <w:p w14:paraId="0E275BFD" w14:textId="16B0501E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Alexander</w:t>
            </w:r>
          </w:p>
        </w:tc>
        <w:tc>
          <w:tcPr>
            <w:tcW w:w="2496" w:type="dxa"/>
          </w:tcPr>
          <w:p w14:paraId="1700B2C2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146" w:type="dxa"/>
          </w:tcPr>
          <w:p w14:paraId="10D678A6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0EDF2650" w14:textId="0EF9ED7A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B52</w:t>
            </w:r>
          </w:p>
        </w:tc>
      </w:tr>
      <w:tr w:rsidR="00B60A59" w:rsidRPr="00B60A59" w14:paraId="166EA003" w14:textId="77777777" w:rsidTr="0021334C">
        <w:tc>
          <w:tcPr>
            <w:tcW w:w="2484" w:type="dxa"/>
          </w:tcPr>
          <w:p w14:paraId="358CADE1" w14:textId="04FE5290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Margarita</w:t>
            </w:r>
          </w:p>
        </w:tc>
        <w:tc>
          <w:tcPr>
            <w:tcW w:w="2496" w:type="dxa"/>
          </w:tcPr>
          <w:p w14:paraId="70F76495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146" w:type="dxa"/>
          </w:tcPr>
          <w:p w14:paraId="5DDA8BC8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243167FA" w14:textId="251818FE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 xml:space="preserve">Spritz </w:t>
            </w:r>
            <w:proofErr w:type="spellStart"/>
            <w:r w:rsidRPr="00B60A59">
              <w:rPr>
                <w:szCs w:val="20"/>
              </w:rPr>
              <w:t>Veneziano</w:t>
            </w:r>
            <w:proofErr w:type="spellEnd"/>
          </w:p>
        </w:tc>
      </w:tr>
      <w:tr w:rsidR="00B60A59" w:rsidRPr="00B60A59" w14:paraId="74E28C22" w14:textId="77777777" w:rsidTr="0021334C">
        <w:tc>
          <w:tcPr>
            <w:tcW w:w="2484" w:type="dxa"/>
          </w:tcPr>
          <w:p w14:paraId="5DD3D801" w14:textId="2BB2129D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Sex on the Beach</w:t>
            </w:r>
          </w:p>
        </w:tc>
        <w:tc>
          <w:tcPr>
            <w:tcW w:w="2496" w:type="dxa"/>
          </w:tcPr>
          <w:p w14:paraId="231280E5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146" w:type="dxa"/>
          </w:tcPr>
          <w:p w14:paraId="17E7A590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2CC74D05" w14:textId="2883A08A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Caipirinha</w:t>
            </w:r>
          </w:p>
        </w:tc>
      </w:tr>
      <w:tr w:rsidR="00B60A59" w:rsidRPr="00B60A59" w14:paraId="611309E0" w14:textId="77777777" w:rsidTr="0021334C">
        <w:tc>
          <w:tcPr>
            <w:tcW w:w="2484" w:type="dxa"/>
          </w:tcPr>
          <w:p w14:paraId="3F37335D" w14:textId="6980E2A1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Mai-Tai</w:t>
            </w:r>
          </w:p>
        </w:tc>
        <w:tc>
          <w:tcPr>
            <w:tcW w:w="2496" w:type="dxa"/>
          </w:tcPr>
          <w:p w14:paraId="43BA54BF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146" w:type="dxa"/>
          </w:tcPr>
          <w:p w14:paraId="5E51F4AF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0924BA7D" w14:textId="5CB2A6EC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Americano</w:t>
            </w:r>
          </w:p>
        </w:tc>
      </w:tr>
      <w:tr w:rsidR="00B60A59" w:rsidRPr="00B60A59" w14:paraId="5BFD06AB" w14:textId="77777777" w:rsidTr="0021334C">
        <w:tc>
          <w:tcPr>
            <w:tcW w:w="2484" w:type="dxa"/>
          </w:tcPr>
          <w:p w14:paraId="2272F343" w14:textId="10833347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Planter’s Punch</w:t>
            </w:r>
          </w:p>
        </w:tc>
        <w:tc>
          <w:tcPr>
            <w:tcW w:w="2496" w:type="dxa"/>
          </w:tcPr>
          <w:p w14:paraId="2EEB14B4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146" w:type="dxa"/>
          </w:tcPr>
          <w:p w14:paraId="0B85FC2F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2E2852CB" w14:textId="4CBA8EF0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Tequila Sunrise</w:t>
            </w:r>
          </w:p>
        </w:tc>
      </w:tr>
      <w:tr w:rsidR="00B60A59" w:rsidRPr="00B60A59" w14:paraId="772C8606" w14:textId="77777777" w:rsidTr="0021334C">
        <w:tc>
          <w:tcPr>
            <w:tcW w:w="2484" w:type="dxa"/>
          </w:tcPr>
          <w:p w14:paraId="1002BF7C" w14:textId="1452D6C7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Singapore Sling</w:t>
            </w:r>
          </w:p>
        </w:tc>
        <w:tc>
          <w:tcPr>
            <w:tcW w:w="2496" w:type="dxa"/>
          </w:tcPr>
          <w:p w14:paraId="5478ABD2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146" w:type="dxa"/>
          </w:tcPr>
          <w:p w14:paraId="346484D6" w14:textId="53073269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0F48CEA7" w14:textId="2C0A79E9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Black Russian</w:t>
            </w:r>
          </w:p>
        </w:tc>
      </w:tr>
      <w:tr w:rsidR="00B60A59" w:rsidRPr="00B60A59" w14:paraId="02BD134D" w14:textId="77777777" w:rsidTr="0021334C">
        <w:tc>
          <w:tcPr>
            <w:tcW w:w="2484" w:type="dxa"/>
          </w:tcPr>
          <w:p w14:paraId="0F193218" w14:textId="49065BAC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Whisky Sour</w:t>
            </w:r>
          </w:p>
        </w:tc>
        <w:tc>
          <w:tcPr>
            <w:tcW w:w="2496" w:type="dxa"/>
          </w:tcPr>
          <w:p w14:paraId="54A3796A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146" w:type="dxa"/>
          </w:tcPr>
          <w:p w14:paraId="1E75C847" w14:textId="77777777" w:rsidR="00B60A59" w:rsidRPr="00B60A59" w:rsidRDefault="00B60A59" w:rsidP="00B60A59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27910D6F" w14:textId="28F3A8A0" w:rsidR="00B60A59" w:rsidRPr="00B60A59" w:rsidRDefault="00B60A59" w:rsidP="00B60A59">
            <w:pPr>
              <w:rPr>
                <w:szCs w:val="20"/>
              </w:rPr>
            </w:pPr>
            <w:r w:rsidRPr="00B60A59">
              <w:rPr>
                <w:szCs w:val="20"/>
              </w:rPr>
              <w:t>Negroni</w:t>
            </w:r>
          </w:p>
        </w:tc>
      </w:tr>
      <w:tr w:rsidR="0021334C" w:rsidRPr="00B60A59" w14:paraId="5CAE0D3D" w14:textId="77777777" w:rsidTr="0021334C">
        <w:tc>
          <w:tcPr>
            <w:tcW w:w="2484" w:type="dxa"/>
          </w:tcPr>
          <w:p w14:paraId="394BF929" w14:textId="13F7A4FC" w:rsidR="0021334C" w:rsidRPr="00B60A59" w:rsidRDefault="0021334C" w:rsidP="0021334C">
            <w:pPr>
              <w:rPr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Gin Fizz</w:t>
            </w:r>
          </w:p>
        </w:tc>
        <w:tc>
          <w:tcPr>
            <w:tcW w:w="2496" w:type="dxa"/>
          </w:tcPr>
          <w:p w14:paraId="32A26D71" w14:textId="77777777" w:rsidR="0021334C" w:rsidRPr="00B60A59" w:rsidRDefault="0021334C" w:rsidP="0021334C">
            <w:pPr>
              <w:rPr>
                <w:szCs w:val="20"/>
              </w:rPr>
            </w:pPr>
          </w:p>
        </w:tc>
        <w:tc>
          <w:tcPr>
            <w:tcW w:w="2146" w:type="dxa"/>
          </w:tcPr>
          <w:p w14:paraId="1C4D4FD6" w14:textId="77777777" w:rsidR="0021334C" w:rsidRPr="00B60A59" w:rsidRDefault="0021334C" w:rsidP="0021334C">
            <w:pPr>
              <w:rPr>
                <w:szCs w:val="20"/>
              </w:rPr>
            </w:pPr>
          </w:p>
        </w:tc>
        <w:tc>
          <w:tcPr>
            <w:tcW w:w="2512" w:type="dxa"/>
          </w:tcPr>
          <w:p w14:paraId="5CFC78AB" w14:textId="77777777" w:rsidR="0021334C" w:rsidRPr="00B60A59" w:rsidRDefault="0021334C" w:rsidP="0021334C">
            <w:pPr>
              <w:rPr>
                <w:szCs w:val="20"/>
              </w:rPr>
            </w:pPr>
          </w:p>
        </w:tc>
      </w:tr>
      <w:tr w:rsidR="0021334C" w:rsidRPr="00B60A59" w14:paraId="55FC358C" w14:textId="77777777" w:rsidTr="0021334C">
        <w:tc>
          <w:tcPr>
            <w:tcW w:w="2484" w:type="dxa"/>
          </w:tcPr>
          <w:p w14:paraId="6C5BEE98" w14:textId="047073A0" w:rsidR="0021334C" w:rsidRPr="00B60A59" w:rsidRDefault="00B60A59" w:rsidP="0021334C">
            <w:pPr>
              <w:rPr>
                <w:rFonts w:cs="CaviarDreams-Bold"/>
                <w:bCs/>
                <w:szCs w:val="20"/>
              </w:rPr>
            </w:pPr>
            <w:r w:rsidRPr="00B60A59">
              <w:rPr>
                <w:rFonts w:cs="CaviarDreams-Bold"/>
                <w:bCs/>
                <w:szCs w:val="20"/>
              </w:rPr>
              <w:t>12</w:t>
            </w:r>
          </w:p>
        </w:tc>
        <w:tc>
          <w:tcPr>
            <w:tcW w:w="2496" w:type="dxa"/>
          </w:tcPr>
          <w:p w14:paraId="1DDD2E37" w14:textId="69912464" w:rsidR="0021334C" w:rsidRPr="00B60A59" w:rsidRDefault="00B60A59" w:rsidP="0021334C">
            <w:pPr>
              <w:rPr>
                <w:szCs w:val="20"/>
              </w:rPr>
            </w:pPr>
            <w:r w:rsidRPr="00B60A59">
              <w:rPr>
                <w:szCs w:val="20"/>
              </w:rPr>
              <w:t>4</w:t>
            </w:r>
          </w:p>
        </w:tc>
        <w:tc>
          <w:tcPr>
            <w:tcW w:w="2146" w:type="dxa"/>
          </w:tcPr>
          <w:p w14:paraId="4942A429" w14:textId="56FA3D66" w:rsidR="0021334C" w:rsidRPr="00B60A59" w:rsidRDefault="00B60A59" w:rsidP="0021334C">
            <w:pPr>
              <w:rPr>
                <w:szCs w:val="20"/>
              </w:rPr>
            </w:pPr>
            <w:r w:rsidRPr="00B60A59">
              <w:rPr>
                <w:szCs w:val="20"/>
              </w:rPr>
              <w:t>2</w:t>
            </w:r>
          </w:p>
        </w:tc>
        <w:tc>
          <w:tcPr>
            <w:tcW w:w="2512" w:type="dxa"/>
          </w:tcPr>
          <w:p w14:paraId="1CA08ADE" w14:textId="50C2A9D5" w:rsidR="0021334C" w:rsidRPr="00B60A59" w:rsidRDefault="00B60A59" w:rsidP="0021334C">
            <w:pPr>
              <w:rPr>
                <w:szCs w:val="20"/>
              </w:rPr>
            </w:pPr>
            <w:r w:rsidRPr="00B60A59">
              <w:rPr>
                <w:szCs w:val="20"/>
              </w:rPr>
              <w:t>11</w:t>
            </w:r>
          </w:p>
        </w:tc>
      </w:tr>
    </w:tbl>
    <w:p w14:paraId="410438E2" w14:textId="77777777" w:rsidR="00B60A59" w:rsidRPr="00B60A59" w:rsidRDefault="00B60A59" w:rsidP="00B60A59">
      <w:pPr>
        <w:rPr>
          <w:szCs w:val="20"/>
          <w:lang w:val="en-GB"/>
        </w:rPr>
      </w:pPr>
    </w:p>
    <w:tbl>
      <w:tblPr>
        <w:tblStyle w:val="WSI-Table1"/>
        <w:tblW w:w="0" w:type="auto"/>
        <w:tblLook w:val="04A0" w:firstRow="1" w:lastRow="0" w:firstColumn="1" w:lastColumn="0" w:noHBand="0" w:noVBand="1"/>
      </w:tblPr>
      <w:tblGrid>
        <w:gridCol w:w="2409"/>
        <w:gridCol w:w="2409"/>
        <w:gridCol w:w="2410"/>
        <w:gridCol w:w="2410"/>
      </w:tblGrid>
      <w:tr w:rsidR="00B60A59" w:rsidRPr="00B60A59" w14:paraId="3B79B1E2" w14:textId="77777777" w:rsidTr="008831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8" w:type="dxa"/>
            <w:gridSpan w:val="4"/>
          </w:tcPr>
          <w:p w14:paraId="4F70F527" w14:textId="3889AEA1" w:rsidR="00B60A59" w:rsidRPr="00B60A59" w:rsidRDefault="00B60A59" w:rsidP="00B60A59">
            <w:pPr>
              <w:rPr>
                <w:szCs w:val="20"/>
                <w:lang w:val="en-GB"/>
              </w:rPr>
            </w:pPr>
            <w:r w:rsidRPr="00B60A59">
              <w:rPr>
                <w:szCs w:val="20"/>
                <w:lang w:val="en-GB"/>
              </w:rPr>
              <w:t>Reduce to 15: WSI to conduct by random draw and announce on C-4 months</w:t>
            </w:r>
          </w:p>
        </w:tc>
      </w:tr>
      <w:tr w:rsidR="00B60A59" w:rsidRPr="00B60A59" w14:paraId="3BDA3A43" w14:textId="77777777" w:rsidTr="00B60A59">
        <w:tc>
          <w:tcPr>
            <w:tcW w:w="2409" w:type="dxa"/>
          </w:tcPr>
          <w:p w14:paraId="46AA0757" w14:textId="7BDFE080" w:rsidR="00B60A59" w:rsidRPr="00B60A59" w:rsidRDefault="00B60A59" w:rsidP="00B60A59">
            <w:pPr>
              <w:rPr>
                <w:szCs w:val="20"/>
                <w:lang w:val="en-GB"/>
              </w:rPr>
            </w:pPr>
            <w:r w:rsidRPr="00B60A59">
              <w:rPr>
                <w:szCs w:val="20"/>
              </w:rPr>
              <w:t>8</w:t>
            </w:r>
          </w:p>
        </w:tc>
        <w:tc>
          <w:tcPr>
            <w:tcW w:w="2409" w:type="dxa"/>
          </w:tcPr>
          <w:p w14:paraId="03E85F17" w14:textId="56B48FAD" w:rsidR="00B60A59" w:rsidRPr="00B60A59" w:rsidRDefault="00B60A59" w:rsidP="00B60A59">
            <w:pPr>
              <w:rPr>
                <w:szCs w:val="20"/>
                <w:lang w:val="en-GB"/>
              </w:rPr>
            </w:pPr>
            <w:r w:rsidRPr="00B60A59">
              <w:rPr>
                <w:szCs w:val="20"/>
              </w:rPr>
              <w:t>2</w:t>
            </w:r>
          </w:p>
        </w:tc>
        <w:tc>
          <w:tcPr>
            <w:tcW w:w="2410" w:type="dxa"/>
          </w:tcPr>
          <w:p w14:paraId="0494979A" w14:textId="67F8BF61" w:rsidR="00B60A59" w:rsidRPr="00B60A59" w:rsidRDefault="00B60A59" w:rsidP="00B60A59">
            <w:pPr>
              <w:rPr>
                <w:szCs w:val="20"/>
                <w:lang w:val="en-GB"/>
              </w:rPr>
            </w:pPr>
            <w:r w:rsidRPr="00B60A59">
              <w:rPr>
                <w:szCs w:val="20"/>
              </w:rPr>
              <w:t>1</w:t>
            </w:r>
          </w:p>
        </w:tc>
        <w:tc>
          <w:tcPr>
            <w:tcW w:w="2410" w:type="dxa"/>
          </w:tcPr>
          <w:p w14:paraId="5388A2CB" w14:textId="4CD2DCC8" w:rsidR="00B60A59" w:rsidRPr="00B60A59" w:rsidRDefault="00B60A59" w:rsidP="00B60A59">
            <w:pPr>
              <w:rPr>
                <w:szCs w:val="20"/>
                <w:lang w:val="en-GB"/>
              </w:rPr>
            </w:pPr>
            <w:r w:rsidRPr="00B60A59">
              <w:rPr>
                <w:szCs w:val="20"/>
              </w:rPr>
              <w:t>4</w:t>
            </w:r>
          </w:p>
        </w:tc>
      </w:tr>
    </w:tbl>
    <w:p w14:paraId="68DE8B9A" w14:textId="77777777" w:rsidR="00B60A59" w:rsidRPr="00B60A59" w:rsidRDefault="00B60A59" w:rsidP="00B60A59">
      <w:pPr>
        <w:rPr>
          <w:szCs w:val="20"/>
          <w:lang w:val="en-GB"/>
        </w:rPr>
      </w:pPr>
    </w:p>
    <w:tbl>
      <w:tblPr>
        <w:tblStyle w:val="WSI-Table1"/>
        <w:tblW w:w="0" w:type="auto"/>
        <w:tblLook w:val="04A0" w:firstRow="1" w:lastRow="0" w:firstColumn="1" w:lastColumn="0" w:noHBand="0" w:noVBand="1"/>
      </w:tblPr>
      <w:tblGrid>
        <w:gridCol w:w="2409"/>
        <w:gridCol w:w="2409"/>
        <w:gridCol w:w="2410"/>
        <w:gridCol w:w="2410"/>
      </w:tblGrid>
      <w:tr w:rsidR="00B60A59" w14:paraId="29A39F72" w14:textId="77777777" w:rsidTr="00C33C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8" w:type="dxa"/>
            <w:gridSpan w:val="4"/>
          </w:tcPr>
          <w:p w14:paraId="3A09EBB0" w14:textId="637DC021" w:rsidR="00B60A59" w:rsidRDefault="00B60A59" w:rsidP="007F212B">
            <w:r>
              <w:t xml:space="preserve">Reduce to 10: Random draw at the </w:t>
            </w:r>
            <w:proofErr w:type="spellStart"/>
            <w:r>
              <w:t>Competiton</w:t>
            </w:r>
            <w:proofErr w:type="spellEnd"/>
            <w:r>
              <w:t xml:space="preserve"> and announce on C-2</w:t>
            </w:r>
          </w:p>
        </w:tc>
      </w:tr>
      <w:tr w:rsidR="00B60A59" w14:paraId="17D1CBE9" w14:textId="77777777" w:rsidTr="00B60A59">
        <w:tc>
          <w:tcPr>
            <w:tcW w:w="2409" w:type="dxa"/>
          </w:tcPr>
          <w:p w14:paraId="0528B075" w14:textId="0DB84FF3" w:rsidR="00B60A59" w:rsidRDefault="00B60A59" w:rsidP="00B60A59">
            <w:r w:rsidRPr="00BE3781">
              <w:t>6</w:t>
            </w:r>
          </w:p>
        </w:tc>
        <w:tc>
          <w:tcPr>
            <w:tcW w:w="2409" w:type="dxa"/>
          </w:tcPr>
          <w:p w14:paraId="05063C65" w14:textId="72DFC67C" w:rsidR="00B60A59" w:rsidRDefault="00B60A59" w:rsidP="00B60A59">
            <w:r w:rsidRPr="00BE3781">
              <w:t>1</w:t>
            </w:r>
          </w:p>
        </w:tc>
        <w:tc>
          <w:tcPr>
            <w:tcW w:w="2410" w:type="dxa"/>
          </w:tcPr>
          <w:p w14:paraId="5B479188" w14:textId="0DCE7F82" w:rsidR="00B60A59" w:rsidRDefault="00B60A59" w:rsidP="00B60A59">
            <w:r w:rsidRPr="00BE3781">
              <w:t>1</w:t>
            </w:r>
          </w:p>
        </w:tc>
        <w:tc>
          <w:tcPr>
            <w:tcW w:w="2410" w:type="dxa"/>
          </w:tcPr>
          <w:p w14:paraId="63A6FA00" w14:textId="45FE4677" w:rsidR="00B60A59" w:rsidRDefault="00B60A59" w:rsidP="00B60A59">
            <w:r w:rsidRPr="00BE3781">
              <w:t>2</w:t>
            </w:r>
          </w:p>
        </w:tc>
      </w:tr>
    </w:tbl>
    <w:p w14:paraId="308D7D3B" w14:textId="227C33A5" w:rsidR="00B60A59" w:rsidRDefault="00B60A59" w:rsidP="007F212B">
      <w:bookmarkStart w:id="2" w:name="_GoBack"/>
      <w:bookmarkEnd w:id="2"/>
    </w:p>
    <w:sectPr w:rsidR="00B60A59" w:rsidSect="003A2800">
      <w:headerReference w:type="default" r:id="rId8"/>
      <w:footerReference w:type="default" r:id="rId9"/>
      <w:pgSz w:w="11906" w:h="16838" w:code="9"/>
      <w:pgMar w:top="1701" w:right="1134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44DC9" w14:textId="77777777" w:rsidR="00574210" w:rsidRDefault="00574210" w:rsidP="00313492">
      <w:r>
        <w:separator/>
      </w:r>
    </w:p>
    <w:p w14:paraId="6228DFF3" w14:textId="77777777" w:rsidR="00574210" w:rsidRDefault="00574210" w:rsidP="00313492"/>
    <w:p w14:paraId="55245580" w14:textId="77777777" w:rsidR="00574210" w:rsidRDefault="00574210"/>
    <w:p w14:paraId="6DF102BD" w14:textId="77777777" w:rsidR="00574210" w:rsidRDefault="00574210"/>
  </w:endnote>
  <w:endnote w:type="continuationSeparator" w:id="0">
    <w:p w14:paraId="56683631" w14:textId="77777777" w:rsidR="00574210" w:rsidRDefault="00574210" w:rsidP="00313492">
      <w:r>
        <w:continuationSeparator/>
      </w:r>
    </w:p>
    <w:p w14:paraId="76F3D6E8" w14:textId="77777777" w:rsidR="00574210" w:rsidRDefault="00574210" w:rsidP="00313492"/>
    <w:p w14:paraId="03886BB6" w14:textId="77777777" w:rsidR="00574210" w:rsidRDefault="00574210"/>
    <w:p w14:paraId="2398C81C" w14:textId="77777777" w:rsidR="00574210" w:rsidRDefault="005742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Inria Serif">
    <w:panose1 w:val="00000000000000000000"/>
    <w:charset w:val="00"/>
    <w:family w:val="auto"/>
    <w:pitch w:val="variable"/>
    <w:sig w:usb0="A00000AF" w:usb1="5000604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Frutiger LT Com 65">
    <w:altName w:val="Calibri"/>
    <w:charset w:val="4D"/>
    <w:family w:val="swiss"/>
    <w:pitch w:val="variable"/>
    <w:sig w:usb0="8000002F" w:usb1="5000204A" w:usb2="00000000" w:usb3="00000000" w:csb0="0000009B" w:csb1="00000000"/>
  </w:font>
  <w:font w:name="CaviarDream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639" w:type="dxa"/>
      <w:tblBorders>
        <w:top w:val="single" w:sz="4" w:space="0" w:color="0084AD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4073"/>
      <w:gridCol w:w="1492"/>
      <w:gridCol w:w="4074"/>
    </w:tblGrid>
    <w:tr w:rsidR="006A388C" w14:paraId="64DC7EA8" w14:textId="77777777" w:rsidTr="00453CA2">
      <w:tc>
        <w:tcPr>
          <w:tcW w:w="4073" w:type="dxa"/>
          <w:vAlign w:val="center"/>
          <w:hideMark/>
        </w:tcPr>
        <w:p w14:paraId="5ABEC5A3" w14:textId="66D372F7" w:rsidR="006A388C" w:rsidRDefault="00B60A59" w:rsidP="006A388C">
          <w:pPr>
            <w:pStyle w:val="Footer"/>
          </w:pPr>
          <w:r w:rsidRPr="00B60A59">
            <w:t>WSC2019_TP35_Cocktail_list</w:t>
          </w:r>
          <w:r w:rsidR="00EA6A63">
            <w:t>_complete</w:t>
          </w:r>
        </w:p>
      </w:tc>
      <w:tc>
        <w:tcPr>
          <w:tcW w:w="1492" w:type="dxa"/>
          <w:vAlign w:val="center"/>
          <w:hideMark/>
        </w:tcPr>
        <w:p w14:paraId="63B0E7DD" w14:textId="14FDAD58" w:rsidR="006A388C" w:rsidRDefault="00E4251A" w:rsidP="006A388C">
          <w:pPr>
            <w:pStyle w:val="Footer"/>
            <w:jc w:val="center"/>
          </w:pPr>
          <w:r>
            <w:t xml:space="preserve">Version: </w:t>
          </w:r>
          <w:r w:rsidR="00B60A59">
            <w:t>1.</w:t>
          </w:r>
          <w:r w:rsidR="00EA6A63">
            <w:t>0</w:t>
          </w:r>
        </w:p>
        <w:p w14:paraId="14BBE779" w14:textId="1778F6A9" w:rsidR="006A388C" w:rsidRDefault="006A388C" w:rsidP="00E4251A">
          <w:pPr>
            <w:pStyle w:val="Footer"/>
            <w:jc w:val="center"/>
          </w:pPr>
          <w:r>
            <w:t xml:space="preserve">Date: </w:t>
          </w:r>
          <w:r w:rsidR="00EA6A63">
            <w:t>06</w:t>
          </w:r>
          <w:r w:rsidR="0023663D">
            <w:t>.0</w:t>
          </w:r>
          <w:r w:rsidR="009511B1">
            <w:t>4</w:t>
          </w:r>
          <w:r w:rsidR="0023663D">
            <w:t>.19</w:t>
          </w:r>
        </w:p>
      </w:tc>
      <w:tc>
        <w:tcPr>
          <w:tcW w:w="4074" w:type="dxa"/>
          <w:vAlign w:val="center"/>
          <w:hideMark/>
        </w:tcPr>
        <w:p w14:paraId="07ABCCCD" w14:textId="77777777" w:rsidR="006A388C" w:rsidRDefault="006A388C" w:rsidP="006A388C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60C67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fldSimple w:instr=" NUMPAGES   \* MERGEFORMAT ">
            <w:r w:rsidR="00860C67">
              <w:rPr>
                <w:noProof/>
              </w:rPr>
              <w:t>2</w:t>
            </w:r>
          </w:fldSimple>
        </w:p>
      </w:tc>
    </w:tr>
  </w:tbl>
  <w:p w14:paraId="79F3D6FB" w14:textId="77777777" w:rsidR="00C75D7A" w:rsidRPr="006A388C" w:rsidRDefault="00C75D7A" w:rsidP="00791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B69F5" w14:textId="77777777" w:rsidR="00574210" w:rsidRPr="00871A37" w:rsidRDefault="00574210">
      <w:pPr>
        <w:rPr>
          <w:color w:val="0084AD"/>
        </w:rPr>
      </w:pPr>
      <w:r w:rsidRPr="00453CA2">
        <w:rPr>
          <w:color w:val="0084AD"/>
        </w:rPr>
        <w:separator/>
      </w:r>
    </w:p>
  </w:footnote>
  <w:footnote w:type="continuationSeparator" w:id="0">
    <w:p w14:paraId="214621D3" w14:textId="77777777" w:rsidR="00574210" w:rsidRDefault="00574210" w:rsidP="00313492">
      <w:r>
        <w:continuationSeparator/>
      </w:r>
    </w:p>
    <w:p w14:paraId="1A8C6FA6" w14:textId="77777777" w:rsidR="00574210" w:rsidRDefault="00574210" w:rsidP="00313492"/>
    <w:p w14:paraId="18A3FE89" w14:textId="77777777" w:rsidR="00574210" w:rsidRDefault="00574210"/>
    <w:p w14:paraId="66688F54" w14:textId="77777777" w:rsidR="00574210" w:rsidRDefault="005742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AD735" w14:textId="77777777" w:rsidR="00BA1886" w:rsidRDefault="00CC1FBB" w:rsidP="00327B8A">
    <w:pPr>
      <w:pStyle w:val="Header"/>
    </w:pPr>
    <w:r w:rsidRPr="007866C8">
      <w:rPr>
        <w:noProof/>
        <w:sz w:val="16"/>
        <w:szCs w:val="16"/>
      </w:rPr>
      <w:drawing>
        <wp:anchor distT="0" distB="0" distL="114300" distR="114300" simplePos="0" relativeHeight="251663360" behindDoc="1" locked="0" layoutInCell="1" allowOverlap="1" wp14:anchorId="3D0C9F33" wp14:editId="28444677">
          <wp:simplePos x="0" y="0"/>
          <wp:positionH relativeFrom="page">
            <wp:posOffset>6059433</wp:posOffset>
          </wp:positionH>
          <wp:positionV relativeFrom="page">
            <wp:posOffset>360045</wp:posOffset>
          </wp:positionV>
          <wp:extent cx="777600" cy="457200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Blue_RG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662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15"/>
  </w:num>
  <w:num w:numId="14">
    <w:abstractNumId w:val="11"/>
    <w:lvlOverride w:ilvl="0">
      <w:startOverride w:val="1"/>
    </w:lvlOverride>
  </w:num>
  <w:num w:numId="15">
    <w:abstractNumId w:val="14"/>
  </w:num>
  <w:num w:numId="16">
    <w:abstractNumId w:val="12"/>
  </w:num>
  <w:num w:numId="17">
    <w:abstractNumId w:val="10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4C"/>
    <w:rsid w:val="00004078"/>
    <w:rsid w:val="00006ABF"/>
    <w:rsid w:val="00006EFF"/>
    <w:rsid w:val="00011C63"/>
    <w:rsid w:val="00021530"/>
    <w:rsid w:val="0003398B"/>
    <w:rsid w:val="0003526B"/>
    <w:rsid w:val="00036A02"/>
    <w:rsid w:val="00050DCE"/>
    <w:rsid w:val="00052F6D"/>
    <w:rsid w:val="000A211A"/>
    <w:rsid w:val="000C3AE8"/>
    <w:rsid w:val="000D576D"/>
    <w:rsid w:val="000E219D"/>
    <w:rsid w:val="000F4A5C"/>
    <w:rsid w:val="001172EF"/>
    <w:rsid w:val="0012553C"/>
    <w:rsid w:val="00127350"/>
    <w:rsid w:val="00134547"/>
    <w:rsid w:val="00156CA1"/>
    <w:rsid w:val="00192D2B"/>
    <w:rsid w:val="001A554B"/>
    <w:rsid w:val="001C5F88"/>
    <w:rsid w:val="001C6B44"/>
    <w:rsid w:val="001E4FDC"/>
    <w:rsid w:val="0021118A"/>
    <w:rsid w:val="0021334C"/>
    <w:rsid w:val="002137DD"/>
    <w:rsid w:val="0023663D"/>
    <w:rsid w:val="002551CF"/>
    <w:rsid w:val="00264847"/>
    <w:rsid w:val="00271388"/>
    <w:rsid w:val="00293C04"/>
    <w:rsid w:val="002B0A0C"/>
    <w:rsid w:val="002B1320"/>
    <w:rsid w:val="002E4907"/>
    <w:rsid w:val="003133A3"/>
    <w:rsid w:val="00313492"/>
    <w:rsid w:val="003147E8"/>
    <w:rsid w:val="003161DB"/>
    <w:rsid w:val="0032135D"/>
    <w:rsid w:val="00327B8A"/>
    <w:rsid w:val="0033617A"/>
    <w:rsid w:val="00340348"/>
    <w:rsid w:val="00356625"/>
    <w:rsid w:val="00357CB1"/>
    <w:rsid w:val="0038099A"/>
    <w:rsid w:val="003A2800"/>
    <w:rsid w:val="003F6B6F"/>
    <w:rsid w:val="0040746F"/>
    <w:rsid w:val="00413188"/>
    <w:rsid w:val="004131BB"/>
    <w:rsid w:val="0044752A"/>
    <w:rsid w:val="00453CA2"/>
    <w:rsid w:val="004605D7"/>
    <w:rsid w:val="00462CB3"/>
    <w:rsid w:val="00466CD7"/>
    <w:rsid w:val="00493D5D"/>
    <w:rsid w:val="004B6102"/>
    <w:rsid w:val="004B6219"/>
    <w:rsid w:val="004C77A7"/>
    <w:rsid w:val="004D3337"/>
    <w:rsid w:val="0051761D"/>
    <w:rsid w:val="005400E1"/>
    <w:rsid w:val="00555CDB"/>
    <w:rsid w:val="00563860"/>
    <w:rsid w:val="00567BF1"/>
    <w:rsid w:val="00574210"/>
    <w:rsid w:val="00575F7A"/>
    <w:rsid w:val="00591304"/>
    <w:rsid w:val="005B6904"/>
    <w:rsid w:val="005B6E49"/>
    <w:rsid w:val="005C1F3D"/>
    <w:rsid w:val="005F01CC"/>
    <w:rsid w:val="005F4CBB"/>
    <w:rsid w:val="00611E8B"/>
    <w:rsid w:val="00622F48"/>
    <w:rsid w:val="00627E2E"/>
    <w:rsid w:val="00627E3D"/>
    <w:rsid w:val="006512DE"/>
    <w:rsid w:val="0067352E"/>
    <w:rsid w:val="00673AA4"/>
    <w:rsid w:val="006805C1"/>
    <w:rsid w:val="00692D20"/>
    <w:rsid w:val="006A388C"/>
    <w:rsid w:val="006E26EF"/>
    <w:rsid w:val="006E7810"/>
    <w:rsid w:val="006F59CE"/>
    <w:rsid w:val="007004AE"/>
    <w:rsid w:val="007022AD"/>
    <w:rsid w:val="007235F7"/>
    <w:rsid w:val="00790EFE"/>
    <w:rsid w:val="0079172D"/>
    <w:rsid w:val="007A4C1D"/>
    <w:rsid w:val="007B5DEF"/>
    <w:rsid w:val="007C4BB2"/>
    <w:rsid w:val="007F212B"/>
    <w:rsid w:val="008123B7"/>
    <w:rsid w:val="008362E2"/>
    <w:rsid w:val="0084196A"/>
    <w:rsid w:val="008429C5"/>
    <w:rsid w:val="00860C67"/>
    <w:rsid w:val="00861273"/>
    <w:rsid w:val="00871A37"/>
    <w:rsid w:val="00872767"/>
    <w:rsid w:val="008A2F66"/>
    <w:rsid w:val="008A3942"/>
    <w:rsid w:val="008B47C2"/>
    <w:rsid w:val="008F5CF8"/>
    <w:rsid w:val="00900897"/>
    <w:rsid w:val="00902400"/>
    <w:rsid w:val="00926C56"/>
    <w:rsid w:val="009356C1"/>
    <w:rsid w:val="009511B1"/>
    <w:rsid w:val="0098297B"/>
    <w:rsid w:val="00987A9F"/>
    <w:rsid w:val="0099082F"/>
    <w:rsid w:val="009B26E8"/>
    <w:rsid w:val="009B789E"/>
    <w:rsid w:val="00A07901"/>
    <w:rsid w:val="00A4507C"/>
    <w:rsid w:val="00A77E62"/>
    <w:rsid w:val="00A96AFC"/>
    <w:rsid w:val="00AB775E"/>
    <w:rsid w:val="00AC3721"/>
    <w:rsid w:val="00AC6513"/>
    <w:rsid w:val="00AE5E57"/>
    <w:rsid w:val="00AF2F09"/>
    <w:rsid w:val="00B019EC"/>
    <w:rsid w:val="00B11358"/>
    <w:rsid w:val="00B40AE0"/>
    <w:rsid w:val="00B60A59"/>
    <w:rsid w:val="00B835CE"/>
    <w:rsid w:val="00B86932"/>
    <w:rsid w:val="00BA1886"/>
    <w:rsid w:val="00BE3BAD"/>
    <w:rsid w:val="00BF53B7"/>
    <w:rsid w:val="00C64FEB"/>
    <w:rsid w:val="00C75D7A"/>
    <w:rsid w:val="00C77D08"/>
    <w:rsid w:val="00CA0915"/>
    <w:rsid w:val="00CA510D"/>
    <w:rsid w:val="00CA6C25"/>
    <w:rsid w:val="00CB1799"/>
    <w:rsid w:val="00CC1FBB"/>
    <w:rsid w:val="00CD3200"/>
    <w:rsid w:val="00D04318"/>
    <w:rsid w:val="00D04BE0"/>
    <w:rsid w:val="00D333DE"/>
    <w:rsid w:val="00D355B2"/>
    <w:rsid w:val="00D84489"/>
    <w:rsid w:val="00DA3F51"/>
    <w:rsid w:val="00DA68E9"/>
    <w:rsid w:val="00DD0296"/>
    <w:rsid w:val="00DE1B5A"/>
    <w:rsid w:val="00DF25B9"/>
    <w:rsid w:val="00E16695"/>
    <w:rsid w:val="00E355A4"/>
    <w:rsid w:val="00E4251A"/>
    <w:rsid w:val="00E63A08"/>
    <w:rsid w:val="00E65A56"/>
    <w:rsid w:val="00EA6A63"/>
    <w:rsid w:val="00EB6027"/>
    <w:rsid w:val="00EE014E"/>
    <w:rsid w:val="00EF6E85"/>
    <w:rsid w:val="00F0109D"/>
    <w:rsid w:val="00F05E84"/>
    <w:rsid w:val="00F4251E"/>
    <w:rsid w:val="00F52D28"/>
    <w:rsid w:val="00F61BC7"/>
    <w:rsid w:val="00F63744"/>
    <w:rsid w:val="00F70023"/>
    <w:rsid w:val="00F729AF"/>
    <w:rsid w:val="00F7703D"/>
    <w:rsid w:val="00FA0688"/>
    <w:rsid w:val="00FC010B"/>
    <w:rsid w:val="00FF18F5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D3B388"/>
  <w15:docId w15:val="{D4CF41CB-183E-4614-A6C1-68F9F5002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67"/>
    <w:pPr>
      <w:spacing w:after="120"/>
    </w:pPr>
    <w:rPr>
      <w:rFonts w:ascii="Frutiger LT Com 45 Light" w:hAnsi="Frutiger LT Com 45 Light"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2800"/>
    <w:pPr>
      <w:keepNext/>
      <w:keepLines/>
      <w:spacing w:before="400" w:line="240" w:lineRule="auto"/>
      <w:outlineLvl w:val="0"/>
    </w:pPr>
    <w:rPr>
      <w:rFonts w:eastAsiaTheme="majorEastAsia" w:cs="Times New Roman (Headings CS)"/>
      <w:b/>
      <w:color w:val="003764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617A"/>
    <w:pPr>
      <w:keepNext/>
      <w:keepLines/>
      <w:spacing w:before="320" w:line="240" w:lineRule="auto"/>
      <w:outlineLvl w:val="1"/>
    </w:pPr>
    <w:rPr>
      <w:rFonts w:eastAsiaTheme="majorEastAsia" w:cs="Times New Roman (Headings CS)"/>
      <w:b/>
      <w:color w:val="003764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617A"/>
    <w:pPr>
      <w:keepNext/>
      <w:keepLines/>
      <w:spacing w:before="200" w:line="240" w:lineRule="auto"/>
      <w:outlineLvl w:val="2"/>
    </w:pPr>
    <w:rPr>
      <w:rFonts w:eastAsiaTheme="majorEastAsia" w:cs="Times New Roman (Headings CS)"/>
      <w:b/>
      <w:color w:val="003764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006EF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rsid w:val="00006EF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rsid w:val="009511B1"/>
    <w:pPr>
      <w:spacing w:after="0" w:line="560" w:lineRule="exact"/>
      <w:contextualSpacing/>
    </w:pPr>
    <w:rPr>
      <w:rFonts w:ascii="Inria Serif" w:eastAsiaTheme="majorEastAsia" w:hAnsi="Inria Serif" w:cs="Times New Roman (Headings CS)"/>
      <w:b/>
      <w:color w:val="0084AD"/>
      <w:spacing w:val="-10"/>
      <w:kern w:val="28"/>
      <w:sz w:val="50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9511B1"/>
    <w:rPr>
      <w:rFonts w:ascii="Inria Serif" w:eastAsiaTheme="majorEastAsia" w:hAnsi="Inria Serif" w:cs="Times New Roman (Headings CS)"/>
      <w:b/>
      <w:color w:val="0084AD"/>
      <w:spacing w:val="-10"/>
      <w:kern w:val="28"/>
      <w:sz w:val="50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3A2800"/>
    <w:rPr>
      <w:rFonts w:ascii="Frutiger LT Com 45 Light" w:eastAsiaTheme="majorEastAsia" w:hAnsi="Frutiger LT Com 45 Light" w:cs="Times New Roman (Headings CS)"/>
      <w:b/>
      <w:color w:val="003764"/>
      <w:sz w:val="40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6A388C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6A388C"/>
    <w:rPr>
      <w:rFonts w:ascii="Frutiger LT Com 45 Light" w:hAnsi="Frutiger LT Com 45 Light"/>
      <w:sz w:val="14"/>
    </w:rPr>
  </w:style>
  <w:style w:type="character" w:customStyle="1" w:styleId="Heading2Char">
    <w:name w:val="Heading 2 Char"/>
    <w:basedOn w:val="DefaultParagraphFont"/>
    <w:link w:val="Heading2"/>
    <w:uiPriority w:val="9"/>
    <w:rsid w:val="0033617A"/>
    <w:rPr>
      <w:rFonts w:ascii="Frutiger LT Com 45 Light" w:eastAsiaTheme="majorEastAsia" w:hAnsi="Frutiger LT Com 45 Light" w:cs="Times New Roman (Headings CS)"/>
      <w:b/>
      <w:color w:val="003764"/>
      <w:sz w:val="32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3617A"/>
    <w:rPr>
      <w:rFonts w:ascii="Frutiger LT Com 45 Light" w:eastAsiaTheme="majorEastAsia" w:hAnsi="Frutiger LT Com 45 Light" w:cs="Times New Roman (Headings CS)"/>
      <w:b/>
      <w:color w:val="003764"/>
      <w:szCs w:val="24"/>
      <w:lang w:val="en-US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006EF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customStyle="1" w:styleId="WSI-Table1">
    <w:name w:val="WSI - Table1"/>
    <w:basedOn w:val="TableNormal"/>
    <w:uiPriority w:val="99"/>
    <w:rsid w:val="00F05E84"/>
    <w:pPr>
      <w:spacing w:after="0" w:line="240" w:lineRule="auto"/>
    </w:pPr>
    <w:rPr>
      <w:rFonts w:ascii="Frutiger LT Com 45 Light" w:hAnsi="Frutiger LT Com 45 Light" w:cs="Times New Roman (Body CS)"/>
      <w:color w:val="000000" w:themeColor="text1"/>
      <w:sz w:val="20"/>
    </w:rPr>
    <w:tblPr>
      <w:tblStyleRowBandSize w:val="1"/>
      <w:tblBorders>
        <w:bottom w:val="single" w:sz="4" w:space="0" w:color="0084AD"/>
        <w:insideH w:val="single" w:sz="4" w:space="0" w:color="0084AD"/>
      </w:tblBorders>
      <w:tblCellMar>
        <w:top w:w="142" w:type="dxa"/>
        <w:left w:w="113" w:type="dxa"/>
        <w:bottom w:w="142" w:type="dxa"/>
        <w:right w:w="113" w:type="dxa"/>
      </w:tblCellMar>
    </w:tblPr>
    <w:trPr>
      <w:cantSplit/>
    </w:tr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65" w:hAnsi="Frutiger LT Com 65"/>
        <w:b/>
        <w:i w:val="0"/>
        <w:caps w:val="0"/>
        <w:smallCaps w:val="0"/>
        <w:color w:val="FFFFFF" w:themeColor="background1"/>
        <w:sz w:val="20"/>
      </w:rPr>
      <w:tblPr/>
      <w:trPr>
        <w:cantSplit w:val="0"/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84AD"/>
        <w:tcMar>
          <w:top w:w="198" w:type="dxa"/>
          <w:left w:w="142" w:type="dxa"/>
          <w:bottom w:w="57" w:type="dxa"/>
          <w:right w:w="142" w:type="dxa"/>
        </w:tcMar>
      </w:tcPr>
    </w:tblStylePr>
  </w:style>
  <w:style w:type="table" w:styleId="TableGridLight">
    <w:name w:val="Grid Table Light"/>
    <w:basedOn w:val="TableNormal"/>
    <w:uiPriority w:val="40"/>
    <w:rsid w:val="00BF53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2">
    <w:name w:val="WSI - Table2"/>
    <w:basedOn w:val="TableNormal"/>
    <w:uiPriority w:val="99"/>
    <w:rsid w:val="00F05E84"/>
    <w:rPr>
      <w:rFonts w:ascii="Frutiger LT Com 45 Light" w:hAnsi="Frutiger LT Com 45 Light"/>
    </w:rPr>
    <w:tblPr>
      <w:tblBorders>
        <w:top w:val="single" w:sz="4" w:space="0" w:color="0084AD"/>
        <w:left w:val="single" w:sz="4" w:space="0" w:color="0084AD"/>
        <w:bottom w:val="single" w:sz="4" w:space="0" w:color="0084AD"/>
        <w:right w:val="single" w:sz="4" w:space="0" w:color="0084AD"/>
        <w:insideH w:val="single" w:sz="4" w:space="0" w:color="0084AD"/>
        <w:insideV w:val="single" w:sz="4" w:space="0" w:color="0084AD"/>
      </w:tblBorders>
      <w:tblCellMar>
        <w:top w:w="113" w:type="dxa"/>
        <w:left w:w="113" w:type="dxa"/>
        <w:bottom w:w="113" w:type="dxa"/>
        <w:right w:w="113" w:type="dxa"/>
      </w:tblCellMar>
    </w:tblPr>
    <w:tcPr>
      <w:tcMar>
        <w:top w:w="142" w:type="dxa"/>
        <w:bottom w:w="142" w:type="dxa"/>
      </w:tcMar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65" w:hAnsi="Frutiger LT Com 65"/>
        <w:b/>
        <w:i w:val="0"/>
        <w:caps w:val="0"/>
        <w:smallCaps w:val="0"/>
        <w:color w:val="FFFFFF" w:themeColor="background1"/>
        <w:sz w:val="20"/>
      </w:rPr>
      <w:tblPr/>
      <w:trPr>
        <w:cantSplit w:val="0"/>
        <w:tblHeader/>
      </w:trPr>
      <w:tcPr>
        <w:tcBorders>
          <w:top w:val="single" w:sz="4" w:space="0" w:color="0084AD"/>
          <w:left w:val="single" w:sz="4" w:space="0" w:color="0084AD"/>
          <w:bottom w:val="single" w:sz="4" w:space="0" w:color="0084AD"/>
          <w:right w:val="single" w:sz="4" w:space="0" w:color="0084AD"/>
          <w:insideH w:val="nil"/>
          <w:insideV w:val="nil"/>
          <w:tl2br w:val="nil"/>
          <w:tr2bl w:val="nil"/>
        </w:tcBorders>
        <w:shd w:val="clear" w:color="auto" w:fill="0084AD"/>
        <w:tcMar>
          <w:top w:w="198" w:type="dxa"/>
          <w:left w:w="142" w:type="dxa"/>
          <w:bottom w:w="57" w:type="dxa"/>
          <w:right w:w="142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4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Word\WSI_doc_v3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C5BA6-02BF-433B-A9FB-2C2961CB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WSI_doc_v3.2.dotx</Template>
  <TotalTime>0</TotalTime>
  <Pages>1</Pages>
  <Words>98</Words>
  <Characters>542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Luise Kuehnel</dc:creator>
  <cp:keywords/>
  <dc:description/>
  <cp:lastModifiedBy>Luise Kuehnel</cp:lastModifiedBy>
  <cp:revision>2</cp:revision>
  <cp:lastPrinted>2019-03-11T08:05:00Z</cp:lastPrinted>
  <dcterms:created xsi:type="dcterms:W3CDTF">2019-04-17T10:18:00Z</dcterms:created>
  <dcterms:modified xsi:type="dcterms:W3CDTF">2019-04-17T10:54:00Z</dcterms:modified>
</cp:coreProperties>
</file>